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56AD" w:rsidRDefault="00FD3649" w:rsidP="00A35FCB">
      <w:pPr>
        <w:outlineLvl w:val="8"/>
      </w:pPr>
      <w:r>
        <w:rPr>
          <w:noProof/>
          <w:lang w:eastAsia="de-CH"/>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margin-left:35.1pt;margin-top:461.25pt;width:383.25pt;height:53.85pt;z-index:251485696" fillcolor="#339">
            <v:shadow color="#868686"/>
            <v:textpath style="font-family:&quot;Calibri&quot;;font-weight:bold;v-text-kern:t" trim="t" fitpath="t" string="Word 2010"/>
            <w10:wrap type="square"/>
          </v:shape>
        </w:pict>
      </w:r>
      <w:r w:rsidR="00122DE4">
        <w:rPr>
          <w:noProof/>
          <w:lang w:eastAsia="de-CH"/>
        </w:rPr>
        <w:drawing>
          <wp:anchor distT="0" distB="0" distL="114300" distR="114300" simplePos="0" relativeHeight="251484672" behindDoc="0" locked="0" layoutInCell="1" allowOverlap="1">
            <wp:simplePos x="0" y="0"/>
            <wp:positionH relativeFrom="column">
              <wp:posOffset>4445</wp:posOffset>
            </wp:positionH>
            <wp:positionV relativeFrom="paragraph">
              <wp:posOffset>483870</wp:posOffset>
            </wp:positionV>
            <wp:extent cx="5753100" cy="4314825"/>
            <wp:effectExtent l="0" t="0" r="0" b="9525"/>
            <wp:wrapSquare wrapText="bothSides"/>
            <wp:docPr id="417" name="Bild 2" descr="word_mon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word_montage"/>
                    <pic:cNvPicPr>
                      <a:picLocks noChangeAspect="1" noChangeArrowheads="1"/>
                    </pic:cNvPicPr>
                  </pic:nvPicPr>
                  <pic:blipFill>
                    <a:blip r:embed="rId10" cstate="email">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29CB" w:rsidRDefault="007D29CB" w:rsidP="00A35FCB">
      <w:pPr>
        <w:pStyle w:val="soG"/>
      </w:pPr>
      <w:r>
        <w:lastRenderedPageBreak/>
        <w:t>Copyright</w:t>
      </w:r>
    </w:p>
    <w:tbl>
      <w:tblPr>
        <w:tblW w:w="9753" w:type="dxa"/>
        <w:tblLook w:val="01E0" w:firstRow="1" w:lastRow="1" w:firstColumn="1" w:lastColumn="1" w:noHBand="0" w:noVBand="0"/>
      </w:tblPr>
      <w:tblGrid>
        <w:gridCol w:w="5148"/>
        <w:gridCol w:w="4605"/>
      </w:tblGrid>
      <w:tr w:rsidR="00A70298" w:rsidRPr="00FC6DE6" w:rsidTr="00A70298">
        <w:tc>
          <w:tcPr>
            <w:tcW w:w="5148" w:type="dxa"/>
          </w:tcPr>
          <w:p w:rsidR="00A70298" w:rsidRPr="00FC6DE6" w:rsidRDefault="00A70298" w:rsidP="00A70298">
            <w:pPr>
              <w:tabs>
                <w:tab w:val="left" w:pos="4680"/>
              </w:tabs>
              <w:spacing w:after="80"/>
              <w:rPr>
                <w:szCs w:val="22"/>
              </w:rPr>
            </w:pPr>
            <w:r w:rsidRPr="00FC6DE6">
              <w:rPr>
                <w:szCs w:val="22"/>
              </w:rPr>
              <w:t>Zürcher Hochschule für Angewandte Wissenschaften</w:t>
            </w:r>
          </w:p>
          <w:p w:rsidR="00A70298" w:rsidRPr="00FC6DE6" w:rsidRDefault="00A70298" w:rsidP="00A70298">
            <w:pPr>
              <w:tabs>
                <w:tab w:val="left" w:pos="4680"/>
              </w:tabs>
              <w:spacing w:after="80"/>
              <w:rPr>
                <w:szCs w:val="22"/>
              </w:rPr>
            </w:pPr>
            <w:r w:rsidRPr="00FC6DE6">
              <w:rPr>
                <w:szCs w:val="22"/>
              </w:rPr>
              <w:t>Institut für Angewandte Simulation</w:t>
            </w:r>
          </w:p>
          <w:p w:rsidR="00A70298" w:rsidRPr="00FC6DE6" w:rsidRDefault="00A70298" w:rsidP="00A70298">
            <w:pPr>
              <w:tabs>
                <w:tab w:val="left" w:pos="4680"/>
              </w:tabs>
              <w:spacing w:after="80"/>
              <w:rPr>
                <w:szCs w:val="22"/>
              </w:rPr>
            </w:pPr>
            <w:r w:rsidRPr="00FC6DE6">
              <w:rPr>
                <w:szCs w:val="22"/>
              </w:rPr>
              <w:t xml:space="preserve">Campus </w:t>
            </w:r>
            <w:proofErr w:type="spellStart"/>
            <w:r w:rsidRPr="00FC6DE6">
              <w:rPr>
                <w:szCs w:val="22"/>
              </w:rPr>
              <w:t>Reidbach</w:t>
            </w:r>
            <w:proofErr w:type="spellEnd"/>
          </w:p>
          <w:p w:rsidR="00A70298" w:rsidRPr="00FC6DE6" w:rsidRDefault="00A70298" w:rsidP="00A70298">
            <w:pPr>
              <w:tabs>
                <w:tab w:val="left" w:pos="4680"/>
              </w:tabs>
              <w:spacing w:after="80"/>
              <w:rPr>
                <w:szCs w:val="22"/>
              </w:rPr>
            </w:pPr>
            <w:r w:rsidRPr="00FC6DE6">
              <w:rPr>
                <w:szCs w:val="22"/>
              </w:rPr>
              <w:t>Postfach 335</w:t>
            </w:r>
          </w:p>
          <w:p w:rsidR="00A70298" w:rsidRPr="00FC6DE6" w:rsidRDefault="00A70298" w:rsidP="00A70298">
            <w:pPr>
              <w:tabs>
                <w:tab w:val="left" w:pos="4680"/>
              </w:tabs>
              <w:spacing w:after="80"/>
              <w:rPr>
                <w:szCs w:val="22"/>
              </w:rPr>
            </w:pPr>
            <w:r w:rsidRPr="00FC6DE6">
              <w:rPr>
                <w:szCs w:val="22"/>
              </w:rPr>
              <w:t>CH-8820 Wädenswil</w:t>
            </w:r>
          </w:p>
        </w:tc>
        <w:tc>
          <w:tcPr>
            <w:tcW w:w="4605" w:type="dxa"/>
          </w:tcPr>
          <w:p w:rsidR="00A70298" w:rsidRPr="00FC6DE6" w:rsidRDefault="00A70298" w:rsidP="00A70298">
            <w:pPr>
              <w:tabs>
                <w:tab w:val="left" w:pos="4680"/>
              </w:tabs>
              <w:rPr>
                <w:szCs w:val="22"/>
              </w:rPr>
            </w:pPr>
          </w:p>
        </w:tc>
      </w:tr>
    </w:tbl>
    <w:p w:rsidR="00A70298" w:rsidRDefault="00A70298" w:rsidP="00A70298">
      <w:pPr>
        <w:pStyle w:val="Textkrper"/>
      </w:pPr>
    </w:p>
    <w:p w:rsidR="00A70298" w:rsidRPr="00FC6DE6" w:rsidRDefault="00FC6DE6" w:rsidP="00A70298">
      <w:pPr>
        <w:pStyle w:val="Textkrper"/>
        <w:rPr>
          <w:lang w:val="fr-CH"/>
        </w:rPr>
      </w:pPr>
      <w:r w:rsidRPr="00FC6DE6">
        <w:rPr>
          <w:lang w:val="fr-CH"/>
        </w:rPr>
        <w:t xml:space="preserve">Internet: </w:t>
      </w:r>
      <w:hyperlink r:id="rId11" w:history="1">
        <w:r w:rsidR="00A70298" w:rsidRPr="00FC6DE6">
          <w:rPr>
            <w:rStyle w:val="Hyperlink"/>
            <w:lang w:val="fr-CH"/>
          </w:rPr>
          <w:t>www.ias.zhaw.ch</w:t>
        </w:r>
      </w:hyperlink>
    </w:p>
    <w:p w:rsidR="00A70298" w:rsidRPr="00FC6DE6" w:rsidRDefault="00A70298" w:rsidP="00A70298">
      <w:pPr>
        <w:pStyle w:val="Textkrper"/>
        <w:rPr>
          <w:lang w:val="fr-CH"/>
        </w:rPr>
      </w:pPr>
      <w:r w:rsidRPr="00FC6DE6">
        <w:rPr>
          <w:lang w:val="fr-CH"/>
        </w:rPr>
        <w:t>W</w:t>
      </w:r>
      <w:r w:rsidR="00FC6DE6" w:rsidRPr="00FC6DE6">
        <w:rPr>
          <w:lang w:val="fr-CH"/>
        </w:rPr>
        <w:t>iki</w:t>
      </w:r>
      <w:r w:rsidRPr="00FC6DE6">
        <w:rPr>
          <w:lang w:val="fr-CH"/>
        </w:rPr>
        <w:t>: box.xsimulation.ch</w:t>
      </w:r>
    </w:p>
    <w:p w:rsidR="00A70298" w:rsidRPr="00FC6DE6" w:rsidRDefault="00A70298" w:rsidP="00A70298">
      <w:pPr>
        <w:pStyle w:val="Textkrper"/>
        <w:rPr>
          <w:lang w:val="fr-CH"/>
        </w:rPr>
      </w:pPr>
    </w:p>
    <w:p w:rsidR="00A70298" w:rsidRPr="00FC6DE6" w:rsidRDefault="00A70298" w:rsidP="00A70298">
      <w:pPr>
        <w:pStyle w:val="Textkrper"/>
        <w:rPr>
          <w:lang w:val="fr-CH"/>
        </w:rPr>
      </w:pPr>
    </w:p>
    <w:p w:rsidR="00A70298" w:rsidRDefault="00A70298" w:rsidP="00A70298">
      <w:pPr>
        <w:pStyle w:val="Textkrper"/>
      </w:pPr>
      <w:r w:rsidRPr="008D1F1E">
        <w:t xml:space="preserve">Ohne vorherige schriftliche Genehmigung durch </w:t>
      </w:r>
      <w:r>
        <w:t>das Institut</w:t>
      </w:r>
      <w:r w:rsidRPr="008D1F1E">
        <w:t xml:space="preserve"> ist eine Verbreitung dieses Dokuments als Ganzes oder in Teilen in elektronischer oder gedruckter Form ausdrücklich untersagt.</w:t>
      </w:r>
    </w:p>
    <w:p w:rsidR="00E456AD" w:rsidRDefault="00E456AD" w:rsidP="00E456AD">
      <w:pPr>
        <w:tabs>
          <w:tab w:val="left" w:pos="4680"/>
        </w:tabs>
        <w:rPr>
          <w:sz w:val="18"/>
          <w:szCs w:val="18"/>
        </w:rPr>
      </w:pPr>
    </w:p>
    <w:p w:rsidR="00A70298" w:rsidRDefault="00A70298" w:rsidP="00E456AD">
      <w:pPr>
        <w:tabs>
          <w:tab w:val="left" w:pos="4680"/>
        </w:tabs>
        <w:rPr>
          <w:sz w:val="18"/>
          <w:szCs w:val="18"/>
        </w:rPr>
      </w:pPr>
    </w:p>
    <w:p w:rsidR="006407EE" w:rsidRDefault="006407EE" w:rsidP="0006365B">
      <w:pPr>
        <w:pStyle w:val="soG"/>
      </w:pPr>
      <w:r>
        <w:lastRenderedPageBreak/>
        <w:t>Überblick</w:t>
      </w:r>
    </w:p>
    <w:p w:rsidR="00CC0276" w:rsidRDefault="006407EE">
      <w:pPr>
        <w:pStyle w:val="Verzeichnis1"/>
        <w:rPr>
          <w:rFonts w:asciiTheme="minorHAnsi" w:eastAsiaTheme="minorEastAsia" w:hAnsiTheme="minorHAnsi" w:cstheme="minorBidi"/>
          <w:b w:val="0"/>
          <w:noProof/>
          <w:szCs w:val="22"/>
          <w:lang w:eastAsia="de-CH"/>
        </w:rPr>
      </w:pPr>
      <w:r>
        <w:fldChar w:fldCharType="begin"/>
      </w:r>
      <w:r>
        <w:instrText xml:space="preserve"> TOC \o "1-1" \h \z \u </w:instrText>
      </w:r>
      <w:r>
        <w:fldChar w:fldCharType="separate"/>
      </w:r>
      <w:hyperlink w:anchor="_Toc298487772" w:history="1">
        <w:r w:rsidR="00CC0276" w:rsidRPr="00232A4B">
          <w:rPr>
            <w:rStyle w:val="Hyperlink"/>
            <w:noProof/>
          </w:rPr>
          <w:t>1</w:t>
        </w:r>
        <w:r w:rsidR="00CC0276">
          <w:rPr>
            <w:rFonts w:asciiTheme="minorHAnsi" w:eastAsiaTheme="minorEastAsia" w:hAnsiTheme="minorHAnsi" w:cstheme="minorBidi"/>
            <w:b w:val="0"/>
            <w:noProof/>
            <w:szCs w:val="22"/>
            <w:lang w:eastAsia="de-CH"/>
          </w:rPr>
          <w:tab/>
        </w:r>
        <w:r w:rsidR="00CC0276" w:rsidRPr="00232A4B">
          <w:rPr>
            <w:rStyle w:val="Hyperlink"/>
            <w:noProof/>
          </w:rPr>
          <w:t>Einleitung</w:t>
        </w:r>
        <w:r w:rsidR="00CC0276">
          <w:rPr>
            <w:noProof/>
            <w:webHidden/>
          </w:rPr>
          <w:tab/>
        </w:r>
        <w:r w:rsidR="00CC0276">
          <w:rPr>
            <w:noProof/>
            <w:webHidden/>
          </w:rPr>
          <w:fldChar w:fldCharType="begin"/>
        </w:r>
        <w:r w:rsidR="00CC0276">
          <w:rPr>
            <w:noProof/>
            <w:webHidden/>
          </w:rPr>
          <w:instrText xml:space="preserve"> PAGEREF _Toc298487772 \h </w:instrText>
        </w:r>
        <w:r w:rsidR="00CC0276">
          <w:rPr>
            <w:noProof/>
            <w:webHidden/>
          </w:rPr>
        </w:r>
        <w:r w:rsidR="00CC0276">
          <w:rPr>
            <w:noProof/>
            <w:webHidden/>
          </w:rPr>
          <w:fldChar w:fldCharType="separate"/>
        </w:r>
        <w:r w:rsidR="00FD17D0">
          <w:rPr>
            <w:noProof/>
            <w:webHidden/>
          </w:rPr>
          <w:t>7</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73" w:history="1">
        <w:r w:rsidR="00CC0276" w:rsidRPr="00232A4B">
          <w:rPr>
            <w:rStyle w:val="Hyperlink"/>
            <w:noProof/>
          </w:rPr>
          <w:t>2</w:t>
        </w:r>
        <w:r w:rsidR="00CC0276">
          <w:rPr>
            <w:rFonts w:asciiTheme="minorHAnsi" w:eastAsiaTheme="minorEastAsia" w:hAnsiTheme="minorHAnsi" w:cstheme="minorBidi"/>
            <w:b w:val="0"/>
            <w:noProof/>
            <w:szCs w:val="22"/>
            <w:lang w:eastAsia="de-CH"/>
          </w:rPr>
          <w:tab/>
        </w:r>
        <w:r w:rsidR="00CC0276" w:rsidRPr="00232A4B">
          <w:rPr>
            <w:rStyle w:val="Hyperlink"/>
            <w:noProof/>
          </w:rPr>
          <w:t>Grundeinstellungen</w:t>
        </w:r>
        <w:r w:rsidR="00CC0276">
          <w:rPr>
            <w:noProof/>
            <w:webHidden/>
          </w:rPr>
          <w:tab/>
        </w:r>
        <w:r w:rsidR="00CC0276">
          <w:rPr>
            <w:noProof/>
            <w:webHidden/>
          </w:rPr>
          <w:fldChar w:fldCharType="begin"/>
        </w:r>
        <w:r w:rsidR="00CC0276">
          <w:rPr>
            <w:noProof/>
            <w:webHidden/>
          </w:rPr>
          <w:instrText xml:space="preserve"> PAGEREF _Toc298487773 \h </w:instrText>
        </w:r>
        <w:r w:rsidR="00CC0276">
          <w:rPr>
            <w:noProof/>
            <w:webHidden/>
          </w:rPr>
        </w:r>
        <w:r w:rsidR="00CC0276">
          <w:rPr>
            <w:noProof/>
            <w:webHidden/>
          </w:rPr>
          <w:fldChar w:fldCharType="separate"/>
        </w:r>
        <w:r w:rsidR="00FD17D0">
          <w:rPr>
            <w:noProof/>
            <w:webHidden/>
          </w:rPr>
          <w:t>9</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74" w:history="1">
        <w:r w:rsidR="00CC0276" w:rsidRPr="00232A4B">
          <w:rPr>
            <w:rStyle w:val="Hyperlink"/>
            <w:noProof/>
          </w:rPr>
          <w:t>3</w:t>
        </w:r>
        <w:r w:rsidR="00CC0276">
          <w:rPr>
            <w:rFonts w:asciiTheme="minorHAnsi" w:eastAsiaTheme="minorEastAsia" w:hAnsiTheme="minorHAnsi" w:cstheme="minorBidi"/>
            <w:b w:val="0"/>
            <w:noProof/>
            <w:szCs w:val="22"/>
            <w:lang w:eastAsia="de-CH"/>
          </w:rPr>
          <w:tab/>
        </w:r>
        <w:r w:rsidR="00CC0276" w:rsidRPr="00232A4B">
          <w:rPr>
            <w:rStyle w:val="Hyperlink"/>
            <w:noProof/>
          </w:rPr>
          <w:t>Vorüberlegungen</w:t>
        </w:r>
        <w:r w:rsidR="00CC0276">
          <w:rPr>
            <w:noProof/>
            <w:webHidden/>
          </w:rPr>
          <w:tab/>
        </w:r>
        <w:r w:rsidR="00CC0276">
          <w:rPr>
            <w:noProof/>
            <w:webHidden/>
          </w:rPr>
          <w:fldChar w:fldCharType="begin"/>
        </w:r>
        <w:r w:rsidR="00CC0276">
          <w:rPr>
            <w:noProof/>
            <w:webHidden/>
          </w:rPr>
          <w:instrText xml:space="preserve"> PAGEREF _Toc298487774 \h </w:instrText>
        </w:r>
        <w:r w:rsidR="00CC0276">
          <w:rPr>
            <w:noProof/>
            <w:webHidden/>
          </w:rPr>
        </w:r>
        <w:r w:rsidR="00CC0276">
          <w:rPr>
            <w:noProof/>
            <w:webHidden/>
          </w:rPr>
          <w:fldChar w:fldCharType="separate"/>
        </w:r>
        <w:r w:rsidR="00FD17D0">
          <w:rPr>
            <w:noProof/>
            <w:webHidden/>
          </w:rPr>
          <w:t>17</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75" w:history="1">
        <w:r w:rsidR="00CC0276" w:rsidRPr="00232A4B">
          <w:rPr>
            <w:rStyle w:val="Hyperlink"/>
            <w:noProof/>
          </w:rPr>
          <w:t>4</w:t>
        </w:r>
        <w:r w:rsidR="00CC0276">
          <w:rPr>
            <w:rFonts w:asciiTheme="minorHAnsi" w:eastAsiaTheme="minorEastAsia" w:hAnsiTheme="minorHAnsi" w:cstheme="minorBidi"/>
            <w:b w:val="0"/>
            <w:noProof/>
            <w:szCs w:val="22"/>
            <w:lang w:eastAsia="de-CH"/>
          </w:rPr>
          <w:tab/>
        </w:r>
        <w:r w:rsidR="00CC0276" w:rsidRPr="00232A4B">
          <w:rPr>
            <w:rStyle w:val="Hyperlink"/>
            <w:noProof/>
          </w:rPr>
          <w:t>Seiteneinstellung</w:t>
        </w:r>
        <w:r w:rsidR="00CC0276">
          <w:rPr>
            <w:noProof/>
            <w:webHidden/>
          </w:rPr>
          <w:tab/>
        </w:r>
        <w:r w:rsidR="00CC0276">
          <w:rPr>
            <w:noProof/>
            <w:webHidden/>
          </w:rPr>
          <w:fldChar w:fldCharType="begin"/>
        </w:r>
        <w:r w:rsidR="00CC0276">
          <w:rPr>
            <w:noProof/>
            <w:webHidden/>
          </w:rPr>
          <w:instrText xml:space="preserve"> PAGEREF _Toc298487775 \h </w:instrText>
        </w:r>
        <w:r w:rsidR="00CC0276">
          <w:rPr>
            <w:noProof/>
            <w:webHidden/>
          </w:rPr>
        </w:r>
        <w:r w:rsidR="00CC0276">
          <w:rPr>
            <w:noProof/>
            <w:webHidden/>
          </w:rPr>
          <w:fldChar w:fldCharType="separate"/>
        </w:r>
        <w:r w:rsidR="00FD17D0">
          <w:rPr>
            <w:noProof/>
            <w:webHidden/>
          </w:rPr>
          <w:t>25</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76" w:history="1">
        <w:r w:rsidR="00CC0276" w:rsidRPr="00232A4B">
          <w:rPr>
            <w:rStyle w:val="Hyperlink"/>
            <w:noProof/>
          </w:rPr>
          <w:t>5</w:t>
        </w:r>
        <w:r w:rsidR="00CC0276">
          <w:rPr>
            <w:rFonts w:asciiTheme="minorHAnsi" w:eastAsiaTheme="minorEastAsia" w:hAnsiTheme="minorHAnsi" w:cstheme="minorBidi"/>
            <w:b w:val="0"/>
            <w:noProof/>
            <w:szCs w:val="22"/>
            <w:lang w:eastAsia="de-CH"/>
          </w:rPr>
          <w:tab/>
        </w:r>
        <w:r w:rsidR="00CC0276" w:rsidRPr="00232A4B">
          <w:rPr>
            <w:rStyle w:val="Hyperlink"/>
            <w:noProof/>
          </w:rPr>
          <w:t>Formatvorlagen für Absätze</w:t>
        </w:r>
        <w:r w:rsidR="00CC0276">
          <w:rPr>
            <w:noProof/>
            <w:webHidden/>
          </w:rPr>
          <w:tab/>
        </w:r>
        <w:r w:rsidR="00CC0276">
          <w:rPr>
            <w:noProof/>
            <w:webHidden/>
          </w:rPr>
          <w:fldChar w:fldCharType="begin"/>
        </w:r>
        <w:r w:rsidR="00CC0276">
          <w:rPr>
            <w:noProof/>
            <w:webHidden/>
          </w:rPr>
          <w:instrText xml:space="preserve"> PAGEREF _Toc298487776 \h </w:instrText>
        </w:r>
        <w:r w:rsidR="00CC0276">
          <w:rPr>
            <w:noProof/>
            <w:webHidden/>
          </w:rPr>
        </w:r>
        <w:r w:rsidR="00CC0276">
          <w:rPr>
            <w:noProof/>
            <w:webHidden/>
          </w:rPr>
          <w:fldChar w:fldCharType="separate"/>
        </w:r>
        <w:r w:rsidR="00FD17D0">
          <w:rPr>
            <w:noProof/>
            <w:webHidden/>
          </w:rPr>
          <w:t>28</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77" w:history="1">
        <w:r w:rsidR="00CC0276" w:rsidRPr="00232A4B">
          <w:rPr>
            <w:rStyle w:val="Hyperlink"/>
            <w:noProof/>
          </w:rPr>
          <w:t>6</w:t>
        </w:r>
        <w:r w:rsidR="00CC0276">
          <w:rPr>
            <w:rFonts w:asciiTheme="minorHAnsi" w:eastAsiaTheme="minorEastAsia" w:hAnsiTheme="minorHAnsi" w:cstheme="minorBidi"/>
            <w:b w:val="0"/>
            <w:noProof/>
            <w:szCs w:val="22"/>
            <w:lang w:eastAsia="de-CH"/>
          </w:rPr>
          <w:tab/>
        </w:r>
        <w:r w:rsidR="00CC0276" w:rsidRPr="00232A4B">
          <w:rPr>
            <w:rStyle w:val="Hyperlink"/>
            <w:noProof/>
          </w:rPr>
          <w:t>Verzeichnisse</w:t>
        </w:r>
        <w:r w:rsidR="00CC0276">
          <w:rPr>
            <w:noProof/>
            <w:webHidden/>
          </w:rPr>
          <w:tab/>
        </w:r>
        <w:r w:rsidR="00CC0276">
          <w:rPr>
            <w:noProof/>
            <w:webHidden/>
          </w:rPr>
          <w:fldChar w:fldCharType="begin"/>
        </w:r>
        <w:r w:rsidR="00CC0276">
          <w:rPr>
            <w:noProof/>
            <w:webHidden/>
          </w:rPr>
          <w:instrText xml:space="preserve"> PAGEREF _Toc298487777 \h </w:instrText>
        </w:r>
        <w:r w:rsidR="00CC0276">
          <w:rPr>
            <w:noProof/>
            <w:webHidden/>
          </w:rPr>
        </w:r>
        <w:r w:rsidR="00CC0276">
          <w:rPr>
            <w:noProof/>
            <w:webHidden/>
          </w:rPr>
          <w:fldChar w:fldCharType="separate"/>
        </w:r>
        <w:r w:rsidR="00FD17D0">
          <w:rPr>
            <w:noProof/>
            <w:webHidden/>
          </w:rPr>
          <w:t>49</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78" w:history="1">
        <w:r w:rsidR="00CC0276" w:rsidRPr="00232A4B">
          <w:rPr>
            <w:rStyle w:val="Hyperlink"/>
            <w:noProof/>
          </w:rPr>
          <w:t>7</w:t>
        </w:r>
        <w:r w:rsidR="00CC0276">
          <w:rPr>
            <w:rFonts w:asciiTheme="minorHAnsi" w:eastAsiaTheme="minorEastAsia" w:hAnsiTheme="minorHAnsi" w:cstheme="minorBidi"/>
            <w:b w:val="0"/>
            <w:noProof/>
            <w:szCs w:val="22"/>
            <w:lang w:eastAsia="de-CH"/>
          </w:rPr>
          <w:tab/>
        </w:r>
        <w:r w:rsidR="00CC0276" w:rsidRPr="00232A4B">
          <w:rPr>
            <w:rStyle w:val="Hyperlink"/>
            <w:noProof/>
          </w:rPr>
          <w:t>Kopf- und Fusszeilen</w:t>
        </w:r>
        <w:r w:rsidR="00CC0276">
          <w:rPr>
            <w:noProof/>
            <w:webHidden/>
          </w:rPr>
          <w:tab/>
        </w:r>
        <w:r w:rsidR="00CC0276">
          <w:rPr>
            <w:noProof/>
            <w:webHidden/>
          </w:rPr>
          <w:fldChar w:fldCharType="begin"/>
        </w:r>
        <w:r w:rsidR="00CC0276">
          <w:rPr>
            <w:noProof/>
            <w:webHidden/>
          </w:rPr>
          <w:instrText xml:space="preserve"> PAGEREF _Toc298487778 \h </w:instrText>
        </w:r>
        <w:r w:rsidR="00CC0276">
          <w:rPr>
            <w:noProof/>
            <w:webHidden/>
          </w:rPr>
        </w:r>
        <w:r w:rsidR="00CC0276">
          <w:rPr>
            <w:noProof/>
            <w:webHidden/>
          </w:rPr>
          <w:fldChar w:fldCharType="separate"/>
        </w:r>
        <w:r w:rsidR="00FD17D0">
          <w:rPr>
            <w:noProof/>
            <w:webHidden/>
          </w:rPr>
          <w:t>72</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79" w:history="1">
        <w:r w:rsidR="00CC0276" w:rsidRPr="00232A4B">
          <w:rPr>
            <w:rStyle w:val="Hyperlink"/>
            <w:noProof/>
          </w:rPr>
          <w:t>8</w:t>
        </w:r>
        <w:r w:rsidR="00CC0276">
          <w:rPr>
            <w:rFonts w:asciiTheme="minorHAnsi" w:eastAsiaTheme="minorEastAsia" w:hAnsiTheme="minorHAnsi" w:cstheme="minorBidi"/>
            <w:b w:val="0"/>
            <w:noProof/>
            <w:szCs w:val="22"/>
            <w:lang w:eastAsia="de-CH"/>
          </w:rPr>
          <w:tab/>
        </w:r>
        <w:r w:rsidR="00CC0276" w:rsidRPr="00232A4B">
          <w:rPr>
            <w:rStyle w:val="Hyperlink"/>
            <w:noProof/>
          </w:rPr>
          <w:t>Abschnitte</w:t>
        </w:r>
        <w:r w:rsidR="00CC0276">
          <w:rPr>
            <w:noProof/>
            <w:webHidden/>
          </w:rPr>
          <w:tab/>
        </w:r>
        <w:r w:rsidR="00CC0276">
          <w:rPr>
            <w:noProof/>
            <w:webHidden/>
          </w:rPr>
          <w:fldChar w:fldCharType="begin"/>
        </w:r>
        <w:r w:rsidR="00CC0276">
          <w:rPr>
            <w:noProof/>
            <w:webHidden/>
          </w:rPr>
          <w:instrText xml:space="preserve"> PAGEREF _Toc298487779 \h </w:instrText>
        </w:r>
        <w:r w:rsidR="00CC0276">
          <w:rPr>
            <w:noProof/>
            <w:webHidden/>
          </w:rPr>
        </w:r>
        <w:r w:rsidR="00CC0276">
          <w:rPr>
            <w:noProof/>
            <w:webHidden/>
          </w:rPr>
          <w:fldChar w:fldCharType="separate"/>
        </w:r>
        <w:r w:rsidR="00FD17D0">
          <w:rPr>
            <w:noProof/>
            <w:webHidden/>
          </w:rPr>
          <w:t>80</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80" w:history="1">
        <w:r w:rsidR="00CC0276" w:rsidRPr="00232A4B">
          <w:rPr>
            <w:rStyle w:val="Hyperlink"/>
            <w:noProof/>
          </w:rPr>
          <w:t>9</w:t>
        </w:r>
        <w:r w:rsidR="00CC0276">
          <w:rPr>
            <w:rFonts w:asciiTheme="minorHAnsi" w:eastAsiaTheme="minorEastAsia" w:hAnsiTheme="minorHAnsi" w:cstheme="minorBidi"/>
            <w:b w:val="0"/>
            <w:noProof/>
            <w:szCs w:val="22"/>
            <w:lang w:eastAsia="de-CH"/>
          </w:rPr>
          <w:tab/>
        </w:r>
        <w:r w:rsidR="00CC0276" w:rsidRPr="00232A4B">
          <w:rPr>
            <w:rStyle w:val="Hyperlink"/>
            <w:noProof/>
          </w:rPr>
          <w:t>Titelblatt</w:t>
        </w:r>
        <w:r w:rsidR="00CC0276">
          <w:rPr>
            <w:noProof/>
            <w:webHidden/>
          </w:rPr>
          <w:tab/>
        </w:r>
        <w:r w:rsidR="00CC0276">
          <w:rPr>
            <w:noProof/>
            <w:webHidden/>
          </w:rPr>
          <w:fldChar w:fldCharType="begin"/>
        </w:r>
        <w:r w:rsidR="00CC0276">
          <w:rPr>
            <w:noProof/>
            <w:webHidden/>
          </w:rPr>
          <w:instrText xml:space="preserve"> PAGEREF _Toc298487780 \h </w:instrText>
        </w:r>
        <w:r w:rsidR="00CC0276">
          <w:rPr>
            <w:noProof/>
            <w:webHidden/>
          </w:rPr>
        </w:r>
        <w:r w:rsidR="00CC0276">
          <w:rPr>
            <w:noProof/>
            <w:webHidden/>
          </w:rPr>
          <w:fldChar w:fldCharType="separate"/>
        </w:r>
        <w:r w:rsidR="00FD17D0">
          <w:rPr>
            <w:noProof/>
            <w:webHidden/>
          </w:rPr>
          <w:t>85</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81" w:history="1">
        <w:r w:rsidR="00CC0276" w:rsidRPr="00232A4B">
          <w:rPr>
            <w:rStyle w:val="Hyperlink"/>
            <w:noProof/>
          </w:rPr>
          <w:t>10</w:t>
        </w:r>
        <w:r w:rsidR="00CC0276">
          <w:rPr>
            <w:rFonts w:asciiTheme="minorHAnsi" w:eastAsiaTheme="minorEastAsia" w:hAnsiTheme="minorHAnsi" w:cstheme="minorBidi"/>
            <w:b w:val="0"/>
            <w:noProof/>
            <w:szCs w:val="22"/>
            <w:lang w:eastAsia="de-CH"/>
          </w:rPr>
          <w:tab/>
        </w:r>
        <w:r w:rsidR="00CC0276" w:rsidRPr="00232A4B">
          <w:rPr>
            <w:rStyle w:val="Hyperlink"/>
            <w:noProof/>
          </w:rPr>
          <w:t>Dokumentvorlage erstellen</w:t>
        </w:r>
        <w:r w:rsidR="00CC0276">
          <w:rPr>
            <w:noProof/>
            <w:webHidden/>
          </w:rPr>
          <w:tab/>
        </w:r>
        <w:r w:rsidR="00CC0276">
          <w:rPr>
            <w:noProof/>
            <w:webHidden/>
          </w:rPr>
          <w:fldChar w:fldCharType="begin"/>
        </w:r>
        <w:r w:rsidR="00CC0276">
          <w:rPr>
            <w:noProof/>
            <w:webHidden/>
          </w:rPr>
          <w:instrText xml:space="preserve"> PAGEREF _Toc298487781 \h </w:instrText>
        </w:r>
        <w:r w:rsidR="00CC0276">
          <w:rPr>
            <w:noProof/>
            <w:webHidden/>
          </w:rPr>
        </w:r>
        <w:r w:rsidR="00CC0276">
          <w:rPr>
            <w:noProof/>
            <w:webHidden/>
          </w:rPr>
          <w:fldChar w:fldCharType="separate"/>
        </w:r>
        <w:r w:rsidR="00FD17D0">
          <w:rPr>
            <w:noProof/>
            <w:webHidden/>
          </w:rPr>
          <w:t>89</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82" w:history="1">
        <w:r w:rsidR="00CC0276" w:rsidRPr="00232A4B">
          <w:rPr>
            <w:rStyle w:val="Hyperlink"/>
            <w:noProof/>
          </w:rPr>
          <w:t>11</w:t>
        </w:r>
        <w:r w:rsidR="00CC0276">
          <w:rPr>
            <w:rFonts w:asciiTheme="minorHAnsi" w:eastAsiaTheme="minorEastAsia" w:hAnsiTheme="minorHAnsi" w:cstheme="minorBidi"/>
            <w:b w:val="0"/>
            <w:noProof/>
            <w:szCs w:val="22"/>
            <w:lang w:eastAsia="de-CH"/>
          </w:rPr>
          <w:tab/>
        </w:r>
        <w:r w:rsidR="00CC0276" w:rsidRPr="00232A4B">
          <w:rPr>
            <w:rStyle w:val="Hyperlink"/>
            <w:noProof/>
          </w:rPr>
          <w:t>Mathematische und chemische Formeln</w:t>
        </w:r>
        <w:r w:rsidR="00CC0276">
          <w:rPr>
            <w:noProof/>
            <w:webHidden/>
          </w:rPr>
          <w:tab/>
        </w:r>
        <w:r w:rsidR="00CC0276">
          <w:rPr>
            <w:noProof/>
            <w:webHidden/>
          </w:rPr>
          <w:fldChar w:fldCharType="begin"/>
        </w:r>
        <w:r w:rsidR="00CC0276">
          <w:rPr>
            <w:noProof/>
            <w:webHidden/>
          </w:rPr>
          <w:instrText xml:space="preserve"> PAGEREF _Toc298487782 \h </w:instrText>
        </w:r>
        <w:r w:rsidR="00CC0276">
          <w:rPr>
            <w:noProof/>
            <w:webHidden/>
          </w:rPr>
        </w:r>
        <w:r w:rsidR="00CC0276">
          <w:rPr>
            <w:noProof/>
            <w:webHidden/>
          </w:rPr>
          <w:fldChar w:fldCharType="separate"/>
        </w:r>
        <w:r w:rsidR="00FD17D0">
          <w:rPr>
            <w:noProof/>
            <w:webHidden/>
          </w:rPr>
          <w:t>97</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83" w:history="1">
        <w:r w:rsidR="00CC0276" w:rsidRPr="00232A4B">
          <w:rPr>
            <w:rStyle w:val="Hyperlink"/>
            <w:noProof/>
          </w:rPr>
          <w:t>12</w:t>
        </w:r>
        <w:r w:rsidR="00CC0276">
          <w:rPr>
            <w:rFonts w:asciiTheme="minorHAnsi" w:eastAsiaTheme="minorEastAsia" w:hAnsiTheme="minorHAnsi" w:cstheme="minorBidi"/>
            <w:b w:val="0"/>
            <w:noProof/>
            <w:szCs w:val="22"/>
            <w:lang w:eastAsia="de-CH"/>
          </w:rPr>
          <w:tab/>
        </w:r>
        <w:r w:rsidR="00CC0276" w:rsidRPr="00232A4B">
          <w:rPr>
            <w:rStyle w:val="Hyperlink"/>
            <w:noProof/>
          </w:rPr>
          <w:t>Grafiken und andere Objekte</w:t>
        </w:r>
        <w:r w:rsidR="00CC0276">
          <w:rPr>
            <w:noProof/>
            <w:webHidden/>
          </w:rPr>
          <w:tab/>
        </w:r>
        <w:r w:rsidR="00CC0276">
          <w:rPr>
            <w:noProof/>
            <w:webHidden/>
          </w:rPr>
          <w:fldChar w:fldCharType="begin"/>
        </w:r>
        <w:r w:rsidR="00CC0276">
          <w:rPr>
            <w:noProof/>
            <w:webHidden/>
          </w:rPr>
          <w:instrText xml:space="preserve"> PAGEREF _Toc298487783 \h </w:instrText>
        </w:r>
        <w:r w:rsidR="00CC0276">
          <w:rPr>
            <w:noProof/>
            <w:webHidden/>
          </w:rPr>
        </w:r>
        <w:r w:rsidR="00CC0276">
          <w:rPr>
            <w:noProof/>
            <w:webHidden/>
          </w:rPr>
          <w:fldChar w:fldCharType="separate"/>
        </w:r>
        <w:r w:rsidR="00FD17D0">
          <w:rPr>
            <w:noProof/>
            <w:webHidden/>
          </w:rPr>
          <w:t>101</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84" w:history="1">
        <w:r w:rsidR="00CC0276" w:rsidRPr="00232A4B">
          <w:rPr>
            <w:rStyle w:val="Hyperlink"/>
            <w:noProof/>
          </w:rPr>
          <w:t>13</w:t>
        </w:r>
        <w:r w:rsidR="00CC0276">
          <w:rPr>
            <w:rFonts w:asciiTheme="minorHAnsi" w:eastAsiaTheme="minorEastAsia" w:hAnsiTheme="minorHAnsi" w:cstheme="minorBidi"/>
            <w:b w:val="0"/>
            <w:noProof/>
            <w:szCs w:val="22"/>
            <w:lang w:eastAsia="de-CH"/>
          </w:rPr>
          <w:tab/>
        </w:r>
        <w:r w:rsidR="00CC0276" w:rsidRPr="00232A4B">
          <w:rPr>
            <w:rStyle w:val="Hyperlink"/>
            <w:noProof/>
          </w:rPr>
          <w:t>Makros</w:t>
        </w:r>
        <w:r w:rsidR="00CC0276">
          <w:rPr>
            <w:noProof/>
            <w:webHidden/>
          </w:rPr>
          <w:tab/>
        </w:r>
        <w:r w:rsidR="00CC0276">
          <w:rPr>
            <w:noProof/>
            <w:webHidden/>
          </w:rPr>
          <w:fldChar w:fldCharType="begin"/>
        </w:r>
        <w:r w:rsidR="00CC0276">
          <w:rPr>
            <w:noProof/>
            <w:webHidden/>
          </w:rPr>
          <w:instrText xml:space="preserve"> PAGEREF _Toc298487784 \h </w:instrText>
        </w:r>
        <w:r w:rsidR="00CC0276">
          <w:rPr>
            <w:noProof/>
            <w:webHidden/>
          </w:rPr>
        </w:r>
        <w:r w:rsidR="00CC0276">
          <w:rPr>
            <w:noProof/>
            <w:webHidden/>
          </w:rPr>
          <w:fldChar w:fldCharType="separate"/>
        </w:r>
        <w:r w:rsidR="00FD17D0">
          <w:rPr>
            <w:noProof/>
            <w:webHidden/>
          </w:rPr>
          <w:t>109</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85" w:history="1">
        <w:r w:rsidR="00CC0276" w:rsidRPr="00232A4B">
          <w:rPr>
            <w:rStyle w:val="Hyperlink"/>
            <w:noProof/>
          </w:rPr>
          <w:t>14</w:t>
        </w:r>
        <w:r w:rsidR="00CC0276">
          <w:rPr>
            <w:rFonts w:asciiTheme="minorHAnsi" w:eastAsiaTheme="minorEastAsia" w:hAnsiTheme="minorHAnsi" w:cstheme="minorBidi"/>
            <w:b w:val="0"/>
            <w:noProof/>
            <w:szCs w:val="22"/>
            <w:lang w:eastAsia="de-CH"/>
          </w:rPr>
          <w:tab/>
        </w:r>
        <w:r w:rsidR="00CC0276" w:rsidRPr="00232A4B">
          <w:rPr>
            <w:rStyle w:val="Hyperlink"/>
            <w:noProof/>
          </w:rPr>
          <w:t>Texte korrigieren und verbessern</w:t>
        </w:r>
        <w:r w:rsidR="00CC0276">
          <w:rPr>
            <w:noProof/>
            <w:webHidden/>
          </w:rPr>
          <w:tab/>
        </w:r>
        <w:r w:rsidR="00CC0276">
          <w:rPr>
            <w:noProof/>
            <w:webHidden/>
          </w:rPr>
          <w:fldChar w:fldCharType="begin"/>
        </w:r>
        <w:r w:rsidR="00CC0276">
          <w:rPr>
            <w:noProof/>
            <w:webHidden/>
          </w:rPr>
          <w:instrText xml:space="preserve"> PAGEREF _Toc298487785 \h </w:instrText>
        </w:r>
        <w:r w:rsidR="00CC0276">
          <w:rPr>
            <w:noProof/>
            <w:webHidden/>
          </w:rPr>
        </w:r>
        <w:r w:rsidR="00CC0276">
          <w:rPr>
            <w:noProof/>
            <w:webHidden/>
          </w:rPr>
          <w:fldChar w:fldCharType="separate"/>
        </w:r>
        <w:r w:rsidR="00FD17D0">
          <w:rPr>
            <w:noProof/>
            <w:webHidden/>
          </w:rPr>
          <w:t>118</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86" w:history="1">
        <w:r w:rsidR="00CC0276" w:rsidRPr="00232A4B">
          <w:rPr>
            <w:rStyle w:val="Hyperlink"/>
            <w:noProof/>
          </w:rPr>
          <w:t>15</w:t>
        </w:r>
        <w:r w:rsidR="00CC0276">
          <w:rPr>
            <w:rFonts w:asciiTheme="minorHAnsi" w:eastAsiaTheme="minorEastAsia" w:hAnsiTheme="minorHAnsi" w:cstheme="minorBidi"/>
            <w:b w:val="0"/>
            <w:noProof/>
            <w:szCs w:val="22"/>
            <w:lang w:eastAsia="de-CH"/>
          </w:rPr>
          <w:tab/>
        </w:r>
        <w:r w:rsidR="00CC0276" w:rsidRPr="00232A4B">
          <w:rPr>
            <w:rStyle w:val="Hyperlink"/>
            <w:noProof/>
          </w:rPr>
          <w:t>Gliederung</w:t>
        </w:r>
        <w:r w:rsidR="00CC0276">
          <w:rPr>
            <w:noProof/>
            <w:webHidden/>
          </w:rPr>
          <w:tab/>
        </w:r>
        <w:r w:rsidR="00CC0276">
          <w:rPr>
            <w:noProof/>
            <w:webHidden/>
          </w:rPr>
          <w:fldChar w:fldCharType="begin"/>
        </w:r>
        <w:r w:rsidR="00CC0276">
          <w:rPr>
            <w:noProof/>
            <w:webHidden/>
          </w:rPr>
          <w:instrText xml:space="preserve"> PAGEREF _Toc298487786 \h </w:instrText>
        </w:r>
        <w:r w:rsidR="00CC0276">
          <w:rPr>
            <w:noProof/>
            <w:webHidden/>
          </w:rPr>
        </w:r>
        <w:r w:rsidR="00CC0276">
          <w:rPr>
            <w:noProof/>
            <w:webHidden/>
          </w:rPr>
          <w:fldChar w:fldCharType="separate"/>
        </w:r>
        <w:r w:rsidR="00FD17D0">
          <w:rPr>
            <w:noProof/>
            <w:webHidden/>
          </w:rPr>
          <w:t>134</w:t>
        </w:r>
        <w:r w:rsidR="00CC0276">
          <w:rPr>
            <w:noProof/>
            <w:webHidden/>
          </w:rPr>
          <w:fldChar w:fldCharType="end"/>
        </w:r>
      </w:hyperlink>
    </w:p>
    <w:p w:rsidR="006407EE" w:rsidRDefault="006407EE" w:rsidP="006407EE">
      <w:r>
        <w:fldChar w:fldCharType="end"/>
      </w:r>
    </w:p>
    <w:p w:rsidR="007D29CB" w:rsidRDefault="007D29CB" w:rsidP="00A35FCB">
      <w:pPr>
        <w:pStyle w:val="soG"/>
      </w:pPr>
      <w:r w:rsidRPr="0075465A">
        <w:lastRenderedPageBreak/>
        <w:t>Inhaltsverzeichnis</w:t>
      </w:r>
    </w:p>
    <w:p w:rsidR="00CC0276" w:rsidRDefault="00E456AD">
      <w:pPr>
        <w:pStyle w:val="Verzeichnis1"/>
        <w:rPr>
          <w:rFonts w:asciiTheme="minorHAnsi" w:eastAsiaTheme="minorEastAsia" w:hAnsiTheme="minorHAnsi" w:cstheme="minorBidi"/>
          <w:b w:val="0"/>
          <w:noProof/>
          <w:szCs w:val="22"/>
          <w:lang w:eastAsia="de-CH"/>
        </w:rPr>
      </w:pPr>
      <w:r w:rsidRPr="00A52C6A">
        <w:fldChar w:fldCharType="begin"/>
      </w:r>
      <w:r w:rsidRPr="00A52C6A">
        <w:instrText xml:space="preserve"> TOC \o "1-3" \h \z \u </w:instrText>
      </w:r>
      <w:r w:rsidRPr="00A52C6A">
        <w:fldChar w:fldCharType="separate"/>
      </w:r>
      <w:hyperlink w:anchor="_Toc298487787" w:history="1">
        <w:r w:rsidR="00CC0276" w:rsidRPr="00F00D33">
          <w:rPr>
            <w:rStyle w:val="Hyperlink"/>
            <w:noProof/>
          </w:rPr>
          <w:t>1</w:t>
        </w:r>
        <w:r w:rsidR="00CC0276">
          <w:rPr>
            <w:rFonts w:asciiTheme="minorHAnsi" w:eastAsiaTheme="minorEastAsia" w:hAnsiTheme="minorHAnsi" w:cstheme="minorBidi"/>
            <w:b w:val="0"/>
            <w:noProof/>
            <w:szCs w:val="22"/>
            <w:lang w:eastAsia="de-CH"/>
          </w:rPr>
          <w:tab/>
        </w:r>
        <w:r w:rsidR="00CC0276" w:rsidRPr="00F00D33">
          <w:rPr>
            <w:rStyle w:val="Hyperlink"/>
            <w:noProof/>
          </w:rPr>
          <w:t>Einleitung</w:t>
        </w:r>
        <w:r w:rsidR="00CC0276">
          <w:rPr>
            <w:noProof/>
            <w:webHidden/>
          </w:rPr>
          <w:tab/>
        </w:r>
        <w:r w:rsidR="00CC0276">
          <w:rPr>
            <w:noProof/>
            <w:webHidden/>
          </w:rPr>
          <w:fldChar w:fldCharType="begin"/>
        </w:r>
        <w:r w:rsidR="00CC0276">
          <w:rPr>
            <w:noProof/>
            <w:webHidden/>
          </w:rPr>
          <w:instrText xml:space="preserve"> PAGEREF _Toc298487787 \h </w:instrText>
        </w:r>
        <w:r w:rsidR="00CC0276">
          <w:rPr>
            <w:noProof/>
            <w:webHidden/>
          </w:rPr>
        </w:r>
        <w:r w:rsidR="00CC0276">
          <w:rPr>
            <w:noProof/>
            <w:webHidden/>
          </w:rPr>
          <w:fldChar w:fldCharType="separate"/>
        </w:r>
        <w:r w:rsidR="00FD17D0">
          <w:rPr>
            <w:noProof/>
            <w:webHidden/>
          </w:rPr>
          <w:t>7</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788" w:history="1">
        <w:r w:rsidR="00CC0276" w:rsidRPr="00F00D33">
          <w:rPr>
            <w:rStyle w:val="Hyperlink"/>
          </w:rPr>
          <w:t>1.1</w:t>
        </w:r>
        <w:r w:rsidR="00CC0276">
          <w:rPr>
            <w:rFonts w:asciiTheme="minorHAnsi" w:eastAsiaTheme="minorEastAsia" w:hAnsiTheme="minorHAnsi" w:cstheme="minorBidi"/>
            <w:szCs w:val="22"/>
            <w:lang w:eastAsia="de-CH"/>
          </w:rPr>
          <w:tab/>
        </w:r>
        <w:r w:rsidR="00CC0276" w:rsidRPr="00F00D33">
          <w:rPr>
            <w:rStyle w:val="Hyperlink"/>
          </w:rPr>
          <w:t>Lernziele</w:t>
        </w:r>
        <w:r w:rsidR="00CC0276">
          <w:rPr>
            <w:webHidden/>
          </w:rPr>
          <w:tab/>
        </w:r>
        <w:r w:rsidR="00CC0276">
          <w:rPr>
            <w:webHidden/>
          </w:rPr>
          <w:fldChar w:fldCharType="begin"/>
        </w:r>
        <w:r w:rsidR="00CC0276">
          <w:rPr>
            <w:webHidden/>
          </w:rPr>
          <w:instrText xml:space="preserve"> PAGEREF _Toc298487788 \h </w:instrText>
        </w:r>
        <w:r w:rsidR="00CC0276">
          <w:rPr>
            <w:webHidden/>
          </w:rPr>
        </w:r>
        <w:r w:rsidR="00CC0276">
          <w:rPr>
            <w:webHidden/>
          </w:rPr>
          <w:fldChar w:fldCharType="separate"/>
        </w:r>
        <w:r w:rsidR="00FD17D0">
          <w:rPr>
            <w:webHidden/>
          </w:rPr>
          <w:t>7</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789" w:history="1">
        <w:r w:rsidR="00CC0276" w:rsidRPr="00F00D33">
          <w:rPr>
            <w:rStyle w:val="Hyperlink"/>
          </w:rPr>
          <w:t>1.1.1</w:t>
        </w:r>
        <w:r w:rsidR="00CC0276">
          <w:rPr>
            <w:rFonts w:asciiTheme="minorHAnsi" w:eastAsiaTheme="minorEastAsia" w:hAnsiTheme="minorHAnsi" w:cstheme="minorBidi"/>
            <w:szCs w:val="22"/>
            <w:lang w:eastAsia="de-CH"/>
          </w:rPr>
          <w:tab/>
        </w:r>
        <w:r w:rsidR="00CC0276" w:rsidRPr="00F00D33">
          <w:rPr>
            <w:rStyle w:val="Hyperlink"/>
          </w:rPr>
          <w:t>Allgemeine Lernziele</w:t>
        </w:r>
        <w:r w:rsidR="00CC0276">
          <w:rPr>
            <w:webHidden/>
          </w:rPr>
          <w:tab/>
        </w:r>
        <w:r w:rsidR="00CC0276">
          <w:rPr>
            <w:webHidden/>
          </w:rPr>
          <w:fldChar w:fldCharType="begin"/>
        </w:r>
        <w:r w:rsidR="00CC0276">
          <w:rPr>
            <w:webHidden/>
          </w:rPr>
          <w:instrText xml:space="preserve"> PAGEREF _Toc298487789 \h </w:instrText>
        </w:r>
        <w:r w:rsidR="00CC0276">
          <w:rPr>
            <w:webHidden/>
          </w:rPr>
        </w:r>
        <w:r w:rsidR="00CC0276">
          <w:rPr>
            <w:webHidden/>
          </w:rPr>
          <w:fldChar w:fldCharType="separate"/>
        </w:r>
        <w:r w:rsidR="00FD17D0">
          <w:rPr>
            <w:webHidden/>
          </w:rPr>
          <w:t>7</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790" w:history="1">
        <w:r w:rsidR="00CC0276" w:rsidRPr="00F00D33">
          <w:rPr>
            <w:rStyle w:val="Hyperlink"/>
          </w:rPr>
          <w:t>1.1.2</w:t>
        </w:r>
        <w:r w:rsidR="00CC0276">
          <w:rPr>
            <w:rFonts w:asciiTheme="minorHAnsi" w:eastAsiaTheme="minorEastAsia" w:hAnsiTheme="minorHAnsi" w:cstheme="minorBidi"/>
            <w:szCs w:val="22"/>
            <w:lang w:eastAsia="de-CH"/>
          </w:rPr>
          <w:tab/>
        </w:r>
        <w:r w:rsidR="00CC0276" w:rsidRPr="00F00D33">
          <w:rPr>
            <w:rStyle w:val="Hyperlink"/>
          </w:rPr>
          <w:t>Technische Lernziele</w:t>
        </w:r>
        <w:r w:rsidR="00CC0276">
          <w:rPr>
            <w:webHidden/>
          </w:rPr>
          <w:tab/>
        </w:r>
        <w:r w:rsidR="00CC0276">
          <w:rPr>
            <w:webHidden/>
          </w:rPr>
          <w:fldChar w:fldCharType="begin"/>
        </w:r>
        <w:r w:rsidR="00CC0276">
          <w:rPr>
            <w:webHidden/>
          </w:rPr>
          <w:instrText xml:space="preserve"> PAGEREF _Toc298487790 \h </w:instrText>
        </w:r>
        <w:r w:rsidR="00CC0276">
          <w:rPr>
            <w:webHidden/>
          </w:rPr>
        </w:r>
        <w:r w:rsidR="00CC0276">
          <w:rPr>
            <w:webHidden/>
          </w:rPr>
          <w:fldChar w:fldCharType="separate"/>
        </w:r>
        <w:r w:rsidR="00FD17D0">
          <w:rPr>
            <w:webHidden/>
          </w:rPr>
          <w:t>7</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791" w:history="1">
        <w:r w:rsidR="00CC0276" w:rsidRPr="00F00D33">
          <w:rPr>
            <w:rStyle w:val="Hyperlink"/>
          </w:rPr>
          <w:t>1.2</w:t>
        </w:r>
        <w:r w:rsidR="00CC0276">
          <w:rPr>
            <w:rFonts w:asciiTheme="minorHAnsi" w:eastAsiaTheme="minorEastAsia" w:hAnsiTheme="minorHAnsi" w:cstheme="minorBidi"/>
            <w:szCs w:val="22"/>
            <w:lang w:eastAsia="de-CH"/>
          </w:rPr>
          <w:tab/>
        </w:r>
        <w:r w:rsidR="00CC0276" w:rsidRPr="00F00D33">
          <w:rPr>
            <w:rStyle w:val="Hyperlink"/>
          </w:rPr>
          <w:t>Materialien</w:t>
        </w:r>
        <w:r w:rsidR="00CC0276">
          <w:rPr>
            <w:webHidden/>
          </w:rPr>
          <w:tab/>
        </w:r>
        <w:r w:rsidR="00CC0276">
          <w:rPr>
            <w:webHidden/>
          </w:rPr>
          <w:fldChar w:fldCharType="begin"/>
        </w:r>
        <w:r w:rsidR="00CC0276">
          <w:rPr>
            <w:webHidden/>
          </w:rPr>
          <w:instrText xml:space="preserve"> PAGEREF _Toc298487791 \h </w:instrText>
        </w:r>
        <w:r w:rsidR="00CC0276">
          <w:rPr>
            <w:webHidden/>
          </w:rPr>
        </w:r>
        <w:r w:rsidR="00CC0276">
          <w:rPr>
            <w:webHidden/>
          </w:rPr>
          <w:fldChar w:fldCharType="separate"/>
        </w:r>
        <w:r w:rsidR="00FD17D0">
          <w:rPr>
            <w:webHidden/>
          </w:rPr>
          <w:t>8</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92" w:history="1">
        <w:r w:rsidR="00CC0276" w:rsidRPr="00F00D33">
          <w:rPr>
            <w:rStyle w:val="Hyperlink"/>
            <w:noProof/>
          </w:rPr>
          <w:t>2</w:t>
        </w:r>
        <w:r w:rsidR="00CC0276">
          <w:rPr>
            <w:rFonts w:asciiTheme="minorHAnsi" w:eastAsiaTheme="minorEastAsia" w:hAnsiTheme="minorHAnsi" w:cstheme="minorBidi"/>
            <w:b w:val="0"/>
            <w:noProof/>
            <w:szCs w:val="22"/>
            <w:lang w:eastAsia="de-CH"/>
          </w:rPr>
          <w:tab/>
        </w:r>
        <w:r w:rsidR="00CC0276" w:rsidRPr="00F00D33">
          <w:rPr>
            <w:rStyle w:val="Hyperlink"/>
            <w:noProof/>
          </w:rPr>
          <w:t>Grundeinstellungen</w:t>
        </w:r>
        <w:r w:rsidR="00CC0276">
          <w:rPr>
            <w:noProof/>
            <w:webHidden/>
          </w:rPr>
          <w:tab/>
        </w:r>
        <w:r w:rsidR="00CC0276">
          <w:rPr>
            <w:noProof/>
            <w:webHidden/>
          </w:rPr>
          <w:fldChar w:fldCharType="begin"/>
        </w:r>
        <w:r w:rsidR="00CC0276">
          <w:rPr>
            <w:noProof/>
            <w:webHidden/>
          </w:rPr>
          <w:instrText xml:space="preserve"> PAGEREF _Toc298487792 \h </w:instrText>
        </w:r>
        <w:r w:rsidR="00CC0276">
          <w:rPr>
            <w:noProof/>
            <w:webHidden/>
          </w:rPr>
        </w:r>
        <w:r w:rsidR="00CC0276">
          <w:rPr>
            <w:noProof/>
            <w:webHidden/>
          </w:rPr>
          <w:fldChar w:fldCharType="separate"/>
        </w:r>
        <w:r w:rsidR="00FD17D0">
          <w:rPr>
            <w:noProof/>
            <w:webHidden/>
          </w:rPr>
          <w:t>9</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793" w:history="1">
        <w:r w:rsidR="00CC0276" w:rsidRPr="00F00D33">
          <w:rPr>
            <w:rStyle w:val="Hyperlink"/>
          </w:rPr>
          <w:t>2.1</w:t>
        </w:r>
        <w:r w:rsidR="00CC0276">
          <w:rPr>
            <w:rFonts w:asciiTheme="minorHAnsi" w:eastAsiaTheme="minorEastAsia" w:hAnsiTheme="minorHAnsi" w:cstheme="minorBidi"/>
            <w:szCs w:val="22"/>
            <w:lang w:eastAsia="de-CH"/>
          </w:rPr>
          <w:tab/>
        </w:r>
        <w:r w:rsidR="00CC0276" w:rsidRPr="00F00D33">
          <w:rPr>
            <w:rStyle w:val="Hyperlink"/>
          </w:rPr>
          <w:t>Optionen</w:t>
        </w:r>
        <w:r w:rsidR="00CC0276">
          <w:rPr>
            <w:webHidden/>
          </w:rPr>
          <w:tab/>
        </w:r>
        <w:r w:rsidR="00CC0276">
          <w:rPr>
            <w:webHidden/>
          </w:rPr>
          <w:fldChar w:fldCharType="begin"/>
        </w:r>
        <w:r w:rsidR="00CC0276">
          <w:rPr>
            <w:webHidden/>
          </w:rPr>
          <w:instrText xml:space="preserve"> PAGEREF _Toc298487793 \h </w:instrText>
        </w:r>
        <w:r w:rsidR="00CC0276">
          <w:rPr>
            <w:webHidden/>
          </w:rPr>
        </w:r>
        <w:r w:rsidR="00CC0276">
          <w:rPr>
            <w:webHidden/>
          </w:rPr>
          <w:fldChar w:fldCharType="separate"/>
        </w:r>
        <w:r w:rsidR="00FD17D0">
          <w:rPr>
            <w:webHidden/>
          </w:rPr>
          <w:t>10</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794" w:history="1">
        <w:r w:rsidR="00CC0276" w:rsidRPr="00F00D33">
          <w:rPr>
            <w:rStyle w:val="Hyperlink"/>
          </w:rPr>
          <w:t>2.2</w:t>
        </w:r>
        <w:r w:rsidR="00CC0276">
          <w:rPr>
            <w:rFonts w:asciiTheme="minorHAnsi" w:eastAsiaTheme="minorEastAsia" w:hAnsiTheme="minorHAnsi" w:cstheme="minorBidi"/>
            <w:szCs w:val="22"/>
            <w:lang w:eastAsia="de-CH"/>
          </w:rPr>
          <w:tab/>
        </w:r>
        <w:r w:rsidR="00CC0276" w:rsidRPr="00F00D33">
          <w:rPr>
            <w:rStyle w:val="Hyperlink"/>
          </w:rPr>
          <w:t>Symbolleiste für den Schnellzugriff</w:t>
        </w:r>
        <w:r w:rsidR="00CC0276">
          <w:rPr>
            <w:webHidden/>
          </w:rPr>
          <w:tab/>
        </w:r>
        <w:r w:rsidR="00CC0276">
          <w:rPr>
            <w:webHidden/>
          </w:rPr>
          <w:fldChar w:fldCharType="begin"/>
        </w:r>
        <w:r w:rsidR="00CC0276">
          <w:rPr>
            <w:webHidden/>
          </w:rPr>
          <w:instrText xml:space="preserve"> PAGEREF _Toc298487794 \h </w:instrText>
        </w:r>
        <w:r w:rsidR="00CC0276">
          <w:rPr>
            <w:webHidden/>
          </w:rPr>
        </w:r>
        <w:r w:rsidR="00CC0276">
          <w:rPr>
            <w:webHidden/>
          </w:rPr>
          <w:fldChar w:fldCharType="separate"/>
        </w:r>
        <w:r w:rsidR="00FD17D0">
          <w:rPr>
            <w:webHidden/>
          </w:rPr>
          <w:t>14</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795" w:history="1">
        <w:r w:rsidR="00CC0276" w:rsidRPr="00F00D33">
          <w:rPr>
            <w:rStyle w:val="Hyperlink"/>
          </w:rPr>
          <w:t>2.3</w:t>
        </w:r>
        <w:r w:rsidR="00CC0276">
          <w:rPr>
            <w:rFonts w:asciiTheme="minorHAnsi" w:eastAsiaTheme="minorEastAsia" w:hAnsiTheme="minorHAnsi" w:cstheme="minorBidi"/>
            <w:szCs w:val="22"/>
            <w:lang w:eastAsia="de-CH"/>
          </w:rPr>
          <w:tab/>
        </w:r>
        <w:r w:rsidR="0025507B">
          <w:rPr>
            <w:rStyle w:val="Hyperlink"/>
          </w:rPr>
          <w:t>Menü</w:t>
        </w:r>
        <w:r w:rsidR="00CC0276" w:rsidRPr="00F00D33">
          <w:rPr>
            <w:rStyle w:val="Hyperlink"/>
          </w:rPr>
          <w:t>band anpassen</w:t>
        </w:r>
        <w:r w:rsidR="00CC0276">
          <w:rPr>
            <w:webHidden/>
          </w:rPr>
          <w:tab/>
        </w:r>
        <w:r w:rsidR="00CC0276">
          <w:rPr>
            <w:webHidden/>
          </w:rPr>
          <w:fldChar w:fldCharType="begin"/>
        </w:r>
        <w:r w:rsidR="00CC0276">
          <w:rPr>
            <w:webHidden/>
          </w:rPr>
          <w:instrText xml:space="preserve"> PAGEREF _Toc298487795 \h </w:instrText>
        </w:r>
        <w:r w:rsidR="00CC0276">
          <w:rPr>
            <w:webHidden/>
          </w:rPr>
        </w:r>
        <w:r w:rsidR="00CC0276">
          <w:rPr>
            <w:webHidden/>
          </w:rPr>
          <w:fldChar w:fldCharType="separate"/>
        </w:r>
        <w:r w:rsidR="00FD17D0">
          <w:rPr>
            <w:webHidden/>
          </w:rPr>
          <w:t>15</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796" w:history="1">
        <w:r w:rsidR="00CC0276" w:rsidRPr="00F00D33">
          <w:rPr>
            <w:rStyle w:val="Hyperlink"/>
            <w:noProof/>
          </w:rPr>
          <w:t>3</w:t>
        </w:r>
        <w:r w:rsidR="00CC0276">
          <w:rPr>
            <w:rFonts w:asciiTheme="minorHAnsi" w:eastAsiaTheme="minorEastAsia" w:hAnsiTheme="minorHAnsi" w:cstheme="minorBidi"/>
            <w:b w:val="0"/>
            <w:noProof/>
            <w:szCs w:val="22"/>
            <w:lang w:eastAsia="de-CH"/>
          </w:rPr>
          <w:tab/>
        </w:r>
        <w:r w:rsidR="00CC0276" w:rsidRPr="00F00D33">
          <w:rPr>
            <w:rStyle w:val="Hyperlink"/>
            <w:noProof/>
          </w:rPr>
          <w:t>Vorüberlegungen</w:t>
        </w:r>
        <w:r w:rsidR="00CC0276">
          <w:rPr>
            <w:noProof/>
            <w:webHidden/>
          </w:rPr>
          <w:tab/>
        </w:r>
        <w:r w:rsidR="00CC0276">
          <w:rPr>
            <w:noProof/>
            <w:webHidden/>
          </w:rPr>
          <w:fldChar w:fldCharType="begin"/>
        </w:r>
        <w:r w:rsidR="00CC0276">
          <w:rPr>
            <w:noProof/>
            <w:webHidden/>
          </w:rPr>
          <w:instrText xml:space="preserve"> PAGEREF _Toc298487796 \h </w:instrText>
        </w:r>
        <w:r w:rsidR="00CC0276">
          <w:rPr>
            <w:noProof/>
            <w:webHidden/>
          </w:rPr>
        </w:r>
        <w:r w:rsidR="00CC0276">
          <w:rPr>
            <w:noProof/>
            <w:webHidden/>
          </w:rPr>
          <w:fldChar w:fldCharType="separate"/>
        </w:r>
        <w:r w:rsidR="00FD17D0">
          <w:rPr>
            <w:noProof/>
            <w:webHidden/>
          </w:rPr>
          <w:t>17</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797" w:history="1">
        <w:r w:rsidR="00CC0276" w:rsidRPr="00F00D33">
          <w:rPr>
            <w:rStyle w:val="Hyperlink"/>
          </w:rPr>
          <w:t>3.1</w:t>
        </w:r>
        <w:r w:rsidR="00CC0276">
          <w:rPr>
            <w:rFonts w:asciiTheme="minorHAnsi" w:eastAsiaTheme="minorEastAsia" w:hAnsiTheme="minorHAnsi" w:cstheme="minorBidi"/>
            <w:szCs w:val="22"/>
            <w:lang w:eastAsia="de-CH"/>
          </w:rPr>
          <w:tab/>
        </w:r>
        <w:r w:rsidR="00CC0276" w:rsidRPr="00F00D33">
          <w:rPr>
            <w:rStyle w:val="Hyperlink"/>
          </w:rPr>
          <w:t>Dateiformate</w:t>
        </w:r>
        <w:r w:rsidR="00CC0276">
          <w:rPr>
            <w:webHidden/>
          </w:rPr>
          <w:tab/>
        </w:r>
        <w:r w:rsidR="00CC0276">
          <w:rPr>
            <w:webHidden/>
          </w:rPr>
          <w:fldChar w:fldCharType="begin"/>
        </w:r>
        <w:r w:rsidR="00CC0276">
          <w:rPr>
            <w:webHidden/>
          </w:rPr>
          <w:instrText xml:space="preserve"> PAGEREF _Toc298487797 \h </w:instrText>
        </w:r>
        <w:r w:rsidR="00CC0276">
          <w:rPr>
            <w:webHidden/>
          </w:rPr>
        </w:r>
        <w:r w:rsidR="00CC0276">
          <w:rPr>
            <w:webHidden/>
          </w:rPr>
          <w:fldChar w:fldCharType="separate"/>
        </w:r>
        <w:r w:rsidR="00FD17D0">
          <w:rPr>
            <w:webHidden/>
          </w:rPr>
          <w:t>17</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798" w:history="1">
        <w:r w:rsidR="00CC0276" w:rsidRPr="00F00D33">
          <w:rPr>
            <w:rStyle w:val="Hyperlink"/>
          </w:rPr>
          <w:t>3.1.1</w:t>
        </w:r>
        <w:r w:rsidR="00CC0276">
          <w:rPr>
            <w:rFonts w:asciiTheme="minorHAnsi" w:eastAsiaTheme="minorEastAsia" w:hAnsiTheme="minorHAnsi" w:cstheme="minorBidi"/>
            <w:szCs w:val="22"/>
            <w:lang w:eastAsia="de-CH"/>
          </w:rPr>
          <w:tab/>
        </w:r>
        <w:r w:rsidR="00CC0276" w:rsidRPr="00F00D33">
          <w:rPr>
            <w:rStyle w:val="Hyperlink"/>
          </w:rPr>
          <w:t>Dateien weitergeben</w:t>
        </w:r>
        <w:r w:rsidR="00CC0276">
          <w:rPr>
            <w:webHidden/>
          </w:rPr>
          <w:tab/>
        </w:r>
        <w:r w:rsidR="00CC0276">
          <w:rPr>
            <w:webHidden/>
          </w:rPr>
          <w:fldChar w:fldCharType="begin"/>
        </w:r>
        <w:r w:rsidR="00CC0276">
          <w:rPr>
            <w:webHidden/>
          </w:rPr>
          <w:instrText xml:space="preserve"> PAGEREF _Toc298487798 \h </w:instrText>
        </w:r>
        <w:r w:rsidR="00CC0276">
          <w:rPr>
            <w:webHidden/>
          </w:rPr>
        </w:r>
        <w:r w:rsidR="00CC0276">
          <w:rPr>
            <w:webHidden/>
          </w:rPr>
          <w:fldChar w:fldCharType="separate"/>
        </w:r>
        <w:r w:rsidR="00FD17D0">
          <w:rPr>
            <w:webHidden/>
          </w:rPr>
          <w:t>18</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799" w:history="1">
        <w:r w:rsidR="00CC0276" w:rsidRPr="00F00D33">
          <w:rPr>
            <w:rStyle w:val="Hyperlink"/>
          </w:rPr>
          <w:t>3.1.2</w:t>
        </w:r>
        <w:r w:rsidR="00CC0276">
          <w:rPr>
            <w:rFonts w:asciiTheme="minorHAnsi" w:eastAsiaTheme="minorEastAsia" w:hAnsiTheme="minorHAnsi" w:cstheme="minorBidi"/>
            <w:szCs w:val="22"/>
            <w:lang w:eastAsia="de-CH"/>
          </w:rPr>
          <w:tab/>
        </w:r>
        <w:r w:rsidR="00CC0276" w:rsidRPr="00F00D33">
          <w:rPr>
            <w:rStyle w:val="Hyperlink"/>
          </w:rPr>
          <w:t>ZIP – Dateien komprimieren</w:t>
        </w:r>
        <w:r w:rsidR="00CC0276">
          <w:rPr>
            <w:webHidden/>
          </w:rPr>
          <w:tab/>
        </w:r>
        <w:r w:rsidR="00CC0276">
          <w:rPr>
            <w:webHidden/>
          </w:rPr>
          <w:fldChar w:fldCharType="begin"/>
        </w:r>
        <w:r w:rsidR="00CC0276">
          <w:rPr>
            <w:webHidden/>
          </w:rPr>
          <w:instrText xml:space="preserve"> PAGEREF _Toc298487799 \h </w:instrText>
        </w:r>
        <w:r w:rsidR="00CC0276">
          <w:rPr>
            <w:webHidden/>
          </w:rPr>
        </w:r>
        <w:r w:rsidR="00CC0276">
          <w:rPr>
            <w:webHidden/>
          </w:rPr>
          <w:fldChar w:fldCharType="separate"/>
        </w:r>
        <w:r w:rsidR="00FD17D0">
          <w:rPr>
            <w:webHidden/>
          </w:rPr>
          <w:t>18</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00" w:history="1">
        <w:r w:rsidR="00CC0276" w:rsidRPr="00F00D33">
          <w:rPr>
            <w:rStyle w:val="Hyperlink"/>
          </w:rPr>
          <w:t>3.1.3</w:t>
        </w:r>
        <w:r w:rsidR="00CC0276">
          <w:rPr>
            <w:rFonts w:asciiTheme="minorHAnsi" w:eastAsiaTheme="minorEastAsia" w:hAnsiTheme="minorHAnsi" w:cstheme="minorBidi"/>
            <w:szCs w:val="22"/>
            <w:lang w:eastAsia="de-CH"/>
          </w:rPr>
          <w:tab/>
        </w:r>
        <w:r w:rsidR="00CC0276" w:rsidRPr="00F00D33">
          <w:rPr>
            <w:rStyle w:val="Hyperlink"/>
          </w:rPr>
          <w:t>PDF – Portable Document Format</w:t>
        </w:r>
        <w:r w:rsidR="00CC0276">
          <w:rPr>
            <w:webHidden/>
          </w:rPr>
          <w:tab/>
        </w:r>
        <w:r w:rsidR="00CC0276">
          <w:rPr>
            <w:webHidden/>
          </w:rPr>
          <w:fldChar w:fldCharType="begin"/>
        </w:r>
        <w:r w:rsidR="00CC0276">
          <w:rPr>
            <w:webHidden/>
          </w:rPr>
          <w:instrText xml:space="preserve"> PAGEREF _Toc298487800 \h </w:instrText>
        </w:r>
        <w:r w:rsidR="00CC0276">
          <w:rPr>
            <w:webHidden/>
          </w:rPr>
        </w:r>
        <w:r w:rsidR="00CC0276">
          <w:rPr>
            <w:webHidden/>
          </w:rPr>
          <w:fldChar w:fldCharType="separate"/>
        </w:r>
        <w:r w:rsidR="00FD17D0">
          <w:rPr>
            <w:webHidden/>
          </w:rPr>
          <w:t>20</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01" w:history="1">
        <w:r w:rsidR="00CC0276" w:rsidRPr="00F00D33">
          <w:rPr>
            <w:rStyle w:val="Hyperlink"/>
          </w:rPr>
          <w:t>3.2</w:t>
        </w:r>
        <w:r w:rsidR="00CC0276">
          <w:rPr>
            <w:rFonts w:asciiTheme="minorHAnsi" w:eastAsiaTheme="minorEastAsia" w:hAnsiTheme="minorHAnsi" w:cstheme="minorBidi"/>
            <w:szCs w:val="22"/>
            <w:lang w:eastAsia="de-CH"/>
          </w:rPr>
          <w:tab/>
        </w:r>
        <w:r w:rsidR="00CC0276" w:rsidRPr="00F00D33">
          <w:rPr>
            <w:rStyle w:val="Hyperlink"/>
          </w:rPr>
          <w:t>Objekthierarchie von Word</w:t>
        </w:r>
        <w:r w:rsidR="00CC0276">
          <w:rPr>
            <w:webHidden/>
          </w:rPr>
          <w:tab/>
        </w:r>
        <w:r w:rsidR="00CC0276">
          <w:rPr>
            <w:webHidden/>
          </w:rPr>
          <w:fldChar w:fldCharType="begin"/>
        </w:r>
        <w:r w:rsidR="00CC0276">
          <w:rPr>
            <w:webHidden/>
          </w:rPr>
          <w:instrText xml:space="preserve"> PAGEREF _Toc298487801 \h </w:instrText>
        </w:r>
        <w:r w:rsidR="00CC0276">
          <w:rPr>
            <w:webHidden/>
          </w:rPr>
        </w:r>
        <w:r w:rsidR="00CC0276">
          <w:rPr>
            <w:webHidden/>
          </w:rPr>
          <w:fldChar w:fldCharType="separate"/>
        </w:r>
        <w:r w:rsidR="00FD17D0">
          <w:rPr>
            <w:webHidden/>
          </w:rPr>
          <w:t>24</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02" w:history="1">
        <w:r w:rsidR="00CC0276" w:rsidRPr="00F00D33">
          <w:rPr>
            <w:rStyle w:val="Hyperlink"/>
            <w:noProof/>
          </w:rPr>
          <w:t>4</w:t>
        </w:r>
        <w:r w:rsidR="00CC0276">
          <w:rPr>
            <w:rFonts w:asciiTheme="minorHAnsi" w:eastAsiaTheme="minorEastAsia" w:hAnsiTheme="minorHAnsi" w:cstheme="minorBidi"/>
            <w:b w:val="0"/>
            <w:noProof/>
            <w:szCs w:val="22"/>
            <w:lang w:eastAsia="de-CH"/>
          </w:rPr>
          <w:tab/>
        </w:r>
        <w:r w:rsidR="00CC0276" w:rsidRPr="00F00D33">
          <w:rPr>
            <w:rStyle w:val="Hyperlink"/>
            <w:noProof/>
          </w:rPr>
          <w:t>Seiteneinstellung</w:t>
        </w:r>
        <w:r w:rsidR="00CC0276">
          <w:rPr>
            <w:noProof/>
            <w:webHidden/>
          </w:rPr>
          <w:tab/>
        </w:r>
        <w:r w:rsidR="00CC0276">
          <w:rPr>
            <w:noProof/>
            <w:webHidden/>
          </w:rPr>
          <w:fldChar w:fldCharType="begin"/>
        </w:r>
        <w:r w:rsidR="00CC0276">
          <w:rPr>
            <w:noProof/>
            <w:webHidden/>
          </w:rPr>
          <w:instrText xml:space="preserve"> PAGEREF _Toc298487802 \h </w:instrText>
        </w:r>
        <w:r w:rsidR="00CC0276">
          <w:rPr>
            <w:noProof/>
            <w:webHidden/>
          </w:rPr>
        </w:r>
        <w:r w:rsidR="00CC0276">
          <w:rPr>
            <w:noProof/>
            <w:webHidden/>
          </w:rPr>
          <w:fldChar w:fldCharType="separate"/>
        </w:r>
        <w:r w:rsidR="00FD17D0">
          <w:rPr>
            <w:noProof/>
            <w:webHidden/>
          </w:rPr>
          <w:t>25</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03" w:history="1">
        <w:r w:rsidR="00CC0276" w:rsidRPr="00F00D33">
          <w:rPr>
            <w:rStyle w:val="Hyperlink"/>
            <w:noProof/>
          </w:rPr>
          <w:t>5</w:t>
        </w:r>
        <w:r w:rsidR="00CC0276">
          <w:rPr>
            <w:rFonts w:asciiTheme="minorHAnsi" w:eastAsiaTheme="minorEastAsia" w:hAnsiTheme="minorHAnsi" w:cstheme="minorBidi"/>
            <w:b w:val="0"/>
            <w:noProof/>
            <w:szCs w:val="22"/>
            <w:lang w:eastAsia="de-CH"/>
          </w:rPr>
          <w:tab/>
        </w:r>
        <w:r w:rsidR="00CC0276" w:rsidRPr="00F00D33">
          <w:rPr>
            <w:rStyle w:val="Hyperlink"/>
            <w:noProof/>
          </w:rPr>
          <w:t>Formatvorlagen für Absätze</w:t>
        </w:r>
        <w:r w:rsidR="00CC0276">
          <w:rPr>
            <w:noProof/>
            <w:webHidden/>
          </w:rPr>
          <w:tab/>
        </w:r>
        <w:r w:rsidR="00CC0276">
          <w:rPr>
            <w:noProof/>
            <w:webHidden/>
          </w:rPr>
          <w:fldChar w:fldCharType="begin"/>
        </w:r>
        <w:r w:rsidR="00CC0276">
          <w:rPr>
            <w:noProof/>
            <w:webHidden/>
          </w:rPr>
          <w:instrText xml:space="preserve"> PAGEREF _Toc298487803 \h </w:instrText>
        </w:r>
        <w:r w:rsidR="00CC0276">
          <w:rPr>
            <w:noProof/>
            <w:webHidden/>
          </w:rPr>
        </w:r>
        <w:r w:rsidR="00CC0276">
          <w:rPr>
            <w:noProof/>
            <w:webHidden/>
          </w:rPr>
          <w:fldChar w:fldCharType="separate"/>
        </w:r>
        <w:r w:rsidR="00FD17D0">
          <w:rPr>
            <w:noProof/>
            <w:webHidden/>
          </w:rPr>
          <w:t>28</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04" w:history="1">
        <w:r w:rsidR="00CC0276" w:rsidRPr="00F00D33">
          <w:rPr>
            <w:rStyle w:val="Hyperlink"/>
          </w:rPr>
          <w:t>5.1</w:t>
        </w:r>
        <w:r w:rsidR="00CC0276">
          <w:rPr>
            <w:rFonts w:asciiTheme="minorHAnsi" w:eastAsiaTheme="minorEastAsia" w:hAnsiTheme="minorHAnsi" w:cstheme="minorBidi"/>
            <w:szCs w:val="22"/>
            <w:lang w:eastAsia="de-CH"/>
          </w:rPr>
          <w:tab/>
        </w:r>
        <w:r w:rsidR="00CC0276" w:rsidRPr="00F00D33">
          <w:rPr>
            <w:rStyle w:val="Hyperlink"/>
          </w:rPr>
          <w:t>Vordefinierte System-Formatvorlagen verwenden</w:t>
        </w:r>
        <w:r w:rsidR="00CC0276">
          <w:rPr>
            <w:webHidden/>
          </w:rPr>
          <w:tab/>
        </w:r>
        <w:r w:rsidR="00CC0276">
          <w:rPr>
            <w:webHidden/>
          </w:rPr>
          <w:fldChar w:fldCharType="begin"/>
        </w:r>
        <w:r w:rsidR="00CC0276">
          <w:rPr>
            <w:webHidden/>
          </w:rPr>
          <w:instrText xml:space="preserve"> PAGEREF _Toc298487804 \h </w:instrText>
        </w:r>
        <w:r w:rsidR="00CC0276">
          <w:rPr>
            <w:webHidden/>
          </w:rPr>
        </w:r>
        <w:r w:rsidR="00CC0276">
          <w:rPr>
            <w:webHidden/>
          </w:rPr>
          <w:fldChar w:fldCharType="separate"/>
        </w:r>
        <w:r w:rsidR="00FD17D0">
          <w:rPr>
            <w:webHidden/>
          </w:rPr>
          <w:t>29</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05" w:history="1">
        <w:r w:rsidR="00CC0276" w:rsidRPr="00F00D33">
          <w:rPr>
            <w:rStyle w:val="Hyperlink"/>
          </w:rPr>
          <w:t>5.2</w:t>
        </w:r>
        <w:r w:rsidR="00CC0276">
          <w:rPr>
            <w:rFonts w:asciiTheme="minorHAnsi" w:eastAsiaTheme="minorEastAsia" w:hAnsiTheme="minorHAnsi" w:cstheme="minorBidi"/>
            <w:szCs w:val="22"/>
            <w:lang w:eastAsia="de-CH"/>
          </w:rPr>
          <w:tab/>
        </w:r>
        <w:r w:rsidR="00CC0276" w:rsidRPr="00F00D33">
          <w:rPr>
            <w:rStyle w:val="Hyperlink"/>
          </w:rPr>
          <w:t>System-Formatvorlagen anpassen</w:t>
        </w:r>
        <w:r w:rsidR="00CC0276">
          <w:rPr>
            <w:webHidden/>
          </w:rPr>
          <w:tab/>
        </w:r>
        <w:r w:rsidR="00CC0276">
          <w:rPr>
            <w:webHidden/>
          </w:rPr>
          <w:fldChar w:fldCharType="begin"/>
        </w:r>
        <w:r w:rsidR="00CC0276">
          <w:rPr>
            <w:webHidden/>
          </w:rPr>
          <w:instrText xml:space="preserve"> PAGEREF _Toc298487805 \h </w:instrText>
        </w:r>
        <w:r w:rsidR="00CC0276">
          <w:rPr>
            <w:webHidden/>
          </w:rPr>
        </w:r>
        <w:r w:rsidR="00CC0276">
          <w:rPr>
            <w:webHidden/>
          </w:rPr>
          <w:fldChar w:fldCharType="separate"/>
        </w:r>
        <w:r w:rsidR="00FD17D0">
          <w:rPr>
            <w:webHidden/>
          </w:rPr>
          <w:t>31</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06" w:history="1">
        <w:r w:rsidR="00CC0276" w:rsidRPr="00F00D33">
          <w:rPr>
            <w:rStyle w:val="Hyperlink"/>
          </w:rPr>
          <w:t>5.3</w:t>
        </w:r>
        <w:r w:rsidR="00CC0276">
          <w:rPr>
            <w:rFonts w:asciiTheme="minorHAnsi" w:eastAsiaTheme="minorEastAsia" w:hAnsiTheme="minorHAnsi" w:cstheme="minorBidi"/>
            <w:szCs w:val="22"/>
            <w:lang w:eastAsia="de-CH"/>
          </w:rPr>
          <w:tab/>
        </w:r>
        <w:r w:rsidR="00CC0276" w:rsidRPr="00F00D33">
          <w:rPr>
            <w:rStyle w:val="Hyperlink"/>
          </w:rPr>
          <w:t>Gliederung reparieren</w:t>
        </w:r>
        <w:r w:rsidR="00CC0276">
          <w:rPr>
            <w:webHidden/>
          </w:rPr>
          <w:tab/>
        </w:r>
        <w:r w:rsidR="00CC0276">
          <w:rPr>
            <w:webHidden/>
          </w:rPr>
          <w:fldChar w:fldCharType="begin"/>
        </w:r>
        <w:r w:rsidR="00CC0276">
          <w:rPr>
            <w:webHidden/>
          </w:rPr>
          <w:instrText xml:space="preserve"> PAGEREF _Toc298487806 \h </w:instrText>
        </w:r>
        <w:r w:rsidR="00CC0276">
          <w:rPr>
            <w:webHidden/>
          </w:rPr>
        </w:r>
        <w:r w:rsidR="00CC0276">
          <w:rPr>
            <w:webHidden/>
          </w:rPr>
          <w:fldChar w:fldCharType="separate"/>
        </w:r>
        <w:r w:rsidR="00FD17D0">
          <w:rPr>
            <w:webHidden/>
          </w:rPr>
          <w:t>39</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07" w:history="1">
        <w:r w:rsidR="00CC0276" w:rsidRPr="00F00D33">
          <w:rPr>
            <w:rStyle w:val="Hyperlink"/>
          </w:rPr>
          <w:t>5.4</w:t>
        </w:r>
        <w:r w:rsidR="00CC0276">
          <w:rPr>
            <w:rFonts w:asciiTheme="minorHAnsi" w:eastAsiaTheme="minorEastAsia" w:hAnsiTheme="minorHAnsi" w:cstheme="minorBidi"/>
            <w:szCs w:val="22"/>
            <w:lang w:eastAsia="de-CH"/>
          </w:rPr>
          <w:tab/>
        </w:r>
        <w:r w:rsidR="00CC0276" w:rsidRPr="00F00D33">
          <w:rPr>
            <w:rStyle w:val="Hyperlink"/>
          </w:rPr>
          <w:t>Eigene Formatvorlagen erstellen</w:t>
        </w:r>
        <w:r w:rsidR="00CC0276">
          <w:rPr>
            <w:webHidden/>
          </w:rPr>
          <w:tab/>
        </w:r>
        <w:r w:rsidR="00CC0276">
          <w:rPr>
            <w:webHidden/>
          </w:rPr>
          <w:fldChar w:fldCharType="begin"/>
        </w:r>
        <w:r w:rsidR="00CC0276">
          <w:rPr>
            <w:webHidden/>
          </w:rPr>
          <w:instrText xml:space="preserve"> PAGEREF _Toc298487807 \h </w:instrText>
        </w:r>
        <w:r w:rsidR="00CC0276">
          <w:rPr>
            <w:webHidden/>
          </w:rPr>
        </w:r>
        <w:r w:rsidR="00CC0276">
          <w:rPr>
            <w:webHidden/>
          </w:rPr>
          <w:fldChar w:fldCharType="separate"/>
        </w:r>
        <w:r w:rsidR="00FD17D0">
          <w:rPr>
            <w:webHidden/>
          </w:rPr>
          <w:t>41</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08" w:history="1">
        <w:r w:rsidR="00CC0276" w:rsidRPr="00F00D33">
          <w:rPr>
            <w:rStyle w:val="Hyperlink"/>
          </w:rPr>
          <w:t>5.4.1</w:t>
        </w:r>
        <w:r w:rsidR="00CC0276">
          <w:rPr>
            <w:rFonts w:asciiTheme="minorHAnsi" w:eastAsiaTheme="minorEastAsia" w:hAnsiTheme="minorHAnsi" w:cstheme="minorBidi"/>
            <w:szCs w:val="22"/>
            <w:lang w:eastAsia="de-CH"/>
          </w:rPr>
          <w:tab/>
        </w:r>
        <w:r w:rsidR="00CC0276" w:rsidRPr="00F00D33">
          <w:rPr>
            <w:rStyle w:val="Hyperlink"/>
          </w:rPr>
          <w:t>Eigene Zeichen-Formatvorlage</w:t>
        </w:r>
        <w:r w:rsidR="00CC0276">
          <w:rPr>
            <w:webHidden/>
          </w:rPr>
          <w:tab/>
        </w:r>
        <w:r w:rsidR="00CC0276">
          <w:rPr>
            <w:webHidden/>
          </w:rPr>
          <w:fldChar w:fldCharType="begin"/>
        </w:r>
        <w:r w:rsidR="00CC0276">
          <w:rPr>
            <w:webHidden/>
          </w:rPr>
          <w:instrText xml:space="preserve"> PAGEREF _Toc298487808 \h </w:instrText>
        </w:r>
        <w:r w:rsidR="00CC0276">
          <w:rPr>
            <w:webHidden/>
          </w:rPr>
        </w:r>
        <w:r w:rsidR="00CC0276">
          <w:rPr>
            <w:webHidden/>
          </w:rPr>
          <w:fldChar w:fldCharType="separate"/>
        </w:r>
        <w:r w:rsidR="00FD17D0">
          <w:rPr>
            <w:webHidden/>
          </w:rPr>
          <w:t>41</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09" w:history="1">
        <w:r w:rsidR="00CC0276" w:rsidRPr="00F00D33">
          <w:rPr>
            <w:rStyle w:val="Hyperlink"/>
          </w:rPr>
          <w:t>5.4.2</w:t>
        </w:r>
        <w:r w:rsidR="00CC0276">
          <w:rPr>
            <w:rFonts w:asciiTheme="minorHAnsi" w:eastAsiaTheme="minorEastAsia" w:hAnsiTheme="minorHAnsi" w:cstheme="minorBidi"/>
            <w:szCs w:val="22"/>
            <w:lang w:eastAsia="de-CH"/>
          </w:rPr>
          <w:tab/>
        </w:r>
        <w:r w:rsidR="00CC0276" w:rsidRPr="00F00D33">
          <w:rPr>
            <w:rStyle w:val="Hyperlink"/>
          </w:rPr>
          <w:t>Eigene Absatz-Formatvorlage</w:t>
        </w:r>
        <w:r w:rsidR="00CC0276">
          <w:rPr>
            <w:webHidden/>
          </w:rPr>
          <w:tab/>
        </w:r>
        <w:r w:rsidR="00CC0276">
          <w:rPr>
            <w:webHidden/>
          </w:rPr>
          <w:fldChar w:fldCharType="begin"/>
        </w:r>
        <w:r w:rsidR="00CC0276">
          <w:rPr>
            <w:webHidden/>
          </w:rPr>
          <w:instrText xml:space="preserve"> PAGEREF _Toc298487809 \h </w:instrText>
        </w:r>
        <w:r w:rsidR="00CC0276">
          <w:rPr>
            <w:webHidden/>
          </w:rPr>
        </w:r>
        <w:r w:rsidR="00CC0276">
          <w:rPr>
            <w:webHidden/>
          </w:rPr>
          <w:fldChar w:fldCharType="separate"/>
        </w:r>
        <w:r w:rsidR="00FD17D0">
          <w:rPr>
            <w:webHidden/>
          </w:rPr>
          <w:t>44</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10" w:history="1">
        <w:r w:rsidR="00CC0276" w:rsidRPr="00F00D33">
          <w:rPr>
            <w:rStyle w:val="Hyperlink"/>
          </w:rPr>
          <w:t>5.5</w:t>
        </w:r>
        <w:r w:rsidR="00CC0276">
          <w:rPr>
            <w:rFonts w:asciiTheme="minorHAnsi" w:eastAsiaTheme="minorEastAsia" w:hAnsiTheme="minorHAnsi" w:cstheme="minorBidi"/>
            <w:szCs w:val="22"/>
            <w:lang w:eastAsia="de-CH"/>
          </w:rPr>
          <w:tab/>
        </w:r>
        <w:r w:rsidR="00CC0276" w:rsidRPr="00F00D33">
          <w:rPr>
            <w:rStyle w:val="Hyperlink"/>
          </w:rPr>
          <w:t>Eigene Formatvorlagen löschen</w:t>
        </w:r>
        <w:r w:rsidR="00CC0276">
          <w:rPr>
            <w:webHidden/>
          </w:rPr>
          <w:tab/>
        </w:r>
        <w:r w:rsidR="00CC0276">
          <w:rPr>
            <w:webHidden/>
          </w:rPr>
          <w:fldChar w:fldCharType="begin"/>
        </w:r>
        <w:r w:rsidR="00CC0276">
          <w:rPr>
            <w:webHidden/>
          </w:rPr>
          <w:instrText xml:space="preserve"> PAGEREF _Toc298487810 \h </w:instrText>
        </w:r>
        <w:r w:rsidR="00CC0276">
          <w:rPr>
            <w:webHidden/>
          </w:rPr>
        </w:r>
        <w:r w:rsidR="00CC0276">
          <w:rPr>
            <w:webHidden/>
          </w:rPr>
          <w:fldChar w:fldCharType="separate"/>
        </w:r>
        <w:r w:rsidR="00FD17D0">
          <w:rPr>
            <w:webHidden/>
          </w:rPr>
          <w:t>46</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11" w:history="1">
        <w:r w:rsidR="00CC0276" w:rsidRPr="00F00D33">
          <w:rPr>
            <w:rStyle w:val="Hyperlink"/>
          </w:rPr>
          <w:t>5.6</w:t>
        </w:r>
        <w:r w:rsidR="00CC0276">
          <w:rPr>
            <w:rFonts w:asciiTheme="minorHAnsi" w:eastAsiaTheme="minorEastAsia" w:hAnsiTheme="minorHAnsi" w:cstheme="minorBidi"/>
            <w:szCs w:val="22"/>
            <w:lang w:eastAsia="de-CH"/>
          </w:rPr>
          <w:tab/>
        </w:r>
        <w:r w:rsidR="00CC0276" w:rsidRPr="00F00D33">
          <w:rPr>
            <w:rStyle w:val="Hyperlink"/>
          </w:rPr>
          <w:t>Eigene Formatvorlagen ändern</w:t>
        </w:r>
        <w:r w:rsidR="00CC0276">
          <w:rPr>
            <w:webHidden/>
          </w:rPr>
          <w:tab/>
        </w:r>
        <w:r w:rsidR="00CC0276">
          <w:rPr>
            <w:webHidden/>
          </w:rPr>
          <w:fldChar w:fldCharType="begin"/>
        </w:r>
        <w:r w:rsidR="00CC0276">
          <w:rPr>
            <w:webHidden/>
          </w:rPr>
          <w:instrText xml:space="preserve"> PAGEREF _Toc298487811 \h </w:instrText>
        </w:r>
        <w:r w:rsidR="00CC0276">
          <w:rPr>
            <w:webHidden/>
          </w:rPr>
        </w:r>
        <w:r w:rsidR="00CC0276">
          <w:rPr>
            <w:webHidden/>
          </w:rPr>
          <w:fldChar w:fldCharType="separate"/>
        </w:r>
        <w:r w:rsidR="00FD17D0">
          <w:rPr>
            <w:webHidden/>
          </w:rPr>
          <w:t>47</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12" w:history="1">
        <w:r w:rsidR="00CC0276" w:rsidRPr="00F00D33">
          <w:rPr>
            <w:rStyle w:val="Hyperlink"/>
            <w:noProof/>
          </w:rPr>
          <w:t>6</w:t>
        </w:r>
        <w:r w:rsidR="00CC0276">
          <w:rPr>
            <w:rFonts w:asciiTheme="minorHAnsi" w:eastAsiaTheme="minorEastAsia" w:hAnsiTheme="minorHAnsi" w:cstheme="minorBidi"/>
            <w:b w:val="0"/>
            <w:noProof/>
            <w:szCs w:val="22"/>
            <w:lang w:eastAsia="de-CH"/>
          </w:rPr>
          <w:tab/>
        </w:r>
        <w:r w:rsidR="00CC0276" w:rsidRPr="00F00D33">
          <w:rPr>
            <w:rStyle w:val="Hyperlink"/>
            <w:noProof/>
          </w:rPr>
          <w:t>Verzeichnisse</w:t>
        </w:r>
        <w:r w:rsidR="00CC0276">
          <w:rPr>
            <w:noProof/>
            <w:webHidden/>
          </w:rPr>
          <w:tab/>
        </w:r>
        <w:r w:rsidR="00CC0276">
          <w:rPr>
            <w:noProof/>
            <w:webHidden/>
          </w:rPr>
          <w:fldChar w:fldCharType="begin"/>
        </w:r>
        <w:r w:rsidR="00CC0276">
          <w:rPr>
            <w:noProof/>
            <w:webHidden/>
          </w:rPr>
          <w:instrText xml:space="preserve"> PAGEREF _Toc298487812 \h </w:instrText>
        </w:r>
        <w:r w:rsidR="00CC0276">
          <w:rPr>
            <w:noProof/>
            <w:webHidden/>
          </w:rPr>
        </w:r>
        <w:r w:rsidR="00CC0276">
          <w:rPr>
            <w:noProof/>
            <w:webHidden/>
          </w:rPr>
          <w:fldChar w:fldCharType="separate"/>
        </w:r>
        <w:r w:rsidR="00FD17D0">
          <w:rPr>
            <w:noProof/>
            <w:webHidden/>
          </w:rPr>
          <w:t>49</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13" w:history="1">
        <w:r w:rsidR="00CC0276" w:rsidRPr="00F00D33">
          <w:rPr>
            <w:rStyle w:val="Hyperlink"/>
          </w:rPr>
          <w:t>6.1</w:t>
        </w:r>
        <w:r w:rsidR="00CC0276">
          <w:rPr>
            <w:rFonts w:asciiTheme="minorHAnsi" w:eastAsiaTheme="minorEastAsia" w:hAnsiTheme="minorHAnsi" w:cstheme="minorBidi"/>
            <w:szCs w:val="22"/>
            <w:lang w:eastAsia="de-CH"/>
          </w:rPr>
          <w:tab/>
        </w:r>
        <w:r w:rsidR="00CC0276" w:rsidRPr="00F00D33">
          <w:rPr>
            <w:rStyle w:val="Hyperlink"/>
          </w:rPr>
          <w:t>Inhaltsverzeichnis</w:t>
        </w:r>
        <w:r w:rsidR="00CC0276">
          <w:rPr>
            <w:webHidden/>
          </w:rPr>
          <w:tab/>
        </w:r>
        <w:r w:rsidR="00CC0276">
          <w:rPr>
            <w:webHidden/>
          </w:rPr>
          <w:fldChar w:fldCharType="begin"/>
        </w:r>
        <w:r w:rsidR="00CC0276">
          <w:rPr>
            <w:webHidden/>
          </w:rPr>
          <w:instrText xml:space="preserve"> PAGEREF _Toc298487813 \h </w:instrText>
        </w:r>
        <w:r w:rsidR="00CC0276">
          <w:rPr>
            <w:webHidden/>
          </w:rPr>
        </w:r>
        <w:r w:rsidR="00CC0276">
          <w:rPr>
            <w:webHidden/>
          </w:rPr>
          <w:fldChar w:fldCharType="separate"/>
        </w:r>
        <w:r w:rsidR="00FD17D0">
          <w:rPr>
            <w:webHidden/>
          </w:rPr>
          <w:t>49</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14" w:history="1">
        <w:r w:rsidR="00CC0276" w:rsidRPr="00F00D33">
          <w:rPr>
            <w:rStyle w:val="Hyperlink"/>
          </w:rPr>
          <w:t>6.1.1</w:t>
        </w:r>
        <w:r w:rsidR="00CC0276">
          <w:rPr>
            <w:rFonts w:asciiTheme="minorHAnsi" w:eastAsiaTheme="minorEastAsia" w:hAnsiTheme="minorHAnsi" w:cstheme="minorBidi"/>
            <w:szCs w:val="22"/>
            <w:lang w:eastAsia="de-CH"/>
          </w:rPr>
          <w:tab/>
        </w:r>
        <w:r w:rsidR="00CC0276" w:rsidRPr="00F00D33">
          <w:rPr>
            <w:rStyle w:val="Hyperlink"/>
          </w:rPr>
          <w:t>Inhaltsverzeichnis einfügen</w:t>
        </w:r>
        <w:r w:rsidR="00CC0276">
          <w:rPr>
            <w:webHidden/>
          </w:rPr>
          <w:tab/>
        </w:r>
        <w:r w:rsidR="00CC0276">
          <w:rPr>
            <w:webHidden/>
          </w:rPr>
          <w:fldChar w:fldCharType="begin"/>
        </w:r>
        <w:r w:rsidR="00CC0276">
          <w:rPr>
            <w:webHidden/>
          </w:rPr>
          <w:instrText xml:space="preserve"> PAGEREF _Toc298487814 \h </w:instrText>
        </w:r>
        <w:r w:rsidR="00CC0276">
          <w:rPr>
            <w:webHidden/>
          </w:rPr>
        </w:r>
        <w:r w:rsidR="00CC0276">
          <w:rPr>
            <w:webHidden/>
          </w:rPr>
          <w:fldChar w:fldCharType="separate"/>
        </w:r>
        <w:r w:rsidR="00FD17D0">
          <w:rPr>
            <w:webHidden/>
          </w:rPr>
          <w:t>50</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15" w:history="1">
        <w:r w:rsidR="00CC0276" w:rsidRPr="00F00D33">
          <w:rPr>
            <w:rStyle w:val="Hyperlink"/>
          </w:rPr>
          <w:t>6.1.2</w:t>
        </w:r>
        <w:r w:rsidR="00CC0276">
          <w:rPr>
            <w:rFonts w:asciiTheme="minorHAnsi" w:eastAsiaTheme="minorEastAsia" w:hAnsiTheme="minorHAnsi" w:cstheme="minorBidi"/>
            <w:szCs w:val="22"/>
            <w:lang w:eastAsia="de-CH"/>
          </w:rPr>
          <w:tab/>
        </w:r>
        <w:r w:rsidR="00CC0276" w:rsidRPr="00F00D33">
          <w:rPr>
            <w:rStyle w:val="Hyperlink"/>
          </w:rPr>
          <w:t>Überschriften ohne Nummerierung und Gliederungsebene</w:t>
        </w:r>
        <w:r w:rsidR="00CC0276">
          <w:rPr>
            <w:webHidden/>
          </w:rPr>
          <w:tab/>
        </w:r>
        <w:r w:rsidR="00CC0276">
          <w:rPr>
            <w:webHidden/>
          </w:rPr>
          <w:fldChar w:fldCharType="begin"/>
        </w:r>
        <w:r w:rsidR="00CC0276">
          <w:rPr>
            <w:webHidden/>
          </w:rPr>
          <w:instrText xml:space="preserve"> PAGEREF _Toc298487815 \h </w:instrText>
        </w:r>
        <w:r w:rsidR="00CC0276">
          <w:rPr>
            <w:webHidden/>
          </w:rPr>
        </w:r>
        <w:r w:rsidR="00CC0276">
          <w:rPr>
            <w:webHidden/>
          </w:rPr>
          <w:fldChar w:fldCharType="separate"/>
        </w:r>
        <w:r w:rsidR="00FD17D0">
          <w:rPr>
            <w:webHidden/>
          </w:rPr>
          <w:t>53</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16" w:history="1">
        <w:r w:rsidR="00CC0276" w:rsidRPr="00F00D33">
          <w:rPr>
            <w:rStyle w:val="Hyperlink"/>
          </w:rPr>
          <w:t>6.1.3</w:t>
        </w:r>
        <w:r w:rsidR="00CC0276">
          <w:rPr>
            <w:rFonts w:asciiTheme="minorHAnsi" w:eastAsiaTheme="minorEastAsia" w:hAnsiTheme="minorHAnsi" w:cstheme="minorBidi"/>
            <w:szCs w:val="22"/>
            <w:lang w:eastAsia="de-CH"/>
          </w:rPr>
          <w:tab/>
        </w:r>
        <w:r w:rsidR="00CC0276" w:rsidRPr="00F00D33">
          <w:rPr>
            <w:rStyle w:val="Hyperlink"/>
          </w:rPr>
          <w:t>Verzeichnis-Formatvorlagen anpassen</w:t>
        </w:r>
        <w:r w:rsidR="00CC0276">
          <w:rPr>
            <w:webHidden/>
          </w:rPr>
          <w:tab/>
        </w:r>
        <w:r w:rsidR="00CC0276">
          <w:rPr>
            <w:webHidden/>
          </w:rPr>
          <w:fldChar w:fldCharType="begin"/>
        </w:r>
        <w:r w:rsidR="00CC0276">
          <w:rPr>
            <w:webHidden/>
          </w:rPr>
          <w:instrText xml:space="preserve"> PAGEREF _Toc298487816 \h </w:instrText>
        </w:r>
        <w:r w:rsidR="00CC0276">
          <w:rPr>
            <w:webHidden/>
          </w:rPr>
        </w:r>
        <w:r w:rsidR="00CC0276">
          <w:rPr>
            <w:webHidden/>
          </w:rPr>
          <w:fldChar w:fldCharType="separate"/>
        </w:r>
        <w:r w:rsidR="00FD17D0">
          <w:rPr>
            <w:webHidden/>
          </w:rPr>
          <w:t>56</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17" w:history="1">
        <w:r w:rsidR="00CC0276" w:rsidRPr="00F00D33">
          <w:rPr>
            <w:rStyle w:val="Hyperlink"/>
          </w:rPr>
          <w:t>6.2</w:t>
        </w:r>
        <w:r w:rsidR="00CC0276">
          <w:rPr>
            <w:rFonts w:asciiTheme="minorHAnsi" w:eastAsiaTheme="minorEastAsia" w:hAnsiTheme="minorHAnsi" w:cstheme="minorBidi"/>
            <w:szCs w:val="22"/>
            <w:lang w:eastAsia="de-CH"/>
          </w:rPr>
          <w:tab/>
        </w:r>
        <w:r w:rsidR="00CC0276" w:rsidRPr="00F00D33">
          <w:rPr>
            <w:rStyle w:val="Hyperlink"/>
          </w:rPr>
          <w:t>Abbildungsverzeichnis</w:t>
        </w:r>
        <w:r w:rsidR="00CC0276">
          <w:rPr>
            <w:webHidden/>
          </w:rPr>
          <w:tab/>
        </w:r>
        <w:r w:rsidR="00CC0276">
          <w:rPr>
            <w:webHidden/>
          </w:rPr>
          <w:fldChar w:fldCharType="begin"/>
        </w:r>
        <w:r w:rsidR="00CC0276">
          <w:rPr>
            <w:webHidden/>
          </w:rPr>
          <w:instrText xml:space="preserve"> PAGEREF _Toc298487817 \h </w:instrText>
        </w:r>
        <w:r w:rsidR="00CC0276">
          <w:rPr>
            <w:webHidden/>
          </w:rPr>
        </w:r>
        <w:r w:rsidR="00CC0276">
          <w:rPr>
            <w:webHidden/>
          </w:rPr>
          <w:fldChar w:fldCharType="separate"/>
        </w:r>
        <w:r w:rsidR="00FD17D0">
          <w:rPr>
            <w:webHidden/>
          </w:rPr>
          <w:t>58</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18" w:history="1">
        <w:r w:rsidR="00CC0276" w:rsidRPr="00F00D33">
          <w:rPr>
            <w:rStyle w:val="Hyperlink"/>
          </w:rPr>
          <w:t>6.2.1</w:t>
        </w:r>
        <w:r w:rsidR="00CC0276">
          <w:rPr>
            <w:rFonts w:asciiTheme="minorHAnsi" w:eastAsiaTheme="minorEastAsia" w:hAnsiTheme="minorHAnsi" w:cstheme="minorBidi"/>
            <w:szCs w:val="22"/>
            <w:lang w:eastAsia="de-CH"/>
          </w:rPr>
          <w:tab/>
        </w:r>
        <w:r w:rsidR="00CC0276" w:rsidRPr="00F00D33">
          <w:rPr>
            <w:rStyle w:val="Hyperlink"/>
          </w:rPr>
          <w:t>Beschriftungen einfügen</w:t>
        </w:r>
        <w:r w:rsidR="00CC0276">
          <w:rPr>
            <w:webHidden/>
          </w:rPr>
          <w:tab/>
        </w:r>
        <w:r w:rsidR="00CC0276">
          <w:rPr>
            <w:webHidden/>
          </w:rPr>
          <w:fldChar w:fldCharType="begin"/>
        </w:r>
        <w:r w:rsidR="00CC0276">
          <w:rPr>
            <w:webHidden/>
          </w:rPr>
          <w:instrText xml:space="preserve"> PAGEREF _Toc298487818 \h </w:instrText>
        </w:r>
        <w:r w:rsidR="00CC0276">
          <w:rPr>
            <w:webHidden/>
          </w:rPr>
        </w:r>
        <w:r w:rsidR="00CC0276">
          <w:rPr>
            <w:webHidden/>
          </w:rPr>
          <w:fldChar w:fldCharType="separate"/>
        </w:r>
        <w:r w:rsidR="00FD17D0">
          <w:rPr>
            <w:webHidden/>
          </w:rPr>
          <w:t>59</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19" w:history="1">
        <w:r w:rsidR="00CC0276" w:rsidRPr="00F00D33">
          <w:rPr>
            <w:rStyle w:val="Hyperlink"/>
          </w:rPr>
          <w:t>6.2.2</w:t>
        </w:r>
        <w:r w:rsidR="00CC0276">
          <w:rPr>
            <w:rFonts w:asciiTheme="minorHAnsi" w:eastAsiaTheme="minorEastAsia" w:hAnsiTheme="minorHAnsi" w:cstheme="minorBidi"/>
            <w:szCs w:val="22"/>
            <w:lang w:eastAsia="de-CH"/>
          </w:rPr>
          <w:tab/>
        </w:r>
        <w:r w:rsidR="00CC0276" w:rsidRPr="00F00D33">
          <w:rPr>
            <w:rStyle w:val="Hyperlink"/>
          </w:rPr>
          <w:t>Abbildungsverzeichnis einfügen</w:t>
        </w:r>
        <w:r w:rsidR="00CC0276">
          <w:rPr>
            <w:webHidden/>
          </w:rPr>
          <w:tab/>
        </w:r>
        <w:r w:rsidR="00CC0276">
          <w:rPr>
            <w:webHidden/>
          </w:rPr>
          <w:fldChar w:fldCharType="begin"/>
        </w:r>
        <w:r w:rsidR="00CC0276">
          <w:rPr>
            <w:webHidden/>
          </w:rPr>
          <w:instrText xml:space="preserve"> PAGEREF _Toc298487819 \h </w:instrText>
        </w:r>
        <w:r w:rsidR="00CC0276">
          <w:rPr>
            <w:webHidden/>
          </w:rPr>
        </w:r>
        <w:r w:rsidR="00CC0276">
          <w:rPr>
            <w:webHidden/>
          </w:rPr>
          <w:fldChar w:fldCharType="separate"/>
        </w:r>
        <w:r w:rsidR="00FD17D0">
          <w:rPr>
            <w:webHidden/>
          </w:rPr>
          <w:t>61</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20" w:history="1">
        <w:r w:rsidR="00CC0276" w:rsidRPr="00F00D33">
          <w:rPr>
            <w:rStyle w:val="Hyperlink"/>
          </w:rPr>
          <w:t>6.3</w:t>
        </w:r>
        <w:r w:rsidR="00CC0276">
          <w:rPr>
            <w:rFonts w:asciiTheme="minorHAnsi" w:eastAsiaTheme="minorEastAsia" w:hAnsiTheme="minorHAnsi" w:cstheme="minorBidi"/>
            <w:szCs w:val="22"/>
            <w:lang w:eastAsia="de-CH"/>
          </w:rPr>
          <w:tab/>
        </w:r>
        <w:r w:rsidR="00CC0276" w:rsidRPr="00F00D33">
          <w:rPr>
            <w:rStyle w:val="Hyperlink"/>
          </w:rPr>
          <w:t>Querverweise</w:t>
        </w:r>
        <w:r w:rsidR="00CC0276">
          <w:rPr>
            <w:webHidden/>
          </w:rPr>
          <w:tab/>
        </w:r>
        <w:r w:rsidR="00CC0276">
          <w:rPr>
            <w:webHidden/>
          </w:rPr>
          <w:fldChar w:fldCharType="begin"/>
        </w:r>
        <w:r w:rsidR="00CC0276">
          <w:rPr>
            <w:webHidden/>
          </w:rPr>
          <w:instrText xml:space="preserve"> PAGEREF _Toc298487820 \h </w:instrText>
        </w:r>
        <w:r w:rsidR="00CC0276">
          <w:rPr>
            <w:webHidden/>
          </w:rPr>
        </w:r>
        <w:r w:rsidR="00CC0276">
          <w:rPr>
            <w:webHidden/>
          </w:rPr>
          <w:fldChar w:fldCharType="separate"/>
        </w:r>
        <w:r w:rsidR="00FD17D0">
          <w:rPr>
            <w:webHidden/>
          </w:rPr>
          <w:t>63</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21" w:history="1">
        <w:r w:rsidR="00CC0276" w:rsidRPr="00F00D33">
          <w:rPr>
            <w:rStyle w:val="Hyperlink"/>
          </w:rPr>
          <w:t>6.4</w:t>
        </w:r>
        <w:r w:rsidR="00CC0276">
          <w:rPr>
            <w:rFonts w:asciiTheme="minorHAnsi" w:eastAsiaTheme="minorEastAsia" w:hAnsiTheme="minorHAnsi" w:cstheme="minorBidi"/>
            <w:szCs w:val="22"/>
            <w:lang w:eastAsia="de-CH"/>
          </w:rPr>
          <w:tab/>
        </w:r>
        <w:r w:rsidR="00CC0276" w:rsidRPr="00F00D33">
          <w:rPr>
            <w:rStyle w:val="Hyperlink"/>
          </w:rPr>
          <w:t>Zitate und Literaturverzeichnis</w:t>
        </w:r>
        <w:r w:rsidR="00CC0276">
          <w:rPr>
            <w:webHidden/>
          </w:rPr>
          <w:tab/>
        </w:r>
        <w:r w:rsidR="00CC0276">
          <w:rPr>
            <w:webHidden/>
          </w:rPr>
          <w:fldChar w:fldCharType="begin"/>
        </w:r>
        <w:r w:rsidR="00CC0276">
          <w:rPr>
            <w:webHidden/>
          </w:rPr>
          <w:instrText xml:space="preserve"> PAGEREF _Toc298487821 \h </w:instrText>
        </w:r>
        <w:r w:rsidR="00CC0276">
          <w:rPr>
            <w:webHidden/>
          </w:rPr>
        </w:r>
        <w:r w:rsidR="00CC0276">
          <w:rPr>
            <w:webHidden/>
          </w:rPr>
          <w:fldChar w:fldCharType="separate"/>
        </w:r>
        <w:r w:rsidR="00FD17D0">
          <w:rPr>
            <w:webHidden/>
          </w:rPr>
          <w:t>65</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22" w:history="1">
        <w:r w:rsidR="00CC0276" w:rsidRPr="00F00D33">
          <w:rPr>
            <w:rStyle w:val="Hyperlink"/>
          </w:rPr>
          <w:t>6.4.1</w:t>
        </w:r>
        <w:r w:rsidR="00CC0276">
          <w:rPr>
            <w:rFonts w:asciiTheme="minorHAnsi" w:eastAsiaTheme="minorEastAsia" w:hAnsiTheme="minorHAnsi" w:cstheme="minorBidi"/>
            <w:szCs w:val="22"/>
            <w:lang w:eastAsia="de-CH"/>
          </w:rPr>
          <w:tab/>
        </w:r>
        <w:r w:rsidR="00CC0276" w:rsidRPr="00F00D33">
          <w:rPr>
            <w:rStyle w:val="Hyperlink"/>
          </w:rPr>
          <w:t>Einschränkungen</w:t>
        </w:r>
        <w:r w:rsidR="00CC0276">
          <w:rPr>
            <w:webHidden/>
          </w:rPr>
          <w:tab/>
        </w:r>
        <w:r w:rsidR="00CC0276">
          <w:rPr>
            <w:webHidden/>
          </w:rPr>
          <w:fldChar w:fldCharType="begin"/>
        </w:r>
        <w:r w:rsidR="00CC0276">
          <w:rPr>
            <w:webHidden/>
          </w:rPr>
          <w:instrText xml:space="preserve"> PAGEREF _Toc298487822 \h </w:instrText>
        </w:r>
        <w:r w:rsidR="00CC0276">
          <w:rPr>
            <w:webHidden/>
          </w:rPr>
        </w:r>
        <w:r w:rsidR="00CC0276">
          <w:rPr>
            <w:webHidden/>
          </w:rPr>
          <w:fldChar w:fldCharType="separate"/>
        </w:r>
        <w:r w:rsidR="00FD17D0">
          <w:rPr>
            <w:webHidden/>
          </w:rPr>
          <w:t>65</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23" w:history="1">
        <w:r w:rsidR="00CC0276" w:rsidRPr="00F00D33">
          <w:rPr>
            <w:rStyle w:val="Hyperlink"/>
          </w:rPr>
          <w:t>6.4.2</w:t>
        </w:r>
        <w:r w:rsidR="00CC0276">
          <w:rPr>
            <w:rFonts w:asciiTheme="minorHAnsi" w:eastAsiaTheme="minorEastAsia" w:hAnsiTheme="minorHAnsi" w:cstheme="minorBidi"/>
            <w:szCs w:val="22"/>
            <w:lang w:eastAsia="de-CH"/>
          </w:rPr>
          <w:tab/>
        </w:r>
        <w:r w:rsidR="00CC0276" w:rsidRPr="00F00D33">
          <w:rPr>
            <w:rStyle w:val="Hyperlink"/>
          </w:rPr>
          <w:t>Zitat und Zitatquelle einfügen</w:t>
        </w:r>
        <w:r w:rsidR="00CC0276">
          <w:rPr>
            <w:webHidden/>
          </w:rPr>
          <w:tab/>
        </w:r>
        <w:r w:rsidR="00CC0276">
          <w:rPr>
            <w:webHidden/>
          </w:rPr>
          <w:fldChar w:fldCharType="begin"/>
        </w:r>
        <w:r w:rsidR="00CC0276">
          <w:rPr>
            <w:webHidden/>
          </w:rPr>
          <w:instrText xml:space="preserve"> PAGEREF _Toc298487823 \h </w:instrText>
        </w:r>
        <w:r w:rsidR="00CC0276">
          <w:rPr>
            <w:webHidden/>
          </w:rPr>
        </w:r>
        <w:r w:rsidR="00CC0276">
          <w:rPr>
            <w:webHidden/>
          </w:rPr>
          <w:fldChar w:fldCharType="separate"/>
        </w:r>
        <w:r w:rsidR="00FD17D0">
          <w:rPr>
            <w:webHidden/>
          </w:rPr>
          <w:t>66</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24" w:history="1">
        <w:r w:rsidR="00CC0276" w:rsidRPr="00F00D33">
          <w:rPr>
            <w:rStyle w:val="Hyperlink"/>
          </w:rPr>
          <w:t>6.4.3</w:t>
        </w:r>
        <w:r w:rsidR="00CC0276">
          <w:rPr>
            <w:rFonts w:asciiTheme="minorHAnsi" w:eastAsiaTheme="minorEastAsia" w:hAnsiTheme="minorHAnsi" w:cstheme="minorBidi"/>
            <w:szCs w:val="22"/>
            <w:lang w:eastAsia="de-CH"/>
          </w:rPr>
          <w:tab/>
        </w:r>
        <w:r w:rsidR="00CC0276" w:rsidRPr="00F00D33">
          <w:rPr>
            <w:rStyle w:val="Hyperlink"/>
          </w:rPr>
          <w:t>Literaturverzeichnis einfügen</w:t>
        </w:r>
        <w:r w:rsidR="00CC0276">
          <w:rPr>
            <w:webHidden/>
          </w:rPr>
          <w:tab/>
        </w:r>
        <w:r w:rsidR="00CC0276">
          <w:rPr>
            <w:webHidden/>
          </w:rPr>
          <w:fldChar w:fldCharType="begin"/>
        </w:r>
        <w:r w:rsidR="00CC0276">
          <w:rPr>
            <w:webHidden/>
          </w:rPr>
          <w:instrText xml:space="preserve"> PAGEREF _Toc298487824 \h </w:instrText>
        </w:r>
        <w:r w:rsidR="00CC0276">
          <w:rPr>
            <w:webHidden/>
          </w:rPr>
        </w:r>
        <w:r w:rsidR="00CC0276">
          <w:rPr>
            <w:webHidden/>
          </w:rPr>
          <w:fldChar w:fldCharType="separate"/>
        </w:r>
        <w:r w:rsidR="00FD17D0">
          <w:rPr>
            <w:webHidden/>
          </w:rPr>
          <w:t>67</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25" w:history="1">
        <w:r w:rsidR="00CC0276" w:rsidRPr="00F00D33">
          <w:rPr>
            <w:rStyle w:val="Hyperlink"/>
          </w:rPr>
          <w:t>6.4.4</w:t>
        </w:r>
        <w:r w:rsidR="00CC0276">
          <w:rPr>
            <w:rFonts w:asciiTheme="minorHAnsi" w:eastAsiaTheme="minorEastAsia" w:hAnsiTheme="minorHAnsi" w:cstheme="minorBidi"/>
            <w:szCs w:val="22"/>
            <w:lang w:eastAsia="de-CH"/>
          </w:rPr>
          <w:tab/>
        </w:r>
        <w:r w:rsidR="00CC0276" w:rsidRPr="00F00D33">
          <w:rPr>
            <w:rStyle w:val="Hyperlink"/>
          </w:rPr>
          <w:t>Quellen verwalten</w:t>
        </w:r>
        <w:r w:rsidR="00CC0276">
          <w:rPr>
            <w:webHidden/>
          </w:rPr>
          <w:tab/>
        </w:r>
        <w:r w:rsidR="00CC0276">
          <w:rPr>
            <w:webHidden/>
          </w:rPr>
          <w:fldChar w:fldCharType="begin"/>
        </w:r>
        <w:r w:rsidR="00CC0276">
          <w:rPr>
            <w:webHidden/>
          </w:rPr>
          <w:instrText xml:space="preserve"> PAGEREF _Toc298487825 \h </w:instrText>
        </w:r>
        <w:r w:rsidR="00CC0276">
          <w:rPr>
            <w:webHidden/>
          </w:rPr>
        </w:r>
        <w:r w:rsidR="00CC0276">
          <w:rPr>
            <w:webHidden/>
          </w:rPr>
          <w:fldChar w:fldCharType="separate"/>
        </w:r>
        <w:r w:rsidR="00FD17D0">
          <w:rPr>
            <w:webHidden/>
          </w:rPr>
          <w:t>68</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26" w:history="1">
        <w:r w:rsidR="00CC0276" w:rsidRPr="00F00D33">
          <w:rPr>
            <w:rStyle w:val="Hyperlink"/>
          </w:rPr>
          <w:t>6.5</w:t>
        </w:r>
        <w:r w:rsidR="00CC0276">
          <w:rPr>
            <w:rFonts w:asciiTheme="minorHAnsi" w:eastAsiaTheme="minorEastAsia" w:hAnsiTheme="minorHAnsi" w:cstheme="minorBidi"/>
            <w:szCs w:val="22"/>
            <w:lang w:eastAsia="de-CH"/>
          </w:rPr>
          <w:tab/>
        </w:r>
        <w:r w:rsidR="00CC0276" w:rsidRPr="00F00D33">
          <w:rPr>
            <w:rStyle w:val="Hyperlink"/>
          </w:rPr>
          <w:t>Trainings-Aufgabe: Überschriften und Verzeichnisse</w:t>
        </w:r>
        <w:r w:rsidR="00CC0276">
          <w:rPr>
            <w:webHidden/>
          </w:rPr>
          <w:tab/>
        </w:r>
        <w:r w:rsidR="00CC0276">
          <w:rPr>
            <w:webHidden/>
          </w:rPr>
          <w:fldChar w:fldCharType="begin"/>
        </w:r>
        <w:r w:rsidR="00CC0276">
          <w:rPr>
            <w:webHidden/>
          </w:rPr>
          <w:instrText xml:space="preserve"> PAGEREF _Toc298487826 \h </w:instrText>
        </w:r>
        <w:r w:rsidR="00CC0276">
          <w:rPr>
            <w:webHidden/>
          </w:rPr>
        </w:r>
        <w:r w:rsidR="00CC0276">
          <w:rPr>
            <w:webHidden/>
          </w:rPr>
          <w:fldChar w:fldCharType="separate"/>
        </w:r>
        <w:r w:rsidR="00FD17D0">
          <w:rPr>
            <w:webHidden/>
          </w:rPr>
          <w:t>70</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27" w:history="1">
        <w:r w:rsidR="00CC0276" w:rsidRPr="00F00D33">
          <w:rPr>
            <w:rStyle w:val="Hyperlink"/>
            <w:noProof/>
          </w:rPr>
          <w:t>7</w:t>
        </w:r>
        <w:r w:rsidR="00CC0276">
          <w:rPr>
            <w:rFonts w:asciiTheme="minorHAnsi" w:eastAsiaTheme="minorEastAsia" w:hAnsiTheme="minorHAnsi" w:cstheme="minorBidi"/>
            <w:b w:val="0"/>
            <w:noProof/>
            <w:szCs w:val="22"/>
            <w:lang w:eastAsia="de-CH"/>
          </w:rPr>
          <w:tab/>
        </w:r>
        <w:r w:rsidR="00CC0276" w:rsidRPr="00F00D33">
          <w:rPr>
            <w:rStyle w:val="Hyperlink"/>
            <w:noProof/>
          </w:rPr>
          <w:t>Kopf- und Fusszeilen</w:t>
        </w:r>
        <w:r w:rsidR="00CC0276">
          <w:rPr>
            <w:noProof/>
            <w:webHidden/>
          </w:rPr>
          <w:tab/>
        </w:r>
        <w:r w:rsidR="00CC0276">
          <w:rPr>
            <w:noProof/>
            <w:webHidden/>
          </w:rPr>
          <w:fldChar w:fldCharType="begin"/>
        </w:r>
        <w:r w:rsidR="00CC0276">
          <w:rPr>
            <w:noProof/>
            <w:webHidden/>
          </w:rPr>
          <w:instrText xml:space="preserve"> PAGEREF _Toc298487827 \h </w:instrText>
        </w:r>
        <w:r w:rsidR="00CC0276">
          <w:rPr>
            <w:noProof/>
            <w:webHidden/>
          </w:rPr>
        </w:r>
        <w:r w:rsidR="00CC0276">
          <w:rPr>
            <w:noProof/>
            <w:webHidden/>
          </w:rPr>
          <w:fldChar w:fldCharType="separate"/>
        </w:r>
        <w:r w:rsidR="00FD17D0">
          <w:rPr>
            <w:noProof/>
            <w:webHidden/>
          </w:rPr>
          <w:t>72</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28" w:history="1">
        <w:r w:rsidR="00CC0276" w:rsidRPr="00F00D33">
          <w:rPr>
            <w:rStyle w:val="Hyperlink"/>
          </w:rPr>
          <w:t>7.1</w:t>
        </w:r>
        <w:r w:rsidR="00CC0276">
          <w:rPr>
            <w:rFonts w:asciiTheme="minorHAnsi" w:eastAsiaTheme="minorEastAsia" w:hAnsiTheme="minorHAnsi" w:cstheme="minorBidi"/>
            <w:szCs w:val="22"/>
            <w:lang w:eastAsia="de-CH"/>
          </w:rPr>
          <w:tab/>
        </w:r>
        <w:r w:rsidR="00CC0276" w:rsidRPr="00F00D33">
          <w:rPr>
            <w:rStyle w:val="Hyperlink"/>
          </w:rPr>
          <w:t>Statischer Kopf- und Fusszeilen-Text</w:t>
        </w:r>
        <w:r w:rsidR="00CC0276">
          <w:rPr>
            <w:webHidden/>
          </w:rPr>
          <w:tab/>
        </w:r>
        <w:r w:rsidR="00CC0276">
          <w:rPr>
            <w:webHidden/>
          </w:rPr>
          <w:fldChar w:fldCharType="begin"/>
        </w:r>
        <w:r w:rsidR="00CC0276">
          <w:rPr>
            <w:webHidden/>
          </w:rPr>
          <w:instrText xml:space="preserve"> PAGEREF _Toc298487828 \h </w:instrText>
        </w:r>
        <w:r w:rsidR="00CC0276">
          <w:rPr>
            <w:webHidden/>
          </w:rPr>
        </w:r>
        <w:r w:rsidR="00CC0276">
          <w:rPr>
            <w:webHidden/>
          </w:rPr>
          <w:fldChar w:fldCharType="separate"/>
        </w:r>
        <w:r w:rsidR="00FD17D0">
          <w:rPr>
            <w:webHidden/>
          </w:rPr>
          <w:t>74</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29" w:history="1">
        <w:r w:rsidR="00CC0276" w:rsidRPr="00F00D33">
          <w:rPr>
            <w:rStyle w:val="Hyperlink"/>
          </w:rPr>
          <w:t>7.2</w:t>
        </w:r>
        <w:r w:rsidR="00CC0276">
          <w:rPr>
            <w:rFonts w:asciiTheme="minorHAnsi" w:eastAsiaTheme="minorEastAsia" w:hAnsiTheme="minorHAnsi" w:cstheme="minorBidi"/>
            <w:szCs w:val="22"/>
            <w:lang w:eastAsia="de-CH"/>
          </w:rPr>
          <w:tab/>
        </w:r>
        <w:r w:rsidR="00CC0276" w:rsidRPr="00F00D33">
          <w:rPr>
            <w:rStyle w:val="Hyperlink"/>
          </w:rPr>
          <w:t>Dynamischer Kopf- und Fusszeilentext</w:t>
        </w:r>
        <w:r w:rsidR="00CC0276">
          <w:rPr>
            <w:webHidden/>
          </w:rPr>
          <w:tab/>
        </w:r>
        <w:r w:rsidR="00CC0276">
          <w:rPr>
            <w:webHidden/>
          </w:rPr>
          <w:fldChar w:fldCharType="begin"/>
        </w:r>
        <w:r w:rsidR="00CC0276">
          <w:rPr>
            <w:webHidden/>
          </w:rPr>
          <w:instrText xml:space="preserve"> PAGEREF _Toc298487829 \h </w:instrText>
        </w:r>
        <w:r w:rsidR="00CC0276">
          <w:rPr>
            <w:webHidden/>
          </w:rPr>
        </w:r>
        <w:r w:rsidR="00CC0276">
          <w:rPr>
            <w:webHidden/>
          </w:rPr>
          <w:fldChar w:fldCharType="separate"/>
        </w:r>
        <w:r w:rsidR="00FD17D0">
          <w:rPr>
            <w:webHidden/>
          </w:rPr>
          <w:t>77</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30" w:history="1">
        <w:r w:rsidR="00CC0276" w:rsidRPr="00F00D33">
          <w:rPr>
            <w:rStyle w:val="Hyperlink"/>
            <w:noProof/>
          </w:rPr>
          <w:t>8</w:t>
        </w:r>
        <w:r w:rsidR="00CC0276">
          <w:rPr>
            <w:rFonts w:asciiTheme="minorHAnsi" w:eastAsiaTheme="minorEastAsia" w:hAnsiTheme="minorHAnsi" w:cstheme="minorBidi"/>
            <w:b w:val="0"/>
            <w:noProof/>
            <w:szCs w:val="22"/>
            <w:lang w:eastAsia="de-CH"/>
          </w:rPr>
          <w:tab/>
        </w:r>
        <w:r w:rsidR="00CC0276" w:rsidRPr="00F00D33">
          <w:rPr>
            <w:rStyle w:val="Hyperlink"/>
            <w:noProof/>
          </w:rPr>
          <w:t>Abschnitte</w:t>
        </w:r>
        <w:r w:rsidR="00CC0276">
          <w:rPr>
            <w:noProof/>
            <w:webHidden/>
          </w:rPr>
          <w:tab/>
        </w:r>
        <w:r w:rsidR="00CC0276">
          <w:rPr>
            <w:noProof/>
            <w:webHidden/>
          </w:rPr>
          <w:fldChar w:fldCharType="begin"/>
        </w:r>
        <w:r w:rsidR="00CC0276">
          <w:rPr>
            <w:noProof/>
            <w:webHidden/>
          </w:rPr>
          <w:instrText xml:space="preserve"> PAGEREF _Toc298487830 \h </w:instrText>
        </w:r>
        <w:r w:rsidR="00CC0276">
          <w:rPr>
            <w:noProof/>
            <w:webHidden/>
          </w:rPr>
        </w:r>
        <w:r w:rsidR="00CC0276">
          <w:rPr>
            <w:noProof/>
            <w:webHidden/>
          </w:rPr>
          <w:fldChar w:fldCharType="separate"/>
        </w:r>
        <w:r w:rsidR="00FD17D0">
          <w:rPr>
            <w:noProof/>
            <w:webHidden/>
          </w:rPr>
          <w:t>80</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31" w:history="1">
        <w:r w:rsidR="00CC0276" w:rsidRPr="00F00D33">
          <w:rPr>
            <w:rStyle w:val="Hyperlink"/>
          </w:rPr>
          <w:t>8.1</w:t>
        </w:r>
        <w:r w:rsidR="00CC0276">
          <w:rPr>
            <w:rFonts w:asciiTheme="minorHAnsi" w:eastAsiaTheme="minorEastAsia" w:hAnsiTheme="minorHAnsi" w:cstheme="minorBidi"/>
            <w:szCs w:val="22"/>
            <w:lang w:eastAsia="de-CH"/>
          </w:rPr>
          <w:tab/>
        </w:r>
        <w:r w:rsidR="00CC0276" w:rsidRPr="00F00D33">
          <w:rPr>
            <w:rStyle w:val="Hyperlink"/>
          </w:rPr>
          <w:t>Wozu Abschnitte?</w:t>
        </w:r>
        <w:r w:rsidR="00CC0276">
          <w:rPr>
            <w:webHidden/>
          </w:rPr>
          <w:tab/>
        </w:r>
        <w:r w:rsidR="00CC0276">
          <w:rPr>
            <w:webHidden/>
          </w:rPr>
          <w:fldChar w:fldCharType="begin"/>
        </w:r>
        <w:r w:rsidR="00CC0276">
          <w:rPr>
            <w:webHidden/>
          </w:rPr>
          <w:instrText xml:space="preserve"> PAGEREF _Toc298487831 \h </w:instrText>
        </w:r>
        <w:r w:rsidR="00CC0276">
          <w:rPr>
            <w:webHidden/>
          </w:rPr>
        </w:r>
        <w:r w:rsidR="00CC0276">
          <w:rPr>
            <w:webHidden/>
          </w:rPr>
          <w:fldChar w:fldCharType="separate"/>
        </w:r>
        <w:r w:rsidR="00FD17D0">
          <w:rPr>
            <w:webHidden/>
          </w:rPr>
          <w:t>80</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32" w:history="1">
        <w:r w:rsidR="00CC0276" w:rsidRPr="00F00D33">
          <w:rPr>
            <w:rStyle w:val="Hyperlink"/>
          </w:rPr>
          <w:t>8.2</w:t>
        </w:r>
        <w:r w:rsidR="00CC0276">
          <w:rPr>
            <w:rFonts w:asciiTheme="minorHAnsi" w:eastAsiaTheme="minorEastAsia" w:hAnsiTheme="minorHAnsi" w:cstheme="minorBidi"/>
            <w:szCs w:val="22"/>
            <w:lang w:eastAsia="de-CH"/>
          </w:rPr>
          <w:tab/>
        </w:r>
        <w:r w:rsidR="00CC0276" w:rsidRPr="00F00D33">
          <w:rPr>
            <w:rStyle w:val="Hyperlink"/>
          </w:rPr>
          <w:t>Abschnitte einrichten</w:t>
        </w:r>
        <w:r w:rsidR="00CC0276">
          <w:rPr>
            <w:webHidden/>
          </w:rPr>
          <w:tab/>
        </w:r>
        <w:r w:rsidR="00CC0276">
          <w:rPr>
            <w:webHidden/>
          </w:rPr>
          <w:fldChar w:fldCharType="begin"/>
        </w:r>
        <w:r w:rsidR="00CC0276">
          <w:rPr>
            <w:webHidden/>
          </w:rPr>
          <w:instrText xml:space="preserve"> PAGEREF _Toc298487832 \h </w:instrText>
        </w:r>
        <w:r w:rsidR="00CC0276">
          <w:rPr>
            <w:webHidden/>
          </w:rPr>
        </w:r>
        <w:r w:rsidR="00CC0276">
          <w:rPr>
            <w:webHidden/>
          </w:rPr>
          <w:fldChar w:fldCharType="separate"/>
        </w:r>
        <w:r w:rsidR="00FD17D0">
          <w:rPr>
            <w:webHidden/>
          </w:rPr>
          <w:t>80</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33" w:history="1">
        <w:r w:rsidR="00CC0276" w:rsidRPr="00F00D33">
          <w:rPr>
            <w:rStyle w:val="Hyperlink"/>
          </w:rPr>
          <w:t>8.3</w:t>
        </w:r>
        <w:r w:rsidR="00CC0276">
          <w:rPr>
            <w:rFonts w:asciiTheme="minorHAnsi" w:eastAsiaTheme="minorEastAsia" w:hAnsiTheme="minorHAnsi" w:cstheme="minorBidi"/>
            <w:szCs w:val="22"/>
            <w:lang w:eastAsia="de-CH"/>
          </w:rPr>
          <w:tab/>
        </w:r>
        <w:r w:rsidR="00CC0276" w:rsidRPr="00F00D33">
          <w:rPr>
            <w:rStyle w:val="Hyperlink"/>
          </w:rPr>
          <w:t>Wann braucht es Abschnitte?</w:t>
        </w:r>
        <w:r w:rsidR="00CC0276">
          <w:rPr>
            <w:webHidden/>
          </w:rPr>
          <w:tab/>
        </w:r>
        <w:r w:rsidR="00CC0276">
          <w:rPr>
            <w:webHidden/>
          </w:rPr>
          <w:fldChar w:fldCharType="begin"/>
        </w:r>
        <w:r w:rsidR="00CC0276">
          <w:rPr>
            <w:webHidden/>
          </w:rPr>
          <w:instrText xml:space="preserve"> PAGEREF _Toc298487833 \h </w:instrText>
        </w:r>
        <w:r w:rsidR="00CC0276">
          <w:rPr>
            <w:webHidden/>
          </w:rPr>
        </w:r>
        <w:r w:rsidR="00CC0276">
          <w:rPr>
            <w:webHidden/>
          </w:rPr>
          <w:fldChar w:fldCharType="separate"/>
        </w:r>
        <w:r w:rsidR="00FD17D0">
          <w:rPr>
            <w:webHidden/>
          </w:rPr>
          <w:t>84</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34" w:history="1">
        <w:r w:rsidR="00CC0276" w:rsidRPr="00F00D33">
          <w:rPr>
            <w:rStyle w:val="Hyperlink"/>
          </w:rPr>
          <w:t>8.4</w:t>
        </w:r>
        <w:r w:rsidR="00CC0276">
          <w:rPr>
            <w:rFonts w:asciiTheme="minorHAnsi" w:eastAsiaTheme="minorEastAsia" w:hAnsiTheme="minorHAnsi" w:cstheme="minorBidi"/>
            <w:szCs w:val="22"/>
            <w:lang w:eastAsia="de-CH"/>
          </w:rPr>
          <w:tab/>
        </w:r>
        <w:r w:rsidR="00CC0276" w:rsidRPr="00F00D33">
          <w:rPr>
            <w:rStyle w:val="Hyperlink"/>
          </w:rPr>
          <w:t>Trainings-Aufgabe: Kopfzeilen, Fusszeilen, Abschnitte</w:t>
        </w:r>
        <w:r w:rsidR="00CC0276">
          <w:rPr>
            <w:webHidden/>
          </w:rPr>
          <w:tab/>
        </w:r>
        <w:r w:rsidR="00CC0276">
          <w:rPr>
            <w:webHidden/>
          </w:rPr>
          <w:fldChar w:fldCharType="begin"/>
        </w:r>
        <w:r w:rsidR="00CC0276">
          <w:rPr>
            <w:webHidden/>
          </w:rPr>
          <w:instrText xml:space="preserve"> PAGEREF _Toc298487834 \h </w:instrText>
        </w:r>
        <w:r w:rsidR="00CC0276">
          <w:rPr>
            <w:webHidden/>
          </w:rPr>
        </w:r>
        <w:r w:rsidR="00CC0276">
          <w:rPr>
            <w:webHidden/>
          </w:rPr>
          <w:fldChar w:fldCharType="separate"/>
        </w:r>
        <w:r w:rsidR="00FD17D0">
          <w:rPr>
            <w:webHidden/>
          </w:rPr>
          <w:t>84</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35" w:history="1">
        <w:r w:rsidR="00CC0276" w:rsidRPr="00F00D33">
          <w:rPr>
            <w:rStyle w:val="Hyperlink"/>
            <w:noProof/>
          </w:rPr>
          <w:t>9</w:t>
        </w:r>
        <w:r w:rsidR="00CC0276">
          <w:rPr>
            <w:rFonts w:asciiTheme="minorHAnsi" w:eastAsiaTheme="minorEastAsia" w:hAnsiTheme="minorHAnsi" w:cstheme="minorBidi"/>
            <w:b w:val="0"/>
            <w:noProof/>
            <w:szCs w:val="22"/>
            <w:lang w:eastAsia="de-CH"/>
          </w:rPr>
          <w:tab/>
        </w:r>
        <w:r w:rsidR="00CC0276" w:rsidRPr="00F00D33">
          <w:rPr>
            <w:rStyle w:val="Hyperlink"/>
            <w:noProof/>
          </w:rPr>
          <w:t>Titelblatt</w:t>
        </w:r>
        <w:r w:rsidR="00CC0276">
          <w:rPr>
            <w:noProof/>
            <w:webHidden/>
          </w:rPr>
          <w:tab/>
        </w:r>
        <w:r w:rsidR="00CC0276">
          <w:rPr>
            <w:noProof/>
            <w:webHidden/>
          </w:rPr>
          <w:fldChar w:fldCharType="begin"/>
        </w:r>
        <w:r w:rsidR="00CC0276">
          <w:rPr>
            <w:noProof/>
            <w:webHidden/>
          </w:rPr>
          <w:instrText xml:space="preserve"> PAGEREF _Toc298487835 \h </w:instrText>
        </w:r>
        <w:r w:rsidR="00CC0276">
          <w:rPr>
            <w:noProof/>
            <w:webHidden/>
          </w:rPr>
        </w:r>
        <w:r w:rsidR="00CC0276">
          <w:rPr>
            <w:noProof/>
            <w:webHidden/>
          </w:rPr>
          <w:fldChar w:fldCharType="separate"/>
        </w:r>
        <w:r w:rsidR="00FD17D0">
          <w:rPr>
            <w:noProof/>
            <w:webHidden/>
          </w:rPr>
          <w:t>85</w:t>
        </w:r>
        <w:r w:rsidR="00CC0276">
          <w:rPr>
            <w:noProof/>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36" w:history="1">
        <w:r w:rsidR="00CC0276" w:rsidRPr="00F00D33">
          <w:rPr>
            <w:rStyle w:val="Hyperlink"/>
            <w:noProof/>
          </w:rPr>
          <w:t>10</w:t>
        </w:r>
        <w:r w:rsidR="00CC0276">
          <w:rPr>
            <w:rFonts w:asciiTheme="minorHAnsi" w:eastAsiaTheme="minorEastAsia" w:hAnsiTheme="minorHAnsi" w:cstheme="minorBidi"/>
            <w:b w:val="0"/>
            <w:noProof/>
            <w:szCs w:val="22"/>
            <w:lang w:eastAsia="de-CH"/>
          </w:rPr>
          <w:tab/>
        </w:r>
        <w:r w:rsidR="00CC0276" w:rsidRPr="00F00D33">
          <w:rPr>
            <w:rStyle w:val="Hyperlink"/>
            <w:noProof/>
          </w:rPr>
          <w:t>Dokumentvorlage erstellen</w:t>
        </w:r>
        <w:r w:rsidR="00CC0276">
          <w:rPr>
            <w:noProof/>
            <w:webHidden/>
          </w:rPr>
          <w:tab/>
        </w:r>
        <w:r w:rsidR="00CC0276">
          <w:rPr>
            <w:noProof/>
            <w:webHidden/>
          </w:rPr>
          <w:fldChar w:fldCharType="begin"/>
        </w:r>
        <w:r w:rsidR="00CC0276">
          <w:rPr>
            <w:noProof/>
            <w:webHidden/>
          </w:rPr>
          <w:instrText xml:space="preserve"> PAGEREF _Toc298487836 \h </w:instrText>
        </w:r>
        <w:r w:rsidR="00CC0276">
          <w:rPr>
            <w:noProof/>
            <w:webHidden/>
          </w:rPr>
        </w:r>
        <w:r w:rsidR="00CC0276">
          <w:rPr>
            <w:noProof/>
            <w:webHidden/>
          </w:rPr>
          <w:fldChar w:fldCharType="separate"/>
        </w:r>
        <w:r w:rsidR="00FD17D0">
          <w:rPr>
            <w:noProof/>
            <w:webHidden/>
          </w:rPr>
          <w:t>89</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37" w:history="1">
        <w:r w:rsidR="00CC0276" w:rsidRPr="00F00D33">
          <w:rPr>
            <w:rStyle w:val="Hyperlink"/>
          </w:rPr>
          <w:t>10.1</w:t>
        </w:r>
        <w:r w:rsidR="00CC0276">
          <w:rPr>
            <w:rFonts w:asciiTheme="minorHAnsi" w:eastAsiaTheme="minorEastAsia" w:hAnsiTheme="minorHAnsi" w:cstheme="minorBidi"/>
            <w:szCs w:val="22"/>
            <w:lang w:eastAsia="de-CH"/>
          </w:rPr>
          <w:tab/>
        </w:r>
        <w:r w:rsidR="00CC0276" w:rsidRPr="00F00D33">
          <w:rPr>
            <w:rStyle w:val="Hyperlink"/>
          </w:rPr>
          <w:t>Vorlagen-Einstellungen nach Normal.dotm übertragen</w:t>
        </w:r>
        <w:r w:rsidR="00CC0276">
          <w:rPr>
            <w:webHidden/>
          </w:rPr>
          <w:tab/>
        </w:r>
        <w:r w:rsidR="00CC0276">
          <w:rPr>
            <w:webHidden/>
          </w:rPr>
          <w:fldChar w:fldCharType="begin"/>
        </w:r>
        <w:r w:rsidR="00CC0276">
          <w:rPr>
            <w:webHidden/>
          </w:rPr>
          <w:instrText xml:space="preserve"> PAGEREF _Toc298487837 \h </w:instrText>
        </w:r>
        <w:r w:rsidR="00CC0276">
          <w:rPr>
            <w:webHidden/>
          </w:rPr>
        </w:r>
        <w:r w:rsidR="00CC0276">
          <w:rPr>
            <w:webHidden/>
          </w:rPr>
          <w:fldChar w:fldCharType="separate"/>
        </w:r>
        <w:r w:rsidR="00FD17D0">
          <w:rPr>
            <w:webHidden/>
          </w:rPr>
          <w:t>89</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38" w:history="1">
        <w:r w:rsidR="00CC0276" w:rsidRPr="00F00D33">
          <w:rPr>
            <w:rStyle w:val="Hyperlink"/>
          </w:rPr>
          <w:t>10.2</w:t>
        </w:r>
        <w:r w:rsidR="00CC0276">
          <w:rPr>
            <w:rFonts w:asciiTheme="minorHAnsi" w:eastAsiaTheme="minorEastAsia" w:hAnsiTheme="minorHAnsi" w:cstheme="minorBidi"/>
            <w:szCs w:val="22"/>
            <w:lang w:eastAsia="de-CH"/>
          </w:rPr>
          <w:tab/>
        </w:r>
        <w:r w:rsidR="00CC0276" w:rsidRPr="00F00D33">
          <w:rPr>
            <w:rStyle w:val="Hyperlink"/>
          </w:rPr>
          <w:t>Speicherort für Dokumentvorlagen</w:t>
        </w:r>
        <w:r w:rsidR="00CC0276">
          <w:rPr>
            <w:webHidden/>
          </w:rPr>
          <w:tab/>
        </w:r>
        <w:r w:rsidR="00CC0276">
          <w:rPr>
            <w:webHidden/>
          </w:rPr>
          <w:fldChar w:fldCharType="begin"/>
        </w:r>
        <w:r w:rsidR="00CC0276">
          <w:rPr>
            <w:webHidden/>
          </w:rPr>
          <w:instrText xml:space="preserve"> PAGEREF _Toc298487838 \h </w:instrText>
        </w:r>
        <w:r w:rsidR="00CC0276">
          <w:rPr>
            <w:webHidden/>
          </w:rPr>
        </w:r>
        <w:r w:rsidR="00CC0276">
          <w:rPr>
            <w:webHidden/>
          </w:rPr>
          <w:fldChar w:fldCharType="separate"/>
        </w:r>
        <w:r w:rsidR="00FD17D0">
          <w:rPr>
            <w:webHidden/>
          </w:rPr>
          <w:t>90</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39" w:history="1">
        <w:r w:rsidR="00CC0276" w:rsidRPr="00F00D33">
          <w:rPr>
            <w:rStyle w:val="Hyperlink"/>
          </w:rPr>
          <w:t>10.3</w:t>
        </w:r>
        <w:r w:rsidR="00CC0276">
          <w:rPr>
            <w:rFonts w:asciiTheme="minorHAnsi" w:eastAsiaTheme="minorEastAsia" w:hAnsiTheme="minorHAnsi" w:cstheme="minorBidi"/>
            <w:szCs w:val="22"/>
            <w:lang w:eastAsia="de-CH"/>
          </w:rPr>
          <w:tab/>
        </w:r>
        <w:r w:rsidR="00CC0276" w:rsidRPr="00F00D33">
          <w:rPr>
            <w:rStyle w:val="Hyperlink"/>
          </w:rPr>
          <w:t>Dokument als eigene Vorlage speichern</w:t>
        </w:r>
        <w:r w:rsidR="00CC0276">
          <w:rPr>
            <w:webHidden/>
          </w:rPr>
          <w:tab/>
        </w:r>
        <w:r w:rsidR="00CC0276">
          <w:rPr>
            <w:webHidden/>
          </w:rPr>
          <w:fldChar w:fldCharType="begin"/>
        </w:r>
        <w:r w:rsidR="00CC0276">
          <w:rPr>
            <w:webHidden/>
          </w:rPr>
          <w:instrText xml:space="preserve"> PAGEREF _Toc298487839 \h </w:instrText>
        </w:r>
        <w:r w:rsidR="00CC0276">
          <w:rPr>
            <w:webHidden/>
          </w:rPr>
        </w:r>
        <w:r w:rsidR="00CC0276">
          <w:rPr>
            <w:webHidden/>
          </w:rPr>
          <w:fldChar w:fldCharType="separate"/>
        </w:r>
        <w:r w:rsidR="00FD17D0">
          <w:rPr>
            <w:webHidden/>
          </w:rPr>
          <w:t>91</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40" w:history="1">
        <w:r w:rsidR="00CC0276" w:rsidRPr="00F00D33">
          <w:rPr>
            <w:rStyle w:val="Hyperlink"/>
          </w:rPr>
          <w:t>10.4</w:t>
        </w:r>
        <w:r w:rsidR="00CC0276">
          <w:rPr>
            <w:rFonts w:asciiTheme="minorHAnsi" w:eastAsiaTheme="minorEastAsia" w:hAnsiTheme="minorHAnsi" w:cstheme="minorBidi"/>
            <w:szCs w:val="22"/>
            <w:lang w:eastAsia="de-CH"/>
          </w:rPr>
          <w:tab/>
        </w:r>
        <w:r w:rsidR="00CC0276" w:rsidRPr="00F00D33">
          <w:rPr>
            <w:rStyle w:val="Hyperlink"/>
          </w:rPr>
          <w:t>Dokumentvorlage verwenden</w:t>
        </w:r>
        <w:r w:rsidR="00CC0276">
          <w:rPr>
            <w:webHidden/>
          </w:rPr>
          <w:tab/>
        </w:r>
        <w:r w:rsidR="00CC0276">
          <w:rPr>
            <w:webHidden/>
          </w:rPr>
          <w:fldChar w:fldCharType="begin"/>
        </w:r>
        <w:r w:rsidR="00CC0276">
          <w:rPr>
            <w:webHidden/>
          </w:rPr>
          <w:instrText xml:space="preserve"> PAGEREF _Toc298487840 \h </w:instrText>
        </w:r>
        <w:r w:rsidR="00CC0276">
          <w:rPr>
            <w:webHidden/>
          </w:rPr>
        </w:r>
        <w:r w:rsidR="00CC0276">
          <w:rPr>
            <w:webHidden/>
          </w:rPr>
          <w:fldChar w:fldCharType="separate"/>
        </w:r>
        <w:r w:rsidR="00FD17D0">
          <w:rPr>
            <w:webHidden/>
          </w:rPr>
          <w:t>92</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41" w:history="1">
        <w:r w:rsidR="00CC0276" w:rsidRPr="00F00D33">
          <w:rPr>
            <w:rStyle w:val="Hyperlink"/>
          </w:rPr>
          <w:t>10.5</w:t>
        </w:r>
        <w:r w:rsidR="00CC0276">
          <w:rPr>
            <w:rFonts w:asciiTheme="minorHAnsi" w:eastAsiaTheme="minorEastAsia" w:hAnsiTheme="minorHAnsi" w:cstheme="minorBidi"/>
            <w:szCs w:val="22"/>
            <w:lang w:eastAsia="de-CH"/>
          </w:rPr>
          <w:tab/>
        </w:r>
        <w:r w:rsidR="00CC0276" w:rsidRPr="00F00D33">
          <w:rPr>
            <w:rStyle w:val="Hyperlink"/>
          </w:rPr>
          <w:t>Ein Dokument auf eine andere Dokumentvorlage stützen</w:t>
        </w:r>
        <w:r w:rsidR="00CC0276">
          <w:rPr>
            <w:webHidden/>
          </w:rPr>
          <w:tab/>
        </w:r>
        <w:r w:rsidR="00CC0276">
          <w:rPr>
            <w:webHidden/>
          </w:rPr>
          <w:fldChar w:fldCharType="begin"/>
        </w:r>
        <w:r w:rsidR="00CC0276">
          <w:rPr>
            <w:webHidden/>
          </w:rPr>
          <w:instrText xml:space="preserve"> PAGEREF _Toc298487841 \h </w:instrText>
        </w:r>
        <w:r w:rsidR="00CC0276">
          <w:rPr>
            <w:webHidden/>
          </w:rPr>
        </w:r>
        <w:r w:rsidR="00CC0276">
          <w:rPr>
            <w:webHidden/>
          </w:rPr>
          <w:fldChar w:fldCharType="separate"/>
        </w:r>
        <w:r w:rsidR="00FD17D0">
          <w:rPr>
            <w:webHidden/>
          </w:rPr>
          <w:t>93</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42" w:history="1">
        <w:r w:rsidR="00CC0276" w:rsidRPr="00F00D33">
          <w:rPr>
            <w:rStyle w:val="Hyperlink"/>
          </w:rPr>
          <w:t>10.6</w:t>
        </w:r>
        <w:r w:rsidR="00CC0276">
          <w:rPr>
            <w:rFonts w:asciiTheme="minorHAnsi" w:eastAsiaTheme="minorEastAsia" w:hAnsiTheme="minorHAnsi" w:cstheme="minorBidi"/>
            <w:szCs w:val="22"/>
            <w:lang w:eastAsia="de-CH"/>
          </w:rPr>
          <w:tab/>
        </w:r>
        <w:r w:rsidR="00CC0276" w:rsidRPr="00F00D33">
          <w:rPr>
            <w:rStyle w:val="Hyperlink"/>
          </w:rPr>
          <w:t>Dokumentvorlagen verändern</w:t>
        </w:r>
        <w:r w:rsidR="00CC0276">
          <w:rPr>
            <w:webHidden/>
          </w:rPr>
          <w:tab/>
        </w:r>
        <w:r w:rsidR="00CC0276">
          <w:rPr>
            <w:webHidden/>
          </w:rPr>
          <w:fldChar w:fldCharType="begin"/>
        </w:r>
        <w:r w:rsidR="00CC0276">
          <w:rPr>
            <w:webHidden/>
          </w:rPr>
          <w:instrText xml:space="preserve"> PAGEREF _Toc298487842 \h </w:instrText>
        </w:r>
        <w:r w:rsidR="00CC0276">
          <w:rPr>
            <w:webHidden/>
          </w:rPr>
        </w:r>
        <w:r w:rsidR="00CC0276">
          <w:rPr>
            <w:webHidden/>
          </w:rPr>
          <w:fldChar w:fldCharType="separate"/>
        </w:r>
        <w:r w:rsidR="00FD17D0">
          <w:rPr>
            <w:webHidden/>
          </w:rPr>
          <w:t>95</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43" w:history="1">
        <w:r w:rsidR="00CC0276" w:rsidRPr="00F00D33">
          <w:rPr>
            <w:rStyle w:val="Hyperlink"/>
          </w:rPr>
          <w:t>10.6.1</w:t>
        </w:r>
        <w:r w:rsidR="00CC0276">
          <w:rPr>
            <w:rFonts w:asciiTheme="minorHAnsi" w:eastAsiaTheme="minorEastAsia" w:hAnsiTheme="minorHAnsi" w:cstheme="minorBidi"/>
            <w:szCs w:val="22"/>
            <w:lang w:eastAsia="de-CH"/>
          </w:rPr>
          <w:tab/>
        </w:r>
        <w:r w:rsidR="00CC0276" w:rsidRPr="00F00D33">
          <w:rPr>
            <w:rStyle w:val="Hyperlink"/>
          </w:rPr>
          <w:t>Direktes Bearbeiten von Dokumentvorlagen</w:t>
        </w:r>
        <w:r w:rsidR="00CC0276">
          <w:rPr>
            <w:webHidden/>
          </w:rPr>
          <w:tab/>
        </w:r>
        <w:r w:rsidR="00CC0276">
          <w:rPr>
            <w:webHidden/>
          </w:rPr>
          <w:fldChar w:fldCharType="begin"/>
        </w:r>
        <w:r w:rsidR="00CC0276">
          <w:rPr>
            <w:webHidden/>
          </w:rPr>
          <w:instrText xml:space="preserve"> PAGEREF _Toc298487843 \h </w:instrText>
        </w:r>
        <w:r w:rsidR="00CC0276">
          <w:rPr>
            <w:webHidden/>
          </w:rPr>
        </w:r>
        <w:r w:rsidR="00CC0276">
          <w:rPr>
            <w:webHidden/>
          </w:rPr>
          <w:fldChar w:fldCharType="separate"/>
        </w:r>
        <w:r w:rsidR="00FD17D0">
          <w:rPr>
            <w:webHidden/>
          </w:rPr>
          <w:t>95</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44" w:history="1">
        <w:r w:rsidR="00CC0276" w:rsidRPr="00F00D33">
          <w:rPr>
            <w:rStyle w:val="Hyperlink"/>
          </w:rPr>
          <w:t>10.6.2</w:t>
        </w:r>
        <w:r w:rsidR="00CC0276">
          <w:rPr>
            <w:rFonts w:asciiTheme="minorHAnsi" w:eastAsiaTheme="minorEastAsia" w:hAnsiTheme="minorHAnsi" w:cstheme="minorBidi"/>
            <w:szCs w:val="22"/>
            <w:lang w:eastAsia="de-CH"/>
          </w:rPr>
          <w:tab/>
        </w:r>
        <w:r w:rsidR="00CC0276" w:rsidRPr="00F00D33">
          <w:rPr>
            <w:rStyle w:val="Hyperlink"/>
          </w:rPr>
          <w:t>Formatvorlagen zwischen Dokumentvorlagen austauschen</w:t>
        </w:r>
        <w:r w:rsidR="00CC0276">
          <w:rPr>
            <w:webHidden/>
          </w:rPr>
          <w:tab/>
        </w:r>
        <w:r w:rsidR="00CC0276">
          <w:rPr>
            <w:webHidden/>
          </w:rPr>
          <w:fldChar w:fldCharType="begin"/>
        </w:r>
        <w:r w:rsidR="00CC0276">
          <w:rPr>
            <w:webHidden/>
          </w:rPr>
          <w:instrText xml:space="preserve"> PAGEREF _Toc298487844 \h </w:instrText>
        </w:r>
        <w:r w:rsidR="00CC0276">
          <w:rPr>
            <w:webHidden/>
          </w:rPr>
        </w:r>
        <w:r w:rsidR="00CC0276">
          <w:rPr>
            <w:webHidden/>
          </w:rPr>
          <w:fldChar w:fldCharType="separate"/>
        </w:r>
        <w:r w:rsidR="00FD17D0">
          <w:rPr>
            <w:webHidden/>
          </w:rPr>
          <w:t>95</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45" w:history="1">
        <w:r w:rsidR="00CC0276" w:rsidRPr="00F00D33">
          <w:rPr>
            <w:rStyle w:val="Hyperlink"/>
            <w:noProof/>
          </w:rPr>
          <w:t>11</w:t>
        </w:r>
        <w:r w:rsidR="00CC0276">
          <w:rPr>
            <w:rFonts w:asciiTheme="minorHAnsi" w:eastAsiaTheme="minorEastAsia" w:hAnsiTheme="minorHAnsi" w:cstheme="minorBidi"/>
            <w:b w:val="0"/>
            <w:noProof/>
            <w:szCs w:val="22"/>
            <w:lang w:eastAsia="de-CH"/>
          </w:rPr>
          <w:tab/>
        </w:r>
        <w:r w:rsidR="00CC0276" w:rsidRPr="00F00D33">
          <w:rPr>
            <w:rStyle w:val="Hyperlink"/>
            <w:noProof/>
          </w:rPr>
          <w:t>Mathematische und chemische Formeln</w:t>
        </w:r>
        <w:r w:rsidR="00CC0276">
          <w:rPr>
            <w:noProof/>
            <w:webHidden/>
          </w:rPr>
          <w:tab/>
        </w:r>
        <w:r w:rsidR="00CC0276">
          <w:rPr>
            <w:noProof/>
            <w:webHidden/>
          </w:rPr>
          <w:fldChar w:fldCharType="begin"/>
        </w:r>
        <w:r w:rsidR="00CC0276">
          <w:rPr>
            <w:noProof/>
            <w:webHidden/>
          </w:rPr>
          <w:instrText xml:space="preserve"> PAGEREF _Toc298487845 \h </w:instrText>
        </w:r>
        <w:r w:rsidR="00CC0276">
          <w:rPr>
            <w:noProof/>
            <w:webHidden/>
          </w:rPr>
        </w:r>
        <w:r w:rsidR="00CC0276">
          <w:rPr>
            <w:noProof/>
            <w:webHidden/>
          </w:rPr>
          <w:fldChar w:fldCharType="separate"/>
        </w:r>
        <w:r w:rsidR="00FD17D0">
          <w:rPr>
            <w:noProof/>
            <w:webHidden/>
          </w:rPr>
          <w:t>97</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46" w:history="1">
        <w:r w:rsidR="00CC0276" w:rsidRPr="00F00D33">
          <w:rPr>
            <w:rStyle w:val="Hyperlink"/>
          </w:rPr>
          <w:t>11.1</w:t>
        </w:r>
        <w:r w:rsidR="00CC0276">
          <w:rPr>
            <w:rFonts w:asciiTheme="minorHAnsi" w:eastAsiaTheme="minorEastAsia" w:hAnsiTheme="minorHAnsi" w:cstheme="minorBidi"/>
            <w:szCs w:val="22"/>
            <w:lang w:eastAsia="de-CH"/>
          </w:rPr>
          <w:tab/>
        </w:r>
        <w:r w:rsidR="00CC0276" w:rsidRPr="00F00D33">
          <w:rPr>
            <w:rStyle w:val="Hyperlink"/>
          </w:rPr>
          <w:t>Mathematische Formeln</w:t>
        </w:r>
        <w:r w:rsidR="00CC0276">
          <w:rPr>
            <w:webHidden/>
          </w:rPr>
          <w:tab/>
        </w:r>
        <w:r w:rsidR="00CC0276">
          <w:rPr>
            <w:webHidden/>
          </w:rPr>
          <w:fldChar w:fldCharType="begin"/>
        </w:r>
        <w:r w:rsidR="00CC0276">
          <w:rPr>
            <w:webHidden/>
          </w:rPr>
          <w:instrText xml:space="preserve"> PAGEREF _Toc298487846 \h </w:instrText>
        </w:r>
        <w:r w:rsidR="00CC0276">
          <w:rPr>
            <w:webHidden/>
          </w:rPr>
        </w:r>
        <w:r w:rsidR="00CC0276">
          <w:rPr>
            <w:webHidden/>
          </w:rPr>
          <w:fldChar w:fldCharType="separate"/>
        </w:r>
        <w:r w:rsidR="00FD17D0">
          <w:rPr>
            <w:webHidden/>
          </w:rPr>
          <w:t>97</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47" w:history="1">
        <w:r w:rsidR="00CC0276" w:rsidRPr="00F00D33">
          <w:rPr>
            <w:rStyle w:val="Hyperlink"/>
          </w:rPr>
          <w:t>11.2</w:t>
        </w:r>
        <w:r w:rsidR="00CC0276">
          <w:rPr>
            <w:rFonts w:asciiTheme="minorHAnsi" w:eastAsiaTheme="minorEastAsia" w:hAnsiTheme="minorHAnsi" w:cstheme="minorBidi"/>
            <w:szCs w:val="22"/>
            <w:lang w:eastAsia="de-CH"/>
          </w:rPr>
          <w:tab/>
        </w:r>
        <w:r w:rsidR="00CC0276" w:rsidRPr="00F00D33">
          <w:rPr>
            <w:rStyle w:val="Hyperlink"/>
          </w:rPr>
          <w:t>Chemische Formeln</w:t>
        </w:r>
        <w:r w:rsidR="00CC0276">
          <w:rPr>
            <w:webHidden/>
          </w:rPr>
          <w:tab/>
        </w:r>
        <w:r w:rsidR="00CC0276">
          <w:rPr>
            <w:webHidden/>
          </w:rPr>
          <w:fldChar w:fldCharType="begin"/>
        </w:r>
        <w:r w:rsidR="00CC0276">
          <w:rPr>
            <w:webHidden/>
          </w:rPr>
          <w:instrText xml:space="preserve"> PAGEREF _Toc298487847 \h </w:instrText>
        </w:r>
        <w:r w:rsidR="00CC0276">
          <w:rPr>
            <w:webHidden/>
          </w:rPr>
        </w:r>
        <w:r w:rsidR="00CC0276">
          <w:rPr>
            <w:webHidden/>
          </w:rPr>
          <w:fldChar w:fldCharType="separate"/>
        </w:r>
        <w:r w:rsidR="00FD17D0">
          <w:rPr>
            <w:webHidden/>
          </w:rPr>
          <w:t>100</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48" w:history="1">
        <w:r w:rsidR="00CC0276" w:rsidRPr="00F00D33">
          <w:rPr>
            <w:rStyle w:val="Hyperlink"/>
            <w:noProof/>
          </w:rPr>
          <w:t>12</w:t>
        </w:r>
        <w:r w:rsidR="00CC0276">
          <w:rPr>
            <w:rFonts w:asciiTheme="minorHAnsi" w:eastAsiaTheme="minorEastAsia" w:hAnsiTheme="minorHAnsi" w:cstheme="minorBidi"/>
            <w:b w:val="0"/>
            <w:noProof/>
            <w:szCs w:val="22"/>
            <w:lang w:eastAsia="de-CH"/>
          </w:rPr>
          <w:tab/>
        </w:r>
        <w:r w:rsidR="00CC0276" w:rsidRPr="00F00D33">
          <w:rPr>
            <w:rStyle w:val="Hyperlink"/>
            <w:noProof/>
          </w:rPr>
          <w:t>Grafiken und andere Objekte</w:t>
        </w:r>
        <w:r w:rsidR="00CC0276">
          <w:rPr>
            <w:noProof/>
            <w:webHidden/>
          </w:rPr>
          <w:tab/>
        </w:r>
        <w:r w:rsidR="00CC0276">
          <w:rPr>
            <w:noProof/>
            <w:webHidden/>
          </w:rPr>
          <w:fldChar w:fldCharType="begin"/>
        </w:r>
        <w:r w:rsidR="00CC0276">
          <w:rPr>
            <w:noProof/>
            <w:webHidden/>
          </w:rPr>
          <w:instrText xml:space="preserve"> PAGEREF _Toc298487848 \h </w:instrText>
        </w:r>
        <w:r w:rsidR="00CC0276">
          <w:rPr>
            <w:noProof/>
            <w:webHidden/>
          </w:rPr>
        </w:r>
        <w:r w:rsidR="00CC0276">
          <w:rPr>
            <w:noProof/>
            <w:webHidden/>
          </w:rPr>
          <w:fldChar w:fldCharType="separate"/>
        </w:r>
        <w:r w:rsidR="00FD17D0">
          <w:rPr>
            <w:noProof/>
            <w:webHidden/>
          </w:rPr>
          <w:t>101</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49" w:history="1">
        <w:r w:rsidR="00CC0276" w:rsidRPr="00F00D33">
          <w:rPr>
            <w:rStyle w:val="Hyperlink"/>
          </w:rPr>
          <w:t>12.1</w:t>
        </w:r>
        <w:r w:rsidR="00CC0276">
          <w:rPr>
            <w:rFonts w:asciiTheme="minorHAnsi" w:eastAsiaTheme="minorEastAsia" w:hAnsiTheme="minorHAnsi" w:cstheme="minorBidi"/>
            <w:szCs w:val="22"/>
            <w:lang w:eastAsia="de-CH"/>
          </w:rPr>
          <w:tab/>
        </w:r>
        <w:r w:rsidR="00CC0276" w:rsidRPr="00F00D33">
          <w:rPr>
            <w:rStyle w:val="Hyperlink"/>
          </w:rPr>
          <w:t>Excel-Tabellen nach Word kopieren</w:t>
        </w:r>
        <w:r w:rsidR="00CC0276">
          <w:rPr>
            <w:webHidden/>
          </w:rPr>
          <w:tab/>
        </w:r>
        <w:r w:rsidR="00CC0276">
          <w:rPr>
            <w:webHidden/>
          </w:rPr>
          <w:fldChar w:fldCharType="begin"/>
        </w:r>
        <w:r w:rsidR="00CC0276">
          <w:rPr>
            <w:webHidden/>
          </w:rPr>
          <w:instrText xml:space="preserve"> PAGEREF _Toc298487849 \h </w:instrText>
        </w:r>
        <w:r w:rsidR="00CC0276">
          <w:rPr>
            <w:webHidden/>
          </w:rPr>
        </w:r>
        <w:r w:rsidR="00CC0276">
          <w:rPr>
            <w:webHidden/>
          </w:rPr>
          <w:fldChar w:fldCharType="separate"/>
        </w:r>
        <w:r w:rsidR="00FD17D0">
          <w:rPr>
            <w:webHidden/>
          </w:rPr>
          <w:t>101</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50" w:history="1">
        <w:r w:rsidR="00CC0276" w:rsidRPr="00F00D33">
          <w:rPr>
            <w:rStyle w:val="Hyperlink"/>
          </w:rPr>
          <w:t>12.2</w:t>
        </w:r>
        <w:r w:rsidR="00CC0276">
          <w:rPr>
            <w:rFonts w:asciiTheme="minorHAnsi" w:eastAsiaTheme="minorEastAsia" w:hAnsiTheme="minorHAnsi" w:cstheme="minorBidi"/>
            <w:szCs w:val="22"/>
            <w:lang w:eastAsia="de-CH"/>
          </w:rPr>
          <w:tab/>
        </w:r>
        <w:r w:rsidR="00CC0276" w:rsidRPr="00F00D33">
          <w:rPr>
            <w:rStyle w:val="Hyperlink"/>
          </w:rPr>
          <w:t>Objekte einbetten oder verknüpfen</w:t>
        </w:r>
        <w:r w:rsidR="00CC0276">
          <w:rPr>
            <w:webHidden/>
          </w:rPr>
          <w:tab/>
        </w:r>
        <w:r w:rsidR="00CC0276">
          <w:rPr>
            <w:webHidden/>
          </w:rPr>
          <w:fldChar w:fldCharType="begin"/>
        </w:r>
        <w:r w:rsidR="00CC0276">
          <w:rPr>
            <w:webHidden/>
          </w:rPr>
          <w:instrText xml:space="preserve"> PAGEREF _Toc298487850 \h </w:instrText>
        </w:r>
        <w:r w:rsidR="00CC0276">
          <w:rPr>
            <w:webHidden/>
          </w:rPr>
        </w:r>
        <w:r w:rsidR="00CC0276">
          <w:rPr>
            <w:webHidden/>
          </w:rPr>
          <w:fldChar w:fldCharType="separate"/>
        </w:r>
        <w:r w:rsidR="00FD17D0">
          <w:rPr>
            <w:webHidden/>
          </w:rPr>
          <w:t>102</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51" w:history="1">
        <w:r w:rsidR="00CC0276" w:rsidRPr="00F00D33">
          <w:rPr>
            <w:rStyle w:val="Hyperlink"/>
          </w:rPr>
          <w:t>12.2.1</w:t>
        </w:r>
        <w:r w:rsidR="00CC0276">
          <w:rPr>
            <w:rFonts w:asciiTheme="minorHAnsi" w:eastAsiaTheme="minorEastAsia" w:hAnsiTheme="minorHAnsi" w:cstheme="minorBidi"/>
            <w:szCs w:val="22"/>
            <w:lang w:eastAsia="de-CH"/>
          </w:rPr>
          <w:tab/>
        </w:r>
        <w:r w:rsidR="00CC0276" w:rsidRPr="00F00D33">
          <w:rPr>
            <w:rStyle w:val="Hyperlink"/>
          </w:rPr>
          <w:t>Eingebettete Excel-Objekte</w:t>
        </w:r>
        <w:r w:rsidR="00CC0276">
          <w:rPr>
            <w:webHidden/>
          </w:rPr>
          <w:tab/>
        </w:r>
        <w:r w:rsidR="00CC0276">
          <w:rPr>
            <w:webHidden/>
          </w:rPr>
          <w:fldChar w:fldCharType="begin"/>
        </w:r>
        <w:r w:rsidR="00CC0276">
          <w:rPr>
            <w:webHidden/>
          </w:rPr>
          <w:instrText xml:space="preserve"> PAGEREF _Toc298487851 \h </w:instrText>
        </w:r>
        <w:r w:rsidR="00CC0276">
          <w:rPr>
            <w:webHidden/>
          </w:rPr>
        </w:r>
        <w:r w:rsidR="00CC0276">
          <w:rPr>
            <w:webHidden/>
          </w:rPr>
          <w:fldChar w:fldCharType="separate"/>
        </w:r>
        <w:r w:rsidR="00FD17D0">
          <w:rPr>
            <w:webHidden/>
          </w:rPr>
          <w:t>103</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52" w:history="1">
        <w:r w:rsidR="00CC0276" w:rsidRPr="00F00D33">
          <w:rPr>
            <w:rStyle w:val="Hyperlink"/>
          </w:rPr>
          <w:t>12.2.2</w:t>
        </w:r>
        <w:r w:rsidR="00CC0276">
          <w:rPr>
            <w:rFonts w:asciiTheme="minorHAnsi" w:eastAsiaTheme="minorEastAsia" w:hAnsiTheme="minorHAnsi" w:cstheme="minorBidi"/>
            <w:szCs w:val="22"/>
            <w:lang w:eastAsia="de-CH"/>
          </w:rPr>
          <w:tab/>
        </w:r>
        <w:r w:rsidR="00CC0276" w:rsidRPr="00F00D33">
          <w:rPr>
            <w:rStyle w:val="Hyperlink"/>
          </w:rPr>
          <w:t>Verknüpfte Excel-Objekte</w:t>
        </w:r>
        <w:r w:rsidR="00CC0276">
          <w:rPr>
            <w:webHidden/>
          </w:rPr>
          <w:tab/>
        </w:r>
        <w:r w:rsidR="00CC0276">
          <w:rPr>
            <w:webHidden/>
          </w:rPr>
          <w:fldChar w:fldCharType="begin"/>
        </w:r>
        <w:r w:rsidR="00CC0276">
          <w:rPr>
            <w:webHidden/>
          </w:rPr>
          <w:instrText xml:space="preserve"> PAGEREF _Toc298487852 \h </w:instrText>
        </w:r>
        <w:r w:rsidR="00CC0276">
          <w:rPr>
            <w:webHidden/>
          </w:rPr>
        </w:r>
        <w:r w:rsidR="00CC0276">
          <w:rPr>
            <w:webHidden/>
          </w:rPr>
          <w:fldChar w:fldCharType="separate"/>
        </w:r>
        <w:r w:rsidR="00FD17D0">
          <w:rPr>
            <w:webHidden/>
          </w:rPr>
          <w:t>105</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53" w:history="1">
        <w:r w:rsidR="00CC0276" w:rsidRPr="00F00D33">
          <w:rPr>
            <w:rStyle w:val="Hyperlink"/>
          </w:rPr>
          <w:t>12.3</w:t>
        </w:r>
        <w:r w:rsidR="00CC0276">
          <w:rPr>
            <w:rFonts w:asciiTheme="minorHAnsi" w:eastAsiaTheme="minorEastAsia" w:hAnsiTheme="minorHAnsi" w:cstheme="minorBidi"/>
            <w:szCs w:val="22"/>
            <w:lang w:eastAsia="de-CH"/>
          </w:rPr>
          <w:tab/>
        </w:r>
        <w:r w:rsidR="00CC0276" w:rsidRPr="00F00D33">
          <w:rPr>
            <w:rStyle w:val="Hyperlink"/>
          </w:rPr>
          <w:t>Objekte positionieren</w:t>
        </w:r>
        <w:r w:rsidR="00CC0276">
          <w:rPr>
            <w:webHidden/>
          </w:rPr>
          <w:tab/>
        </w:r>
        <w:r w:rsidR="00CC0276">
          <w:rPr>
            <w:webHidden/>
          </w:rPr>
          <w:fldChar w:fldCharType="begin"/>
        </w:r>
        <w:r w:rsidR="00CC0276">
          <w:rPr>
            <w:webHidden/>
          </w:rPr>
          <w:instrText xml:space="preserve"> PAGEREF _Toc298487853 \h </w:instrText>
        </w:r>
        <w:r w:rsidR="00CC0276">
          <w:rPr>
            <w:webHidden/>
          </w:rPr>
        </w:r>
        <w:r w:rsidR="00CC0276">
          <w:rPr>
            <w:webHidden/>
          </w:rPr>
          <w:fldChar w:fldCharType="separate"/>
        </w:r>
        <w:r w:rsidR="00FD17D0">
          <w:rPr>
            <w:webHidden/>
          </w:rPr>
          <w:t>107</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54" w:history="1">
        <w:r w:rsidR="00CC0276" w:rsidRPr="00F00D33">
          <w:rPr>
            <w:rStyle w:val="Hyperlink"/>
            <w:noProof/>
          </w:rPr>
          <w:t>13</w:t>
        </w:r>
        <w:r w:rsidR="00CC0276">
          <w:rPr>
            <w:rFonts w:asciiTheme="minorHAnsi" w:eastAsiaTheme="minorEastAsia" w:hAnsiTheme="minorHAnsi" w:cstheme="minorBidi"/>
            <w:b w:val="0"/>
            <w:noProof/>
            <w:szCs w:val="22"/>
            <w:lang w:eastAsia="de-CH"/>
          </w:rPr>
          <w:tab/>
        </w:r>
        <w:r w:rsidR="00CC0276" w:rsidRPr="00F00D33">
          <w:rPr>
            <w:rStyle w:val="Hyperlink"/>
            <w:noProof/>
          </w:rPr>
          <w:t>Makros</w:t>
        </w:r>
        <w:r w:rsidR="00CC0276">
          <w:rPr>
            <w:noProof/>
            <w:webHidden/>
          </w:rPr>
          <w:tab/>
        </w:r>
        <w:r w:rsidR="00CC0276">
          <w:rPr>
            <w:noProof/>
            <w:webHidden/>
          </w:rPr>
          <w:fldChar w:fldCharType="begin"/>
        </w:r>
        <w:r w:rsidR="00CC0276">
          <w:rPr>
            <w:noProof/>
            <w:webHidden/>
          </w:rPr>
          <w:instrText xml:space="preserve"> PAGEREF _Toc298487854 \h </w:instrText>
        </w:r>
        <w:r w:rsidR="00CC0276">
          <w:rPr>
            <w:noProof/>
            <w:webHidden/>
          </w:rPr>
        </w:r>
        <w:r w:rsidR="00CC0276">
          <w:rPr>
            <w:noProof/>
            <w:webHidden/>
          </w:rPr>
          <w:fldChar w:fldCharType="separate"/>
        </w:r>
        <w:r w:rsidR="00FD17D0">
          <w:rPr>
            <w:noProof/>
            <w:webHidden/>
          </w:rPr>
          <w:t>109</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55" w:history="1">
        <w:r w:rsidR="00CC0276" w:rsidRPr="00F00D33">
          <w:rPr>
            <w:rStyle w:val="Hyperlink"/>
          </w:rPr>
          <w:t>13.1</w:t>
        </w:r>
        <w:r w:rsidR="00CC0276">
          <w:rPr>
            <w:rFonts w:asciiTheme="minorHAnsi" w:eastAsiaTheme="minorEastAsia" w:hAnsiTheme="minorHAnsi" w:cstheme="minorBidi"/>
            <w:szCs w:val="22"/>
            <w:lang w:eastAsia="de-CH"/>
          </w:rPr>
          <w:tab/>
        </w:r>
        <w:r w:rsidR="00CC0276" w:rsidRPr="00F00D33">
          <w:rPr>
            <w:rStyle w:val="Hyperlink"/>
          </w:rPr>
          <w:t>Sicherheitseinstellungen</w:t>
        </w:r>
        <w:r w:rsidR="00CC0276">
          <w:rPr>
            <w:webHidden/>
          </w:rPr>
          <w:tab/>
        </w:r>
        <w:r w:rsidR="00CC0276">
          <w:rPr>
            <w:webHidden/>
          </w:rPr>
          <w:fldChar w:fldCharType="begin"/>
        </w:r>
        <w:r w:rsidR="00CC0276">
          <w:rPr>
            <w:webHidden/>
          </w:rPr>
          <w:instrText xml:space="preserve"> PAGEREF _Toc298487855 \h </w:instrText>
        </w:r>
        <w:r w:rsidR="00CC0276">
          <w:rPr>
            <w:webHidden/>
          </w:rPr>
        </w:r>
        <w:r w:rsidR="00CC0276">
          <w:rPr>
            <w:webHidden/>
          </w:rPr>
          <w:fldChar w:fldCharType="separate"/>
        </w:r>
        <w:r w:rsidR="00FD17D0">
          <w:rPr>
            <w:webHidden/>
          </w:rPr>
          <w:t>109</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56" w:history="1">
        <w:r w:rsidR="00CC0276" w:rsidRPr="00F00D33">
          <w:rPr>
            <w:rStyle w:val="Hyperlink"/>
          </w:rPr>
          <w:t>13.2</w:t>
        </w:r>
        <w:r w:rsidR="00CC0276">
          <w:rPr>
            <w:rFonts w:asciiTheme="minorHAnsi" w:eastAsiaTheme="minorEastAsia" w:hAnsiTheme="minorHAnsi" w:cstheme="minorBidi"/>
            <w:szCs w:val="22"/>
            <w:lang w:eastAsia="de-CH"/>
          </w:rPr>
          <w:tab/>
        </w:r>
        <w:r w:rsidR="00CC0276" w:rsidRPr="00F00D33">
          <w:rPr>
            <w:rStyle w:val="Hyperlink"/>
          </w:rPr>
          <w:t>Makros aufzeichnen – ein nützliches Beispiel</w:t>
        </w:r>
        <w:r w:rsidR="00CC0276">
          <w:rPr>
            <w:webHidden/>
          </w:rPr>
          <w:tab/>
        </w:r>
        <w:r w:rsidR="00CC0276">
          <w:rPr>
            <w:webHidden/>
          </w:rPr>
          <w:fldChar w:fldCharType="begin"/>
        </w:r>
        <w:r w:rsidR="00CC0276">
          <w:rPr>
            <w:webHidden/>
          </w:rPr>
          <w:instrText xml:space="preserve"> PAGEREF _Toc298487856 \h </w:instrText>
        </w:r>
        <w:r w:rsidR="00CC0276">
          <w:rPr>
            <w:webHidden/>
          </w:rPr>
        </w:r>
        <w:r w:rsidR="00CC0276">
          <w:rPr>
            <w:webHidden/>
          </w:rPr>
          <w:fldChar w:fldCharType="separate"/>
        </w:r>
        <w:r w:rsidR="00FD17D0">
          <w:rPr>
            <w:webHidden/>
          </w:rPr>
          <w:t>111</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57" w:history="1">
        <w:r w:rsidR="00CC0276" w:rsidRPr="00F00D33">
          <w:rPr>
            <w:rStyle w:val="Hyperlink"/>
            <w:lang w:eastAsia="de-CH"/>
          </w:rPr>
          <w:t>13.2.1</w:t>
        </w:r>
        <w:r w:rsidR="00CC0276">
          <w:rPr>
            <w:rFonts w:asciiTheme="minorHAnsi" w:eastAsiaTheme="minorEastAsia" w:hAnsiTheme="minorHAnsi" w:cstheme="minorBidi"/>
            <w:szCs w:val="22"/>
            <w:lang w:eastAsia="de-CH"/>
          </w:rPr>
          <w:tab/>
        </w:r>
        <w:r w:rsidR="00CC0276" w:rsidRPr="00F00D33">
          <w:rPr>
            <w:rStyle w:val="Hyperlink"/>
            <w:lang w:eastAsia="de-CH"/>
          </w:rPr>
          <w:t>Vorbereitung</w:t>
        </w:r>
        <w:r w:rsidR="00CC0276">
          <w:rPr>
            <w:webHidden/>
          </w:rPr>
          <w:tab/>
        </w:r>
        <w:r w:rsidR="00CC0276">
          <w:rPr>
            <w:webHidden/>
          </w:rPr>
          <w:fldChar w:fldCharType="begin"/>
        </w:r>
        <w:r w:rsidR="00CC0276">
          <w:rPr>
            <w:webHidden/>
          </w:rPr>
          <w:instrText xml:space="preserve"> PAGEREF _Toc298487857 \h </w:instrText>
        </w:r>
        <w:r w:rsidR="00CC0276">
          <w:rPr>
            <w:webHidden/>
          </w:rPr>
        </w:r>
        <w:r w:rsidR="00CC0276">
          <w:rPr>
            <w:webHidden/>
          </w:rPr>
          <w:fldChar w:fldCharType="separate"/>
        </w:r>
        <w:r w:rsidR="00FD17D0">
          <w:rPr>
            <w:webHidden/>
          </w:rPr>
          <w:t>111</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58" w:history="1">
        <w:r w:rsidR="00CC0276" w:rsidRPr="00F00D33">
          <w:rPr>
            <w:rStyle w:val="Hyperlink"/>
            <w:lang w:eastAsia="de-CH"/>
          </w:rPr>
          <w:t>13.2.2</w:t>
        </w:r>
        <w:r w:rsidR="00CC0276">
          <w:rPr>
            <w:rFonts w:asciiTheme="minorHAnsi" w:eastAsiaTheme="minorEastAsia" w:hAnsiTheme="minorHAnsi" w:cstheme="minorBidi"/>
            <w:szCs w:val="22"/>
            <w:lang w:eastAsia="de-CH"/>
          </w:rPr>
          <w:tab/>
        </w:r>
        <w:r w:rsidR="00CC0276" w:rsidRPr="00F00D33">
          <w:rPr>
            <w:rStyle w:val="Hyperlink"/>
            <w:lang w:eastAsia="de-CH"/>
          </w:rPr>
          <w:t>Befehle Aufzeichnen</w:t>
        </w:r>
        <w:r w:rsidR="00CC0276">
          <w:rPr>
            <w:webHidden/>
          </w:rPr>
          <w:tab/>
        </w:r>
        <w:r w:rsidR="00CC0276">
          <w:rPr>
            <w:webHidden/>
          </w:rPr>
          <w:fldChar w:fldCharType="begin"/>
        </w:r>
        <w:r w:rsidR="00CC0276">
          <w:rPr>
            <w:webHidden/>
          </w:rPr>
          <w:instrText xml:space="preserve"> PAGEREF _Toc298487858 \h </w:instrText>
        </w:r>
        <w:r w:rsidR="00CC0276">
          <w:rPr>
            <w:webHidden/>
          </w:rPr>
        </w:r>
        <w:r w:rsidR="00CC0276">
          <w:rPr>
            <w:webHidden/>
          </w:rPr>
          <w:fldChar w:fldCharType="separate"/>
        </w:r>
        <w:r w:rsidR="00FD17D0">
          <w:rPr>
            <w:webHidden/>
          </w:rPr>
          <w:t>112</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59" w:history="1">
        <w:r w:rsidR="00CC0276" w:rsidRPr="00F00D33">
          <w:rPr>
            <w:rStyle w:val="Hyperlink"/>
          </w:rPr>
          <w:t>13.3</w:t>
        </w:r>
        <w:r w:rsidR="00CC0276">
          <w:rPr>
            <w:rFonts w:asciiTheme="minorHAnsi" w:eastAsiaTheme="minorEastAsia" w:hAnsiTheme="minorHAnsi" w:cstheme="minorBidi"/>
            <w:szCs w:val="22"/>
            <w:lang w:eastAsia="de-CH"/>
          </w:rPr>
          <w:tab/>
        </w:r>
        <w:r w:rsidR="00CC0276" w:rsidRPr="00F00D33">
          <w:rPr>
            <w:rStyle w:val="Hyperlink"/>
          </w:rPr>
          <w:t>Makros in die Symbolleiste für Schnellzugriff einbauen</w:t>
        </w:r>
        <w:r w:rsidR="00CC0276">
          <w:rPr>
            <w:webHidden/>
          </w:rPr>
          <w:tab/>
        </w:r>
        <w:r w:rsidR="00CC0276">
          <w:rPr>
            <w:webHidden/>
          </w:rPr>
          <w:fldChar w:fldCharType="begin"/>
        </w:r>
        <w:r w:rsidR="00CC0276">
          <w:rPr>
            <w:webHidden/>
          </w:rPr>
          <w:instrText xml:space="preserve"> PAGEREF _Toc298487859 \h </w:instrText>
        </w:r>
        <w:r w:rsidR="00CC0276">
          <w:rPr>
            <w:webHidden/>
          </w:rPr>
        </w:r>
        <w:r w:rsidR="00CC0276">
          <w:rPr>
            <w:webHidden/>
          </w:rPr>
          <w:fldChar w:fldCharType="separate"/>
        </w:r>
        <w:r w:rsidR="00FD17D0">
          <w:rPr>
            <w:webHidden/>
          </w:rPr>
          <w:t>116</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60" w:history="1">
        <w:r w:rsidR="00CC0276" w:rsidRPr="00F00D33">
          <w:rPr>
            <w:rStyle w:val="Hyperlink"/>
            <w:noProof/>
          </w:rPr>
          <w:t>14</w:t>
        </w:r>
        <w:r w:rsidR="00CC0276">
          <w:rPr>
            <w:rFonts w:asciiTheme="minorHAnsi" w:eastAsiaTheme="minorEastAsia" w:hAnsiTheme="minorHAnsi" w:cstheme="minorBidi"/>
            <w:b w:val="0"/>
            <w:noProof/>
            <w:szCs w:val="22"/>
            <w:lang w:eastAsia="de-CH"/>
          </w:rPr>
          <w:tab/>
        </w:r>
        <w:r w:rsidR="00CC0276" w:rsidRPr="00F00D33">
          <w:rPr>
            <w:rStyle w:val="Hyperlink"/>
            <w:noProof/>
          </w:rPr>
          <w:t>Texte korrigieren und verbessern</w:t>
        </w:r>
        <w:r w:rsidR="00CC0276">
          <w:rPr>
            <w:noProof/>
            <w:webHidden/>
          </w:rPr>
          <w:tab/>
        </w:r>
        <w:r w:rsidR="00CC0276">
          <w:rPr>
            <w:noProof/>
            <w:webHidden/>
          </w:rPr>
          <w:fldChar w:fldCharType="begin"/>
        </w:r>
        <w:r w:rsidR="00CC0276">
          <w:rPr>
            <w:noProof/>
            <w:webHidden/>
          </w:rPr>
          <w:instrText xml:space="preserve"> PAGEREF _Toc298487860 \h </w:instrText>
        </w:r>
        <w:r w:rsidR="00CC0276">
          <w:rPr>
            <w:noProof/>
            <w:webHidden/>
          </w:rPr>
        </w:r>
        <w:r w:rsidR="00CC0276">
          <w:rPr>
            <w:noProof/>
            <w:webHidden/>
          </w:rPr>
          <w:fldChar w:fldCharType="separate"/>
        </w:r>
        <w:r w:rsidR="00FD17D0">
          <w:rPr>
            <w:noProof/>
            <w:webHidden/>
          </w:rPr>
          <w:t>118</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61" w:history="1">
        <w:r w:rsidR="00CC0276" w:rsidRPr="00F00D33">
          <w:rPr>
            <w:rStyle w:val="Hyperlink"/>
          </w:rPr>
          <w:t>14.1</w:t>
        </w:r>
        <w:r w:rsidR="00CC0276">
          <w:rPr>
            <w:rFonts w:asciiTheme="minorHAnsi" w:eastAsiaTheme="minorEastAsia" w:hAnsiTheme="minorHAnsi" w:cstheme="minorBidi"/>
            <w:szCs w:val="22"/>
            <w:lang w:eastAsia="de-CH"/>
          </w:rPr>
          <w:tab/>
        </w:r>
        <w:r w:rsidR="00CC0276" w:rsidRPr="00F00D33">
          <w:rPr>
            <w:rStyle w:val="Hyperlink"/>
          </w:rPr>
          <w:t>Auto-Texte und Auto-Korrektur</w:t>
        </w:r>
        <w:r w:rsidR="00CC0276">
          <w:rPr>
            <w:webHidden/>
          </w:rPr>
          <w:tab/>
        </w:r>
        <w:r w:rsidR="00CC0276">
          <w:rPr>
            <w:webHidden/>
          </w:rPr>
          <w:fldChar w:fldCharType="begin"/>
        </w:r>
        <w:r w:rsidR="00CC0276">
          <w:rPr>
            <w:webHidden/>
          </w:rPr>
          <w:instrText xml:space="preserve"> PAGEREF _Toc298487861 \h </w:instrText>
        </w:r>
        <w:r w:rsidR="00CC0276">
          <w:rPr>
            <w:webHidden/>
          </w:rPr>
        </w:r>
        <w:r w:rsidR="00CC0276">
          <w:rPr>
            <w:webHidden/>
          </w:rPr>
          <w:fldChar w:fldCharType="separate"/>
        </w:r>
        <w:r w:rsidR="00FD17D0">
          <w:rPr>
            <w:webHidden/>
          </w:rPr>
          <w:t>118</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62" w:history="1">
        <w:r w:rsidR="00CC0276" w:rsidRPr="00F00D33">
          <w:rPr>
            <w:rStyle w:val="Hyperlink"/>
          </w:rPr>
          <w:t>14.1.1</w:t>
        </w:r>
        <w:r w:rsidR="00CC0276">
          <w:rPr>
            <w:rFonts w:asciiTheme="minorHAnsi" w:eastAsiaTheme="minorEastAsia" w:hAnsiTheme="minorHAnsi" w:cstheme="minorBidi"/>
            <w:szCs w:val="22"/>
            <w:lang w:eastAsia="de-CH"/>
          </w:rPr>
          <w:tab/>
        </w:r>
        <w:r w:rsidR="00CC0276" w:rsidRPr="00F00D33">
          <w:rPr>
            <w:rStyle w:val="Hyperlink"/>
          </w:rPr>
          <w:t>Autorkorrektur – Nur Text</w:t>
        </w:r>
        <w:r w:rsidR="00CC0276">
          <w:rPr>
            <w:webHidden/>
          </w:rPr>
          <w:tab/>
        </w:r>
        <w:r w:rsidR="00CC0276">
          <w:rPr>
            <w:webHidden/>
          </w:rPr>
          <w:fldChar w:fldCharType="begin"/>
        </w:r>
        <w:r w:rsidR="00CC0276">
          <w:rPr>
            <w:webHidden/>
          </w:rPr>
          <w:instrText xml:space="preserve"> PAGEREF _Toc298487862 \h </w:instrText>
        </w:r>
        <w:r w:rsidR="00CC0276">
          <w:rPr>
            <w:webHidden/>
          </w:rPr>
        </w:r>
        <w:r w:rsidR="00CC0276">
          <w:rPr>
            <w:webHidden/>
          </w:rPr>
          <w:fldChar w:fldCharType="separate"/>
        </w:r>
        <w:r w:rsidR="00FD17D0">
          <w:rPr>
            <w:webHidden/>
          </w:rPr>
          <w:t>119</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63" w:history="1">
        <w:r w:rsidR="00CC0276" w:rsidRPr="00F00D33">
          <w:rPr>
            <w:rStyle w:val="Hyperlink"/>
          </w:rPr>
          <w:t>14.1.2</w:t>
        </w:r>
        <w:r w:rsidR="00CC0276">
          <w:rPr>
            <w:rFonts w:asciiTheme="minorHAnsi" w:eastAsiaTheme="minorEastAsia" w:hAnsiTheme="minorHAnsi" w:cstheme="minorBidi"/>
            <w:szCs w:val="22"/>
            <w:lang w:eastAsia="de-CH"/>
          </w:rPr>
          <w:tab/>
        </w:r>
        <w:r w:rsidR="00CC0276" w:rsidRPr="00F00D33">
          <w:rPr>
            <w:rStyle w:val="Hyperlink"/>
          </w:rPr>
          <w:t>AutoKorrektur – Formatierter Text</w:t>
        </w:r>
        <w:r w:rsidR="00CC0276">
          <w:rPr>
            <w:webHidden/>
          </w:rPr>
          <w:tab/>
        </w:r>
        <w:r w:rsidR="00CC0276">
          <w:rPr>
            <w:webHidden/>
          </w:rPr>
          <w:fldChar w:fldCharType="begin"/>
        </w:r>
        <w:r w:rsidR="00CC0276">
          <w:rPr>
            <w:webHidden/>
          </w:rPr>
          <w:instrText xml:space="preserve"> PAGEREF _Toc298487863 \h </w:instrText>
        </w:r>
        <w:r w:rsidR="00CC0276">
          <w:rPr>
            <w:webHidden/>
          </w:rPr>
        </w:r>
        <w:r w:rsidR="00CC0276">
          <w:rPr>
            <w:webHidden/>
          </w:rPr>
          <w:fldChar w:fldCharType="separate"/>
        </w:r>
        <w:r w:rsidR="00FD17D0">
          <w:rPr>
            <w:webHidden/>
          </w:rPr>
          <w:t>120</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64" w:history="1">
        <w:r w:rsidR="00CC0276" w:rsidRPr="00F00D33">
          <w:rPr>
            <w:rStyle w:val="Hyperlink"/>
          </w:rPr>
          <w:t>14.2</w:t>
        </w:r>
        <w:r w:rsidR="00CC0276">
          <w:rPr>
            <w:rFonts w:asciiTheme="minorHAnsi" w:eastAsiaTheme="minorEastAsia" w:hAnsiTheme="minorHAnsi" w:cstheme="minorBidi"/>
            <w:szCs w:val="22"/>
            <w:lang w:eastAsia="de-CH"/>
          </w:rPr>
          <w:tab/>
        </w:r>
        <w:r w:rsidR="00CC0276" w:rsidRPr="00F00D33">
          <w:rPr>
            <w:rStyle w:val="Hyperlink"/>
          </w:rPr>
          <w:t>Rechtschreibung und Grammatik</w:t>
        </w:r>
        <w:r w:rsidR="00CC0276">
          <w:rPr>
            <w:webHidden/>
          </w:rPr>
          <w:tab/>
        </w:r>
        <w:r w:rsidR="00CC0276">
          <w:rPr>
            <w:webHidden/>
          </w:rPr>
          <w:fldChar w:fldCharType="begin"/>
        </w:r>
        <w:r w:rsidR="00CC0276">
          <w:rPr>
            <w:webHidden/>
          </w:rPr>
          <w:instrText xml:space="preserve"> PAGEREF _Toc298487864 \h </w:instrText>
        </w:r>
        <w:r w:rsidR="00CC0276">
          <w:rPr>
            <w:webHidden/>
          </w:rPr>
        </w:r>
        <w:r w:rsidR="00CC0276">
          <w:rPr>
            <w:webHidden/>
          </w:rPr>
          <w:fldChar w:fldCharType="separate"/>
        </w:r>
        <w:r w:rsidR="00FD17D0">
          <w:rPr>
            <w:webHidden/>
          </w:rPr>
          <w:t>121</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65" w:history="1">
        <w:r w:rsidR="00CC0276" w:rsidRPr="00F00D33">
          <w:rPr>
            <w:rStyle w:val="Hyperlink"/>
          </w:rPr>
          <w:t>14.2.1</w:t>
        </w:r>
        <w:r w:rsidR="00CC0276">
          <w:rPr>
            <w:rFonts w:asciiTheme="minorHAnsi" w:eastAsiaTheme="minorEastAsia" w:hAnsiTheme="minorHAnsi" w:cstheme="minorBidi"/>
            <w:szCs w:val="22"/>
            <w:lang w:eastAsia="de-CH"/>
          </w:rPr>
          <w:tab/>
        </w:r>
        <w:r w:rsidR="00CC0276" w:rsidRPr="00F00D33">
          <w:rPr>
            <w:rStyle w:val="Hyperlink"/>
          </w:rPr>
          <w:t>Voraussetzungen</w:t>
        </w:r>
        <w:r w:rsidR="00CC0276">
          <w:rPr>
            <w:webHidden/>
          </w:rPr>
          <w:tab/>
        </w:r>
        <w:r w:rsidR="00CC0276">
          <w:rPr>
            <w:webHidden/>
          </w:rPr>
          <w:fldChar w:fldCharType="begin"/>
        </w:r>
        <w:r w:rsidR="00CC0276">
          <w:rPr>
            <w:webHidden/>
          </w:rPr>
          <w:instrText xml:space="preserve"> PAGEREF _Toc298487865 \h </w:instrText>
        </w:r>
        <w:r w:rsidR="00CC0276">
          <w:rPr>
            <w:webHidden/>
          </w:rPr>
        </w:r>
        <w:r w:rsidR="00CC0276">
          <w:rPr>
            <w:webHidden/>
          </w:rPr>
          <w:fldChar w:fldCharType="separate"/>
        </w:r>
        <w:r w:rsidR="00FD17D0">
          <w:rPr>
            <w:webHidden/>
          </w:rPr>
          <w:t>121</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66" w:history="1">
        <w:r w:rsidR="00CC0276" w:rsidRPr="00F00D33">
          <w:rPr>
            <w:rStyle w:val="Hyperlink"/>
          </w:rPr>
          <w:t>14.2.2</w:t>
        </w:r>
        <w:r w:rsidR="00CC0276">
          <w:rPr>
            <w:rFonts w:asciiTheme="minorHAnsi" w:eastAsiaTheme="minorEastAsia" w:hAnsiTheme="minorHAnsi" w:cstheme="minorBidi"/>
            <w:szCs w:val="22"/>
            <w:lang w:eastAsia="de-CH"/>
          </w:rPr>
          <w:tab/>
        </w:r>
        <w:r w:rsidR="00CC0276" w:rsidRPr="00F00D33">
          <w:rPr>
            <w:rStyle w:val="Hyperlink"/>
          </w:rPr>
          <w:t>Laufende Prüfung während der Eingabe</w:t>
        </w:r>
        <w:r w:rsidR="00CC0276">
          <w:rPr>
            <w:webHidden/>
          </w:rPr>
          <w:tab/>
        </w:r>
        <w:r w:rsidR="00CC0276">
          <w:rPr>
            <w:webHidden/>
          </w:rPr>
          <w:fldChar w:fldCharType="begin"/>
        </w:r>
        <w:r w:rsidR="00CC0276">
          <w:rPr>
            <w:webHidden/>
          </w:rPr>
          <w:instrText xml:space="preserve"> PAGEREF _Toc298487866 \h </w:instrText>
        </w:r>
        <w:r w:rsidR="00CC0276">
          <w:rPr>
            <w:webHidden/>
          </w:rPr>
        </w:r>
        <w:r w:rsidR="00CC0276">
          <w:rPr>
            <w:webHidden/>
          </w:rPr>
          <w:fldChar w:fldCharType="separate"/>
        </w:r>
        <w:r w:rsidR="00FD17D0">
          <w:rPr>
            <w:webHidden/>
          </w:rPr>
          <w:t>123</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67" w:history="1">
        <w:r w:rsidR="00CC0276" w:rsidRPr="00F00D33">
          <w:rPr>
            <w:rStyle w:val="Hyperlink"/>
          </w:rPr>
          <w:t>14.2.3</w:t>
        </w:r>
        <w:r w:rsidR="00CC0276">
          <w:rPr>
            <w:rFonts w:asciiTheme="minorHAnsi" w:eastAsiaTheme="minorEastAsia" w:hAnsiTheme="minorHAnsi" w:cstheme="minorBidi"/>
            <w:szCs w:val="22"/>
            <w:lang w:eastAsia="de-CH"/>
          </w:rPr>
          <w:tab/>
        </w:r>
        <w:r w:rsidR="00CC0276" w:rsidRPr="00F00D33">
          <w:rPr>
            <w:rStyle w:val="Hyperlink"/>
          </w:rPr>
          <w:t>Manueller Korrekturlauf</w:t>
        </w:r>
        <w:r w:rsidR="00CC0276">
          <w:rPr>
            <w:webHidden/>
          </w:rPr>
          <w:tab/>
        </w:r>
        <w:r w:rsidR="00CC0276">
          <w:rPr>
            <w:webHidden/>
          </w:rPr>
          <w:fldChar w:fldCharType="begin"/>
        </w:r>
        <w:r w:rsidR="00CC0276">
          <w:rPr>
            <w:webHidden/>
          </w:rPr>
          <w:instrText xml:space="preserve"> PAGEREF _Toc298487867 \h </w:instrText>
        </w:r>
        <w:r w:rsidR="00CC0276">
          <w:rPr>
            <w:webHidden/>
          </w:rPr>
        </w:r>
        <w:r w:rsidR="00CC0276">
          <w:rPr>
            <w:webHidden/>
          </w:rPr>
          <w:fldChar w:fldCharType="separate"/>
        </w:r>
        <w:r w:rsidR="00FD17D0">
          <w:rPr>
            <w:webHidden/>
          </w:rPr>
          <w:t>124</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68" w:history="1">
        <w:r w:rsidR="00CC0276" w:rsidRPr="00F00D33">
          <w:rPr>
            <w:rStyle w:val="Hyperlink"/>
          </w:rPr>
          <w:t>14.3</w:t>
        </w:r>
        <w:r w:rsidR="00CC0276">
          <w:rPr>
            <w:rFonts w:asciiTheme="minorHAnsi" w:eastAsiaTheme="minorEastAsia" w:hAnsiTheme="minorHAnsi" w:cstheme="minorBidi"/>
            <w:szCs w:val="22"/>
            <w:lang w:eastAsia="de-CH"/>
          </w:rPr>
          <w:tab/>
        </w:r>
        <w:r w:rsidR="00CC0276" w:rsidRPr="00F00D33">
          <w:rPr>
            <w:rStyle w:val="Hyperlink"/>
          </w:rPr>
          <w:t>Thesaurus – Sinn- und sachverwandte Wörter</w:t>
        </w:r>
        <w:r w:rsidR="00CC0276">
          <w:rPr>
            <w:webHidden/>
          </w:rPr>
          <w:tab/>
        </w:r>
        <w:r w:rsidR="00CC0276">
          <w:rPr>
            <w:webHidden/>
          </w:rPr>
          <w:fldChar w:fldCharType="begin"/>
        </w:r>
        <w:r w:rsidR="00CC0276">
          <w:rPr>
            <w:webHidden/>
          </w:rPr>
          <w:instrText xml:space="preserve"> PAGEREF _Toc298487868 \h </w:instrText>
        </w:r>
        <w:r w:rsidR="00CC0276">
          <w:rPr>
            <w:webHidden/>
          </w:rPr>
        </w:r>
        <w:r w:rsidR="00CC0276">
          <w:rPr>
            <w:webHidden/>
          </w:rPr>
          <w:fldChar w:fldCharType="separate"/>
        </w:r>
        <w:r w:rsidR="00FD17D0">
          <w:rPr>
            <w:webHidden/>
          </w:rPr>
          <w:t>128</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69" w:history="1">
        <w:r w:rsidR="00CC0276" w:rsidRPr="00F00D33">
          <w:rPr>
            <w:rStyle w:val="Hyperlink"/>
          </w:rPr>
          <w:t>14.3.1</w:t>
        </w:r>
        <w:r w:rsidR="00CC0276">
          <w:rPr>
            <w:rFonts w:asciiTheme="minorHAnsi" w:eastAsiaTheme="minorEastAsia" w:hAnsiTheme="minorHAnsi" w:cstheme="minorBidi"/>
            <w:szCs w:val="22"/>
            <w:lang w:eastAsia="de-CH"/>
          </w:rPr>
          <w:tab/>
        </w:r>
        <w:r w:rsidR="00CC0276" w:rsidRPr="00F00D33">
          <w:rPr>
            <w:rStyle w:val="Hyperlink"/>
          </w:rPr>
          <w:t>Einfache Synonym-Suche mit dem Kontext</w:t>
        </w:r>
        <w:r w:rsidR="0025507B">
          <w:rPr>
            <w:rStyle w:val="Hyperlink"/>
          </w:rPr>
          <w:t>Menü</w:t>
        </w:r>
        <w:r w:rsidR="00CC0276">
          <w:rPr>
            <w:webHidden/>
          </w:rPr>
          <w:tab/>
        </w:r>
        <w:r w:rsidR="00CC0276">
          <w:rPr>
            <w:webHidden/>
          </w:rPr>
          <w:fldChar w:fldCharType="begin"/>
        </w:r>
        <w:r w:rsidR="00CC0276">
          <w:rPr>
            <w:webHidden/>
          </w:rPr>
          <w:instrText xml:space="preserve"> PAGEREF _Toc298487869 \h </w:instrText>
        </w:r>
        <w:r w:rsidR="00CC0276">
          <w:rPr>
            <w:webHidden/>
          </w:rPr>
        </w:r>
        <w:r w:rsidR="00CC0276">
          <w:rPr>
            <w:webHidden/>
          </w:rPr>
          <w:fldChar w:fldCharType="separate"/>
        </w:r>
        <w:r w:rsidR="00FD17D0">
          <w:rPr>
            <w:webHidden/>
          </w:rPr>
          <w:t>128</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70" w:history="1">
        <w:r w:rsidR="00CC0276" w:rsidRPr="00F00D33">
          <w:rPr>
            <w:rStyle w:val="Hyperlink"/>
          </w:rPr>
          <w:t>14.3.2</w:t>
        </w:r>
        <w:r w:rsidR="00CC0276">
          <w:rPr>
            <w:rFonts w:asciiTheme="minorHAnsi" w:eastAsiaTheme="minorEastAsia" w:hAnsiTheme="minorHAnsi" w:cstheme="minorBidi"/>
            <w:szCs w:val="22"/>
            <w:lang w:eastAsia="de-CH"/>
          </w:rPr>
          <w:tab/>
        </w:r>
        <w:r w:rsidR="00CC0276" w:rsidRPr="00F00D33">
          <w:rPr>
            <w:rStyle w:val="Hyperlink"/>
          </w:rPr>
          <w:t>Erweiterte Suche: Thesaurus bzw. Recherche</w:t>
        </w:r>
        <w:r w:rsidR="00CC0276">
          <w:rPr>
            <w:webHidden/>
          </w:rPr>
          <w:tab/>
        </w:r>
        <w:r w:rsidR="00CC0276">
          <w:rPr>
            <w:webHidden/>
          </w:rPr>
          <w:fldChar w:fldCharType="begin"/>
        </w:r>
        <w:r w:rsidR="00CC0276">
          <w:rPr>
            <w:webHidden/>
          </w:rPr>
          <w:instrText xml:space="preserve"> PAGEREF _Toc298487870 \h </w:instrText>
        </w:r>
        <w:r w:rsidR="00CC0276">
          <w:rPr>
            <w:webHidden/>
          </w:rPr>
        </w:r>
        <w:r w:rsidR="00CC0276">
          <w:rPr>
            <w:webHidden/>
          </w:rPr>
          <w:fldChar w:fldCharType="separate"/>
        </w:r>
        <w:r w:rsidR="00FD17D0">
          <w:rPr>
            <w:webHidden/>
          </w:rPr>
          <w:t>128</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71" w:history="1">
        <w:r w:rsidR="00CC0276" w:rsidRPr="00F00D33">
          <w:rPr>
            <w:rStyle w:val="Hyperlink"/>
          </w:rPr>
          <w:t>14.4</w:t>
        </w:r>
        <w:r w:rsidR="00CC0276">
          <w:rPr>
            <w:rFonts w:asciiTheme="minorHAnsi" w:eastAsiaTheme="minorEastAsia" w:hAnsiTheme="minorHAnsi" w:cstheme="minorBidi"/>
            <w:szCs w:val="22"/>
            <w:lang w:eastAsia="de-CH"/>
          </w:rPr>
          <w:tab/>
        </w:r>
        <w:r w:rsidR="00CC0276" w:rsidRPr="00F00D33">
          <w:rPr>
            <w:rStyle w:val="Hyperlink"/>
          </w:rPr>
          <w:t>Silbentrennung</w:t>
        </w:r>
        <w:r w:rsidR="00CC0276">
          <w:rPr>
            <w:webHidden/>
          </w:rPr>
          <w:tab/>
        </w:r>
        <w:r w:rsidR="00CC0276">
          <w:rPr>
            <w:webHidden/>
          </w:rPr>
          <w:fldChar w:fldCharType="begin"/>
        </w:r>
        <w:r w:rsidR="00CC0276">
          <w:rPr>
            <w:webHidden/>
          </w:rPr>
          <w:instrText xml:space="preserve"> PAGEREF _Toc298487871 \h </w:instrText>
        </w:r>
        <w:r w:rsidR="00CC0276">
          <w:rPr>
            <w:webHidden/>
          </w:rPr>
        </w:r>
        <w:r w:rsidR="00CC0276">
          <w:rPr>
            <w:webHidden/>
          </w:rPr>
          <w:fldChar w:fldCharType="separate"/>
        </w:r>
        <w:r w:rsidR="00FD17D0">
          <w:rPr>
            <w:webHidden/>
          </w:rPr>
          <w:t>130</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72" w:history="1">
        <w:r w:rsidR="00CC0276" w:rsidRPr="00F00D33">
          <w:rPr>
            <w:rStyle w:val="Hyperlink"/>
          </w:rPr>
          <w:t>14.4.1</w:t>
        </w:r>
        <w:r w:rsidR="00CC0276">
          <w:rPr>
            <w:rFonts w:asciiTheme="minorHAnsi" w:eastAsiaTheme="minorEastAsia" w:hAnsiTheme="minorHAnsi" w:cstheme="minorBidi"/>
            <w:szCs w:val="22"/>
            <w:lang w:eastAsia="de-CH"/>
          </w:rPr>
          <w:tab/>
        </w:r>
        <w:r w:rsidR="00CC0276" w:rsidRPr="00F00D33">
          <w:rPr>
            <w:rStyle w:val="Hyperlink"/>
          </w:rPr>
          <w:t>Automatische Silbentrennung</w:t>
        </w:r>
        <w:r w:rsidR="00CC0276">
          <w:rPr>
            <w:webHidden/>
          </w:rPr>
          <w:tab/>
        </w:r>
        <w:r w:rsidR="00CC0276">
          <w:rPr>
            <w:webHidden/>
          </w:rPr>
          <w:fldChar w:fldCharType="begin"/>
        </w:r>
        <w:r w:rsidR="00CC0276">
          <w:rPr>
            <w:webHidden/>
          </w:rPr>
          <w:instrText xml:space="preserve"> PAGEREF _Toc298487872 \h </w:instrText>
        </w:r>
        <w:r w:rsidR="00CC0276">
          <w:rPr>
            <w:webHidden/>
          </w:rPr>
        </w:r>
        <w:r w:rsidR="00CC0276">
          <w:rPr>
            <w:webHidden/>
          </w:rPr>
          <w:fldChar w:fldCharType="separate"/>
        </w:r>
        <w:r w:rsidR="00FD17D0">
          <w:rPr>
            <w:webHidden/>
          </w:rPr>
          <w:t>130</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73" w:history="1">
        <w:r w:rsidR="00CC0276" w:rsidRPr="00F00D33">
          <w:rPr>
            <w:rStyle w:val="Hyperlink"/>
          </w:rPr>
          <w:t>14.4.2</w:t>
        </w:r>
        <w:r w:rsidR="00CC0276">
          <w:rPr>
            <w:rFonts w:asciiTheme="minorHAnsi" w:eastAsiaTheme="minorEastAsia" w:hAnsiTheme="minorHAnsi" w:cstheme="minorBidi"/>
            <w:szCs w:val="22"/>
            <w:lang w:eastAsia="de-CH"/>
          </w:rPr>
          <w:tab/>
        </w:r>
        <w:r w:rsidR="00CC0276" w:rsidRPr="00F00D33">
          <w:rPr>
            <w:rStyle w:val="Hyperlink"/>
          </w:rPr>
          <w:t>Manuelle Silbentrennung</w:t>
        </w:r>
        <w:r w:rsidR="00CC0276">
          <w:rPr>
            <w:webHidden/>
          </w:rPr>
          <w:tab/>
        </w:r>
        <w:r w:rsidR="00CC0276">
          <w:rPr>
            <w:webHidden/>
          </w:rPr>
          <w:fldChar w:fldCharType="begin"/>
        </w:r>
        <w:r w:rsidR="00CC0276">
          <w:rPr>
            <w:webHidden/>
          </w:rPr>
          <w:instrText xml:space="preserve"> PAGEREF _Toc298487873 \h </w:instrText>
        </w:r>
        <w:r w:rsidR="00CC0276">
          <w:rPr>
            <w:webHidden/>
          </w:rPr>
        </w:r>
        <w:r w:rsidR="00CC0276">
          <w:rPr>
            <w:webHidden/>
          </w:rPr>
          <w:fldChar w:fldCharType="separate"/>
        </w:r>
        <w:r w:rsidR="00FD17D0">
          <w:rPr>
            <w:webHidden/>
          </w:rPr>
          <w:t>130</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74" w:history="1">
        <w:r w:rsidR="00CC0276" w:rsidRPr="00F00D33">
          <w:rPr>
            <w:rStyle w:val="Hyperlink"/>
          </w:rPr>
          <w:t>14.4.3</w:t>
        </w:r>
        <w:r w:rsidR="00CC0276">
          <w:rPr>
            <w:rFonts w:asciiTheme="minorHAnsi" w:eastAsiaTheme="minorEastAsia" w:hAnsiTheme="minorHAnsi" w:cstheme="minorBidi"/>
            <w:szCs w:val="22"/>
            <w:lang w:eastAsia="de-CH"/>
          </w:rPr>
          <w:tab/>
        </w:r>
        <w:r w:rsidR="00CC0276" w:rsidRPr="00F00D33">
          <w:rPr>
            <w:rStyle w:val="Hyperlink"/>
          </w:rPr>
          <w:t>Bedingte Trennstriche</w:t>
        </w:r>
        <w:r w:rsidR="00CC0276">
          <w:rPr>
            <w:webHidden/>
          </w:rPr>
          <w:tab/>
        </w:r>
        <w:r w:rsidR="00CC0276">
          <w:rPr>
            <w:webHidden/>
          </w:rPr>
          <w:fldChar w:fldCharType="begin"/>
        </w:r>
        <w:r w:rsidR="00CC0276">
          <w:rPr>
            <w:webHidden/>
          </w:rPr>
          <w:instrText xml:space="preserve"> PAGEREF _Toc298487874 \h </w:instrText>
        </w:r>
        <w:r w:rsidR="00CC0276">
          <w:rPr>
            <w:webHidden/>
          </w:rPr>
        </w:r>
        <w:r w:rsidR="00CC0276">
          <w:rPr>
            <w:webHidden/>
          </w:rPr>
          <w:fldChar w:fldCharType="separate"/>
        </w:r>
        <w:r w:rsidR="00FD17D0">
          <w:rPr>
            <w:webHidden/>
          </w:rPr>
          <w:t>131</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75" w:history="1">
        <w:r w:rsidR="00CC0276" w:rsidRPr="00F00D33">
          <w:rPr>
            <w:rStyle w:val="Hyperlink"/>
          </w:rPr>
          <w:t>14.4.4</w:t>
        </w:r>
        <w:r w:rsidR="00CC0276">
          <w:rPr>
            <w:rFonts w:asciiTheme="minorHAnsi" w:eastAsiaTheme="minorEastAsia" w:hAnsiTheme="minorHAnsi" w:cstheme="minorBidi"/>
            <w:szCs w:val="22"/>
            <w:lang w:eastAsia="de-CH"/>
          </w:rPr>
          <w:tab/>
        </w:r>
        <w:r w:rsidR="00CC0276" w:rsidRPr="00F00D33">
          <w:rPr>
            <w:rStyle w:val="Hyperlink"/>
          </w:rPr>
          <w:t>Geschützte Trennstriche und geschützte Leerzeichen</w:t>
        </w:r>
        <w:r w:rsidR="00CC0276">
          <w:rPr>
            <w:webHidden/>
          </w:rPr>
          <w:tab/>
        </w:r>
        <w:r w:rsidR="00CC0276">
          <w:rPr>
            <w:webHidden/>
          </w:rPr>
          <w:fldChar w:fldCharType="begin"/>
        </w:r>
        <w:r w:rsidR="00CC0276">
          <w:rPr>
            <w:webHidden/>
          </w:rPr>
          <w:instrText xml:space="preserve"> PAGEREF _Toc298487875 \h </w:instrText>
        </w:r>
        <w:r w:rsidR="00CC0276">
          <w:rPr>
            <w:webHidden/>
          </w:rPr>
        </w:r>
        <w:r w:rsidR="00CC0276">
          <w:rPr>
            <w:webHidden/>
          </w:rPr>
          <w:fldChar w:fldCharType="separate"/>
        </w:r>
        <w:r w:rsidR="00FD17D0">
          <w:rPr>
            <w:webHidden/>
          </w:rPr>
          <w:t>132</w:t>
        </w:r>
        <w:r w:rsidR="00CC0276">
          <w:rPr>
            <w:webHidden/>
          </w:rPr>
          <w:fldChar w:fldCharType="end"/>
        </w:r>
      </w:hyperlink>
    </w:p>
    <w:p w:rsidR="00CC0276" w:rsidRDefault="00FD3649">
      <w:pPr>
        <w:pStyle w:val="Verzeichnis3"/>
        <w:rPr>
          <w:rFonts w:asciiTheme="minorHAnsi" w:eastAsiaTheme="minorEastAsia" w:hAnsiTheme="minorHAnsi" w:cstheme="minorBidi"/>
          <w:szCs w:val="22"/>
          <w:lang w:eastAsia="de-CH"/>
        </w:rPr>
      </w:pPr>
      <w:hyperlink w:anchor="_Toc298487876" w:history="1">
        <w:r w:rsidR="00CC0276" w:rsidRPr="00F00D33">
          <w:rPr>
            <w:rStyle w:val="Hyperlink"/>
          </w:rPr>
          <w:t>14.4.5</w:t>
        </w:r>
        <w:r w:rsidR="00CC0276">
          <w:rPr>
            <w:rFonts w:asciiTheme="minorHAnsi" w:eastAsiaTheme="minorEastAsia" w:hAnsiTheme="minorHAnsi" w:cstheme="minorBidi"/>
            <w:szCs w:val="22"/>
            <w:lang w:eastAsia="de-CH"/>
          </w:rPr>
          <w:tab/>
        </w:r>
        <w:r w:rsidR="00CC0276" w:rsidRPr="00F00D33">
          <w:rPr>
            <w:rStyle w:val="Hyperlink"/>
          </w:rPr>
          <w:t>Wort nicht trennen</w:t>
        </w:r>
        <w:r w:rsidR="00CC0276">
          <w:rPr>
            <w:webHidden/>
          </w:rPr>
          <w:tab/>
        </w:r>
        <w:r w:rsidR="00CC0276">
          <w:rPr>
            <w:webHidden/>
          </w:rPr>
          <w:fldChar w:fldCharType="begin"/>
        </w:r>
        <w:r w:rsidR="00CC0276">
          <w:rPr>
            <w:webHidden/>
          </w:rPr>
          <w:instrText xml:space="preserve"> PAGEREF _Toc298487876 \h </w:instrText>
        </w:r>
        <w:r w:rsidR="00CC0276">
          <w:rPr>
            <w:webHidden/>
          </w:rPr>
        </w:r>
        <w:r w:rsidR="00CC0276">
          <w:rPr>
            <w:webHidden/>
          </w:rPr>
          <w:fldChar w:fldCharType="separate"/>
        </w:r>
        <w:r w:rsidR="00FD17D0">
          <w:rPr>
            <w:webHidden/>
          </w:rPr>
          <w:t>133</w:t>
        </w:r>
        <w:r w:rsidR="00CC0276">
          <w:rPr>
            <w:webHidden/>
          </w:rPr>
          <w:fldChar w:fldCharType="end"/>
        </w:r>
      </w:hyperlink>
    </w:p>
    <w:p w:rsidR="00CC0276" w:rsidRDefault="00FD3649">
      <w:pPr>
        <w:pStyle w:val="Verzeichnis1"/>
        <w:rPr>
          <w:rFonts w:asciiTheme="minorHAnsi" w:eastAsiaTheme="minorEastAsia" w:hAnsiTheme="minorHAnsi" w:cstheme="minorBidi"/>
          <w:b w:val="0"/>
          <w:noProof/>
          <w:szCs w:val="22"/>
          <w:lang w:eastAsia="de-CH"/>
        </w:rPr>
      </w:pPr>
      <w:hyperlink w:anchor="_Toc298487877" w:history="1">
        <w:r w:rsidR="00CC0276" w:rsidRPr="00F00D33">
          <w:rPr>
            <w:rStyle w:val="Hyperlink"/>
            <w:noProof/>
          </w:rPr>
          <w:t>15</w:t>
        </w:r>
        <w:r w:rsidR="00CC0276">
          <w:rPr>
            <w:rFonts w:asciiTheme="minorHAnsi" w:eastAsiaTheme="minorEastAsia" w:hAnsiTheme="minorHAnsi" w:cstheme="minorBidi"/>
            <w:b w:val="0"/>
            <w:noProof/>
            <w:szCs w:val="22"/>
            <w:lang w:eastAsia="de-CH"/>
          </w:rPr>
          <w:tab/>
        </w:r>
        <w:r w:rsidR="00CC0276" w:rsidRPr="00F00D33">
          <w:rPr>
            <w:rStyle w:val="Hyperlink"/>
            <w:noProof/>
          </w:rPr>
          <w:t>Gliederung</w:t>
        </w:r>
        <w:r w:rsidR="00CC0276">
          <w:rPr>
            <w:noProof/>
            <w:webHidden/>
          </w:rPr>
          <w:tab/>
        </w:r>
        <w:r w:rsidR="00CC0276">
          <w:rPr>
            <w:noProof/>
            <w:webHidden/>
          </w:rPr>
          <w:fldChar w:fldCharType="begin"/>
        </w:r>
        <w:r w:rsidR="00CC0276">
          <w:rPr>
            <w:noProof/>
            <w:webHidden/>
          </w:rPr>
          <w:instrText xml:space="preserve"> PAGEREF _Toc298487877 \h </w:instrText>
        </w:r>
        <w:r w:rsidR="00CC0276">
          <w:rPr>
            <w:noProof/>
            <w:webHidden/>
          </w:rPr>
        </w:r>
        <w:r w:rsidR="00CC0276">
          <w:rPr>
            <w:noProof/>
            <w:webHidden/>
          </w:rPr>
          <w:fldChar w:fldCharType="separate"/>
        </w:r>
        <w:r w:rsidR="00FD17D0">
          <w:rPr>
            <w:noProof/>
            <w:webHidden/>
          </w:rPr>
          <w:t>134</w:t>
        </w:r>
        <w:r w:rsidR="00CC0276">
          <w:rPr>
            <w:noProof/>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78" w:history="1">
        <w:r w:rsidR="00CC0276" w:rsidRPr="00F00D33">
          <w:rPr>
            <w:rStyle w:val="Hyperlink"/>
          </w:rPr>
          <w:t>15.1</w:t>
        </w:r>
        <w:r w:rsidR="00CC0276">
          <w:rPr>
            <w:rFonts w:asciiTheme="minorHAnsi" w:eastAsiaTheme="minorEastAsia" w:hAnsiTheme="minorHAnsi" w:cstheme="minorBidi"/>
            <w:szCs w:val="22"/>
            <w:lang w:eastAsia="de-CH"/>
          </w:rPr>
          <w:tab/>
        </w:r>
        <w:r w:rsidR="00CC0276" w:rsidRPr="00F00D33">
          <w:rPr>
            <w:rStyle w:val="Hyperlink"/>
          </w:rPr>
          <w:t>Navigation</w:t>
        </w:r>
        <w:r w:rsidR="00CC0276">
          <w:rPr>
            <w:webHidden/>
          </w:rPr>
          <w:tab/>
        </w:r>
        <w:r w:rsidR="00CC0276">
          <w:rPr>
            <w:webHidden/>
          </w:rPr>
          <w:fldChar w:fldCharType="begin"/>
        </w:r>
        <w:r w:rsidR="00CC0276">
          <w:rPr>
            <w:webHidden/>
          </w:rPr>
          <w:instrText xml:space="preserve"> PAGEREF _Toc298487878 \h </w:instrText>
        </w:r>
        <w:r w:rsidR="00CC0276">
          <w:rPr>
            <w:webHidden/>
          </w:rPr>
        </w:r>
        <w:r w:rsidR="00CC0276">
          <w:rPr>
            <w:webHidden/>
          </w:rPr>
          <w:fldChar w:fldCharType="separate"/>
        </w:r>
        <w:r w:rsidR="00FD17D0">
          <w:rPr>
            <w:webHidden/>
          </w:rPr>
          <w:t>134</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79" w:history="1">
        <w:r w:rsidR="00CC0276" w:rsidRPr="00F00D33">
          <w:rPr>
            <w:rStyle w:val="Hyperlink"/>
          </w:rPr>
          <w:t>15.2</w:t>
        </w:r>
        <w:r w:rsidR="00CC0276">
          <w:rPr>
            <w:rFonts w:asciiTheme="minorHAnsi" w:eastAsiaTheme="minorEastAsia" w:hAnsiTheme="minorHAnsi" w:cstheme="minorBidi"/>
            <w:szCs w:val="22"/>
            <w:lang w:eastAsia="de-CH"/>
          </w:rPr>
          <w:tab/>
        </w:r>
        <w:r w:rsidR="00CC0276" w:rsidRPr="00F00D33">
          <w:rPr>
            <w:rStyle w:val="Hyperlink"/>
          </w:rPr>
          <w:t>Fenster teilen</w:t>
        </w:r>
        <w:r w:rsidR="00CC0276">
          <w:rPr>
            <w:webHidden/>
          </w:rPr>
          <w:tab/>
        </w:r>
        <w:r w:rsidR="00CC0276">
          <w:rPr>
            <w:webHidden/>
          </w:rPr>
          <w:fldChar w:fldCharType="begin"/>
        </w:r>
        <w:r w:rsidR="00CC0276">
          <w:rPr>
            <w:webHidden/>
          </w:rPr>
          <w:instrText xml:space="preserve"> PAGEREF _Toc298487879 \h </w:instrText>
        </w:r>
        <w:r w:rsidR="00CC0276">
          <w:rPr>
            <w:webHidden/>
          </w:rPr>
        </w:r>
        <w:r w:rsidR="00CC0276">
          <w:rPr>
            <w:webHidden/>
          </w:rPr>
          <w:fldChar w:fldCharType="separate"/>
        </w:r>
        <w:r w:rsidR="00FD17D0">
          <w:rPr>
            <w:webHidden/>
          </w:rPr>
          <w:t>135</w:t>
        </w:r>
        <w:r w:rsidR="00CC0276">
          <w:rPr>
            <w:webHidden/>
          </w:rPr>
          <w:fldChar w:fldCharType="end"/>
        </w:r>
      </w:hyperlink>
    </w:p>
    <w:p w:rsidR="00CC0276" w:rsidRDefault="00FD3649">
      <w:pPr>
        <w:pStyle w:val="Verzeichnis2"/>
        <w:rPr>
          <w:rFonts w:asciiTheme="minorHAnsi" w:eastAsiaTheme="minorEastAsia" w:hAnsiTheme="minorHAnsi" w:cstheme="minorBidi"/>
          <w:szCs w:val="22"/>
          <w:lang w:eastAsia="de-CH"/>
        </w:rPr>
      </w:pPr>
      <w:hyperlink w:anchor="_Toc298487880" w:history="1">
        <w:r w:rsidR="00CC0276" w:rsidRPr="00F00D33">
          <w:rPr>
            <w:rStyle w:val="Hyperlink"/>
          </w:rPr>
          <w:t>15.3</w:t>
        </w:r>
        <w:r w:rsidR="00CC0276">
          <w:rPr>
            <w:rFonts w:asciiTheme="minorHAnsi" w:eastAsiaTheme="minorEastAsia" w:hAnsiTheme="minorHAnsi" w:cstheme="minorBidi"/>
            <w:szCs w:val="22"/>
            <w:lang w:eastAsia="de-CH"/>
          </w:rPr>
          <w:tab/>
        </w:r>
        <w:r w:rsidR="00CC0276" w:rsidRPr="00F00D33">
          <w:rPr>
            <w:rStyle w:val="Hyperlink"/>
          </w:rPr>
          <w:t>Gliederungsansicht</w:t>
        </w:r>
        <w:r w:rsidR="00CC0276">
          <w:rPr>
            <w:webHidden/>
          </w:rPr>
          <w:tab/>
        </w:r>
        <w:r w:rsidR="00CC0276">
          <w:rPr>
            <w:webHidden/>
          </w:rPr>
          <w:fldChar w:fldCharType="begin"/>
        </w:r>
        <w:r w:rsidR="00CC0276">
          <w:rPr>
            <w:webHidden/>
          </w:rPr>
          <w:instrText xml:space="preserve"> PAGEREF _Toc298487880 \h </w:instrText>
        </w:r>
        <w:r w:rsidR="00CC0276">
          <w:rPr>
            <w:webHidden/>
          </w:rPr>
        </w:r>
        <w:r w:rsidR="00CC0276">
          <w:rPr>
            <w:webHidden/>
          </w:rPr>
          <w:fldChar w:fldCharType="separate"/>
        </w:r>
        <w:r w:rsidR="00FD17D0">
          <w:rPr>
            <w:webHidden/>
          </w:rPr>
          <w:t>136</w:t>
        </w:r>
        <w:r w:rsidR="00CC0276">
          <w:rPr>
            <w:webHidden/>
          </w:rPr>
          <w:fldChar w:fldCharType="end"/>
        </w:r>
      </w:hyperlink>
    </w:p>
    <w:p w:rsidR="00E456AD" w:rsidRPr="00A52C6A" w:rsidRDefault="00E456AD" w:rsidP="00E456AD">
      <w:pPr>
        <w:sectPr w:rsidR="00E456AD" w:rsidRPr="00A52C6A" w:rsidSect="007E005B">
          <w:headerReference w:type="even" r:id="rId12"/>
          <w:headerReference w:type="default" r:id="rId13"/>
          <w:footerReference w:type="even" r:id="rId14"/>
          <w:footerReference w:type="default" r:id="rId15"/>
          <w:headerReference w:type="first" r:id="rId16"/>
          <w:pgSz w:w="11906" w:h="16838" w:code="9"/>
          <w:pgMar w:top="1418" w:right="1418" w:bottom="663" w:left="1418" w:header="420" w:footer="335" w:gutter="0"/>
          <w:cols w:space="708"/>
          <w:titlePg/>
          <w:docGrid w:linePitch="360"/>
        </w:sectPr>
      </w:pPr>
      <w:r w:rsidRPr="00A52C6A">
        <w:fldChar w:fldCharType="end"/>
      </w:r>
      <w:bookmarkStart w:id="0" w:name="_Toc83974227"/>
    </w:p>
    <w:p w:rsidR="00E456AD" w:rsidRDefault="00E456AD" w:rsidP="007667D5">
      <w:pPr>
        <w:pStyle w:val="berschrift1"/>
      </w:pPr>
      <w:bookmarkStart w:id="1" w:name="_Toc205278896"/>
      <w:bookmarkStart w:id="2" w:name="_Ref271549933"/>
      <w:bookmarkStart w:id="3" w:name="_Ref271727744"/>
      <w:bookmarkStart w:id="4" w:name="_Toc298487772"/>
      <w:bookmarkStart w:id="5" w:name="_Toc298487787"/>
      <w:r>
        <w:lastRenderedPageBreak/>
        <w:t>Einleitung</w:t>
      </w:r>
      <w:bookmarkEnd w:id="1"/>
      <w:bookmarkEnd w:id="2"/>
      <w:bookmarkEnd w:id="3"/>
      <w:bookmarkEnd w:id="4"/>
      <w:bookmarkEnd w:id="5"/>
    </w:p>
    <w:p w:rsidR="00E456AD" w:rsidRDefault="00E456AD" w:rsidP="007667D5">
      <w:pPr>
        <w:pStyle w:val="berschrift2"/>
      </w:pPr>
      <w:bookmarkStart w:id="6" w:name="_Toc205278897"/>
      <w:bookmarkStart w:id="7" w:name="_Toc298487788"/>
      <w:r>
        <w:t>Lernziele</w:t>
      </w:r>
      <w:bookmarkEnd w:id="6"/>
      <w:bookmarkEnd w:id="7"/>
    </w:p>
    <w:p w:rsidR="00E456AD" w:rsidRDefault="00E456AD" w:rsidP="007667D5">
      <w:pPr>
        <w:pStyle w:val="berschrift3"/>
      </w:pPr>
      <w:bookmarkStart w:id="8" w:name="_Toc205278898"/>
      <w:bookmarkStart w:id="9" w:name="_Toc298487789"/>
      <w:r>
        <w:t>Allgemeine Lernziele</w:t>
      </w:r>
      <w:bookmarkEnd w:id="8"/>
      <w:bookmarkEnd w:id="9"/>
    </w:p>
    <w:p w:rsidR="00E456AD" w:rsidRPr="00FD26CB" w:rsidRDefault="00E456AD" w:rsidP="00E456AD">
      <w:pPr>
        <w:pStyle w:val="Aufzhlungszeichen"/>
        <w:ind w:left="357" w:hanging="357"/>
        <w:rPr>
          <w:lang w:val="de-DE" w:eastAsia="de-CH"/>
        </w:rPr>
      </w:pPr>
      <w:r w:rsidRPr="00FD26CB">
        <w:rPr>
          <w:lang w:val="de-DE" w:eastAsia="de-CH"/>
        </w:rPr>
        <w:t>Sie können Word als Textbearbeitungs</w:t>
      </w:r>
      <w:r w:rsidR="002D6AC7">
        <w:rPr>
          <w:lang w:val="de-DE" w:eastAsia="de-CH"/>
        </w:rPr>
        <w:t>w</w:t>
      </w:r>
      <w:r w:rsidRPr="00FD26CB">
        <w:rPr>
          <w:lang w:val="de-DE" w:eastAsia="de-CH"/>
        </w:rPr>
        <w:t>erkzeug in Ihrem studentischen Alltag</w:t>
      </w:r>
      <w:r w:rsidRPr="00AD68A0">
        <w:rPr>
          <w:lang w:eastAsia="de-CH"/>
        </w:rPr>
        <w:t xml:space="preserve"> zweckmässig</w:t>
      </w:r>
      <w:r w:rsidRPr="00FD26CB">
        <w:rPr>
          <w:lang w:val="de-DE" w:eastAsia="de-CH"/>
        </w:rPr>
        <w:t xml:space="preserve"> einsetzen</w:t>
      </w:r>
      <w:r w:rsidR="00CC0276">
        <w:rPr>
          <w:lang w:val="de-DE" w:eastAsia="de-CH"/>
        </w:rPr>
        <w:t>.</w:t>
      </w:r>
    </w:p>
    <w:p w:rsidR="00E456AD" w:rsidRPr="00FD26CB" w:rsidRDefault="00E456AD" w:rsidP="00E456AD">
      <w:pPr>
        <w:pStyle w:val="Aufzhlungszeichen"/>
        <w:ind w:left="357" w:hanging="357"/>
        <w:rPr>
          <w:lang w:val="de-DE" w:eastAsia="de-CH"/>
        </w:rPr>
      </w:pPr>
      <w:r w:rsidRPr="00FD26CB">
        <w:rPr>
          <w:lang w:val="de-DE" w:eastAsia="de-CH"/>
        </w:rPr>
        <w:t xml:space="preserve">Sie haben eine Dokumentvorlage für </w:t>
      </w:r>
      <w:r w:rsidR="005D2C77">
        <w:rPr>
          <w:lang w:val="de-DE" w:eastAsia="de-CH"/>
        </w:rPr>
        <w:t xml:space="preserve">Literatur-, </w:t>
      </w:r>
      <w:r w:rsidRPr="00FD26CB">
        <w:rPr>
          <w:lang w:val="de-DE" w:eastAsia="de-CH"/>
        </w:rPr>
        <w:t>Semester</w:t>
      </w:r>
      <w:r w:rsidR="005D2C77">
        <w:rPr>
          <w:lang w:val="de-DE" w:eastAsia="de-CH"/>
        </w:rPr>
        <w:t>- und Bachelor</w:t>
      </w:r>
      <w:r w:rsidRPr="00FD26CB">
        <w:rPr>
          <w:lang w:val="de-DE" w:eastAsia="de-CH"/>
        </w:rPr>
        <w:t xml:space="preserve">arbeiten grob vorbereitet </w:t>
      </w:r>
      <w:r w:rsidR="005D2C77">
        <w:rPr>
          <w:lang w:val="de-DE" w:eastAsia="de-CH"/>
        </w:rPr>
        <w:t xml:space="preserve">und am Beispiel der </w:t>
      </w:r>
      <w:r w:rsidR="00F04BFD">
        <w:rPr>
          <w:lang w:val="de-DE" w:eastAsia="de-CH"/>
        </w:rPr>
        <w:t xml:space="preserve">KGS-Arbeit </w:t>
      </w:r>
      <w:r w:rsidR="005D2C77">
        <w:rPr>
          <w:lang w:val="de-DE" w:eastAsia="de-CH"/>
        </w:rPr>
        <w:t>konkretisiert</w:t>
      </w:r>
      <w:r w:rsidR="00CC0276">
        <w:rPr>
          <w:lang w:val="de-DE" w:eastAsia="de-CH"/>
        </w:rPr>
        <w:t>.</w:t>
      </w:r>
    </w:p>
    <w:p w:rsidR="00E456AD" w:rsidRDefault="00E456AD" w:rsidP="007667D5">
      <w:pPr>
        <w:pStyle w:val="berschrift3"/>
      </w:pPr>
      <w:bookmarkStart w:id="10" w:name="_Toc205278899"/>
      <w:bookmarkStart w:id="11" w:name="_Toc298487790"/>
      <w:r>
        <w:t>Technische Lernziele</w:t>
      </w:r>
      <w:bookmarkEnd w:id="10"/>
      <w:bookmarkEnd w:id="11"/>
    </w:p>
    <w:bookmarkEnd w:id="0"/>
    <w:p w:rsidR="00E456AD" w:rsidRDefault="00E456AD" w:rsidP="00E456AD">
      <w:pPr>
        <w:pStyle w:val="Aufzhlungszeichen"/>
        <w:ind w:left="357" w:hanging="357"/>
      </w:pPr>
      <w:r>
        <w:t>Sie kennen die verschiedenen Bearbeitungs</w:t>
      </w:r>
      <w:r w:rsidR="002D6AC7">
        <w:t>e</w:t>
      </w:r>
      <w:r>
        <w:t>benen von Word und deren Bedeutung</w:t>
      </w:r>
      <w:r w:rsidR="00CC0276">
        <w:t>.</w:t>
      </w:r>
    </w:p>
    <w:p w:rsidR="00E456AD" w:rsidRDefault="00E456AD" w:rsidP="0006365B">
      <w:pPr>
        <w:pStyle w:val="Aufzhlungszeichen2"/>
      </w:pPr>
      <w:r>
        <w:t>Word-Applikation</w:t>
      </w:r>
    </w:p>
    <w:p w:rsidR="00E456AD" w:rsidRDefault="00E456AD" w:rsidP="0006365B">
      <w:pPr>
        <w:pStyle w:val="Aufzhlungszeichen2"/>
      </w:pPr>
      <w:r>
        <w:t>Dokument</w:t>
      </w:r>
    </w:p>
    <w:p w:rsidR="00E456AD" w:rsidRDefault="00E456AD" w:rsidP="0006365B">
      <w:pPr>
        <w:pStyle w:val="Aufzhlungszeichen2"/>
      </w:pPr>
      <w:r>
        <w:t>Abschnitt</w:t>
      </w:r>
    </w:p>
    <w:p w:rsidR="00E456AD" w:rsidRDefault="00E456AD" w:rsidP="0006365B">
      <w:pPr>
        <w:pStyle w:val="Aufzhlungszeichen2"/>
      </w:pPr>
      <w:r>
        <w:t>Absatz</w:t>
      </w:r>
    </w:p>
    <w:p w:rsidR="00E456AD" w:rsidRDefault="00E456AD" w:rsidP="0006365B">
      <w:pPr>
        <w:pStyle w:val="Aufzhlungszeichen2"/>
      </w:pPr>
      <w:r>
        <w:t>Zeichen</w:t>
      </w:r>
      <w:r w:rsidR="00252567">
        <w:br/>
      </w:r>
    </w:p>
    <w:p w:rsidR="00E456AD" w:rsidRDefault="00E456AD" w:rsidP="00E456AD">
      <w:pPr>
        <w:pStyle w:val="Aufzhlungszeichen"/>
        <w:ind w:left="357" w:hanging="357"/>
      </w:pPr>
      <w:r>
        <w:t>Sie können Absatz-</w:t>
      </w:r>
      <w:r w:rsidRPr="008C53FA">
        <w:rPr>
          <w:rStyle w:val="Rot"/>
        </w:rPr>
        <w:t>Formatvorlagen</w:t>
      </w:r>
      <w:r>
        <w:t xml:space="preserve"> sinnvoll einsetzen</w:t>
      </w:r>
      <w:r w:rsidR="00CC0276">
        <w:t>.</w:t>
      </w:r>
    </w:p>
    <w:p w:rsidR="00E456AD" w:rsidRDefault="00E456AD" w:rsidP="00E456AD">
      <w:pPr>
        <w:pStyle w:val="Aufzhlungszeichen"/>
        <w:ind w:left="357" w:hanging="357"/>
      </w:pPr>
      <w:r>
        <w:t>Sie können ein Dokument mit System-Formatvorlagen gliedern</w:t>
      </w:r>
      <w:r w:rsidR="00CC0276">
        <w:t>.</w:t>
      </w:r>
    </w:p>
    <w:p w:rsidR="00E456AD" w:rsidRDefault="00E456AD" w:rsidP="00E456AD">
      <w:pPr>
        <w:pStyle w:val="Aufzhlungszeichen"/>
        <w:ind w:left="357" w:hanging="357"/>
      </w:pPr>
      <w:r>
        <w:t>Sie können Inhalts- und Abbildungs-</w:t>
      </w:r>
      <w:r w:rsidRPr="008C53FA">
        <w:rPr>
          <w:rStyle w:val="Rot"/>
        </w:rPr>
        <w:t>Verzeichnisse</w:t>
      </w:r>
      <w:r>
        <w:t xml:space="preserve"> automatisch erstellen</w:t>
      </w:r>
      <w:r w:rsidR="00CC0276">
        <w:t>.</w:t>
      </w:r>
    </w:p>
    <w:p w:rsidR="00E456AD" w:rsidRDefault="00E456AD" w:rsidP="00E456AD">
      <w:pPr>
        <w:pStyle w:val="Aufzhlungszeichen"/>
        <w:ind w:left="357" w:hanging="357"/>
      </w:pPr>
      <w:r>
        <w:t xml:space="preserve">Sie können </w:t>
      </w:r>
      <w:r w:rsidRPr="008C53FA">
        <w:rPr>
          <w:rStyle w:val="Rot"/>
        </w:rPr>
        <w:t>Querverweise</w:t>
      </w:r>
      <w:r>
        <w:t xml:space="preserve"> setzen</w:t>
      </w:r>
      <w:r w:rsidR="00CC0276">
        <w:t>.</w:t>
      </w:r>
    </w:p>
    <w:p w:rsidR="00E456AD" w:rsidRDefault="00E456AD" w:rsidP="00E456AD">
      <w:pPr>
        <w:pStyle w:val="Aufzhlungszeichen"/>
        <w:ind w:left="357" w:hanging="357"/>
      </w:pPr>
      <w:r>
        <w:t xml:space="preserve">Sie können mit </w:t>
      </w:r>
      <w:r w:rsidRPr="008C53FA">
        <w:rPr>
          <w:rStyle w:val="Rot"/>
        </w:rPr>
        <w:t>Kopf- und Fusszeilen</w:t>
      </w:r>
      <w:r>
        <w:t xml:space="preserve"> angemessen umgehen</w:t>
      </w:r>
      <w:r w:rsidR="00CC0276">
        <w:t>.</w:t>
      </w:r>
    </w:p>
    <w:p w:rsidR="00E456AD" w:rsidRDefault="00E456AD" w:rsidP="00E456AD">
      <w:pPr>
        <w:pStyle w:val="Aufzhlungszeichen"/>
        <w:ind w:left="357" w:hanging="357"/>
      </w:pPr>
      <w:r>
        <w:t xml:space="preserve">Sie können ein Dokument mit Hilfe von </w:t>
      </w:r>
      <w:r w:rsidRPr="00F72327">
        <w:rPr>
          <w:rStyle w:val="Rot"/>
        </w:rPr>
        <w:t>Abschnitten</w:t>
      </w:r>
      <w:r>
        <w:t xml:space="preserve"> unterteilen</w:t>
      </w:r>
      <w:r w:rsidR="00CC0276">
        <w:t>.</w:t>
      </w:r>
    </w:p>
    <w:p w:rsidR="00E456AD" w:rsidRDefault="00E456AD" w:rsidP="00E456AD">
      <w:pPr>
        <w:pStyle w:val="Aufzhlungszeichen"/>
        <w:ind w:left="357" w:hanging="357"/>
      </w:pPr>
      <w:r>
        <w:t xml:space="preserve">Sie kennen und beherrschen einige Werkzeuge zur Text-Verbesserung und </w:t>
      </w:r>
      <w:r w:rsidR="00CC0276">
        <w:t>–</w:t>
      </w:r>
      <w:r>
        <w:t>Korrektur</w:t>
      </w:r>
      <w:r w:rsidR="00CC0276">
        <w:t>.</w:t>
      </w:r>
    </w:p>
    <w:p w:rsidR="00E456AD" w:rsidRDefault="00E456AD" w:rsidP="0006365B">
      <w:pPr>
        <w:pStyle w:val="Aufzhlungszeichen2"/>
      </w:pPr>
      <w:r>
        <w:t>Auto-Text und Auto-Korrektur</w:t>
      </w:r>
    </w:p>
    <w:p w:rsidR="00E456AD" w:rsidRDefault="00E456AD" w:rsidP="0006365B">
      <w:pPr>
        <w:pStyle w:val="Aufzhlungszeichen2"/>
      </w:pPr>
      <w:r>
        <w:t>Rechtschreibe- und Grammatik-Prüfung</w:t>
      </w:r>
    </w:p>
    <w:p w:rsidR="00E456AD" w:rsidRDefault="00E456AD" w:rsidP="0006365B">
      <w:pPr>
        <w:pStyle w:val="Aufzhlungszeichen2"/>
      </w:pPr>
      <w:r>
        <w:t>Thesaurus und Recherche</w:t>
      </w:r>
    </w:p>
    <w:p w:rsidR="00E456AD" w:rsidRPr="00252567" w:rsidRDefault="00E456AD" w:rsidP="0006365B">
      <w:pPr>
        <w:pStyle w:val="Aufzhlungszeichen2"/>
        <w:rPr>
          <w:szCs w:val="22"/>
        </w:rPr>
      </w:pPr>
      <w:r>
        <w:t>Silbentrennung</w:t>
      </w:r>
      <w:r w:rsidR="00252567">
        <w:br/>
      </w:r>
    </w:p>
    <w:p w:rsidR="00E456AD" w:rsidRDefault="00E456AD" w:rsidP="00E456AD">
      <w:pPr>
        <w:pStyle w:val="Aufzhlungszeichen"/>
        <w:ind w:left="357" w:hanging="357"/>
      </w:pPr>
      <w:r>
        <w:t>Sie können spezielle Objekte in Word einfügen und/oder verknüpfen</w:t>
      </w:r>
      <w:r w:rsidR="00CC0276">
        <w:t>.</w:t>
      </w:r>
    </w:p>
    <w:p w:rsidR="00E456AD" w:rsidRDefault="00E456AD" w:rsidP="0006365B">
      <w:pPr>
        <w:pStyle w:val="Aufzhlungszeichen2"/>
      </w:pPr>
      <w:r>
        <w:t>Formeln</w:t>
      </w:r>
    </w:p>
    <w:p w:rsidR="00E456AD" w:rsidRDefault="00E456AD" w:rsidP="0006365B">
      <w:pPr>
        <w:pStyle w:val="Aufzhlungszeichen2"/>
      </w:pPr>
      <w:r>
        <w:t>Bilder</w:t>
      </w:r>
    </w:p>
    <w:p w:rsidR="00E456AD" w:rsidRDefault="00E456AD" w:rsidP="0006365B">
      <w:pPr>
        <w:pStyle w:val="Aufzhlungszeichen2"/>
      </w:pPr>
      <w:r>
        <w:t xml:space="preserve">Excel-Tabellen und </w:t>
      </w:r>
      <w:r w:rsidR="002D6AC7">
        <w:t>–</w:t>
      </w:r>
      <w:r>
        <w:t>Diagramme</w:t>
      </w:r>
      <w:r w:rsidR="00252567">
        <w:br/>
      </w:r>
    </w:p>
    <w:p w:rsidR="00E456AD" w:rsidRDefault="00E456AD" w:rsidP="00E456AD">
      <w:pPr>
        <w:pStyle w:val="Aufzhlungszeichen"/>
        <w:ind w:left="357" w:hanging="357"/>
      </w:pPr>
      <w:r>
        <w:t>Sie kennen die Verwendung von Word-Tabellen als Layout-Instrumente</w:t>
      </w:r>
      <w:r w:rsidR="00CC0276">
        <w:t>.</w:t>
      </w:r>
    </w:p>
    <w:p w:rsidR="00E456AD" w:rsidRDefault="00E456AD" w:rsidP="00E456AD">
      <w:pPr>
        <w:pStyle w:val="Aufzhlungszeichen"/>
        <w:ind w:left="357" w:hanging="357"/>
      </w:pPr>
      <w:r>
        <w:t xml:space="preserve">Sie können eigene </w:t>
      </w:r>
      <w:r w:rsidR="00EA21C7">
        <w:rPr>
          <w:rStyle w:val="Rot"/>
        </w:rPr>
        <w:t>Dokumentvorlage</w:t>
      </w:r>
      <w:r w:rsidRPr="008C53FA">
        <w:rPr>
          <w:rStyle w:val="Rot"/>
        </w:rPr>
        <w:t>n</w:t>
      </w:r>
      <w:r>
        <w:t xml:space="preserve"> erstellen und organisieren</w:t>
      </w:r>
      <w:r w:rsidR="00CC0276">
        <w:t>.</w:t>
      </w:r>
    </w:p>
    <w:p w:rsidR="00E456AD" w:rsidRDefault="00E456AD" w:rsidP="00E456AD">
      <w:pPr>
        <w:pStyle w:val="Aufzhlungszeichen"/>
        <w:ind w:left="357" w:hanging="357"/>
      </w:pPr>
      <w:r>
        <w:lastRenderedPageBreak/>
        <w:t>Sie können einfache Makros aufzeichnen und abspielen</w:t>
      </w:r>
      <w:r w:rsidR="00CC0276">
        <w:t>.</w:t>
      </w:r>
    </w:p>
    <w:p w:rsidR="00E456AD" w:rsidRDefault="00E456AD" w:rsidP="00E456AD">
      <w:pPr>
        <w:pStyle w:val="Aufzhlungszeichen"/>
        <w:ind w:left="357" w:hanging="357"/>
      </w:pPr>
      <w:r>
        <w:t>Sie kennen die speziellen Datei-Formate .PDF und .ZIP und können sie zweckmässig einsetzen</w:t>
      </w:r>
      <w:r w:rsidR="00CC0276">
        <w:t>.</w:t>
      </w:r>
    </w:p>
    <w:p w:rsidR="00A35A8A" w:rsidRDefault="00A35A8A" w:rsidP="007667D5">
      <w:pPr>
        <w:pStyle w:val="berschrift2"/>
      </w:pPr>
      <w:bookmarkStart w:id="12" w:name="_Toc205278900"/>
      <w:bookmarkStart w:id="13" w:name="_Toc298487791"/>
      <w:r>
        <w:t>Materialien</w:t>
      </w:r>
      <w:bookmarkEnd w:id="12"/>
      <w:bookmarkEnd w:id="13"/>
    </w:p>
    <w:p w:rsidR="00A35A8A" w:rsidRDefault="00A35A8A" w:rsidP="00A35A8A">
      <w:pPr>
        <w:spacing w:after="120"/>
      </w:pPr>
      <w:r>
        <w:t>Zu diesem Skript gehören folgende Dateien:</w:t>
      </w:r>
    </w:p>
    <w:tbl>
      <w:tblPr>
        <w:tblW w:w="10055" w:type="dxa"/>
        <w:tblBorders>
          <w:bottom w:val="dotted" w:sz="4" w:space="0" w:color="auto"/>
          <w:insideH w:val="dotted" w:sz="4" w:space="0" w:color="auto"/>
        </w:tblBorders>
        <w:tblCellMar>
          <w:top w:w="113" w:type="dxa"/>
          <w:bottom w:w="108" w:type="dxa"/>
        </w:tblCellMar>
        <w:tblLook w:val="01E0" w:firstRow="1" w:lastRow="1" w:firstColumn="1" w:lastColumn="1" w:noHBand="0" w:noVBand="0"/>
      </w:tblPr>
      <w:tblGrid>
        <w:gridCol w:w="5070"/>
        <w:gridCol w:w="4985"/>
      </w:tblGrid>
      <w:tr w:rsidR="00A35A8A" w:rsidRPr="00497220" w:rsidTr="001073F2">
        <w:tc>
          <w:tcPr>
            <w:tcW w:w="5070" w:type="dxa"/>
          </w:tcPr>
          <w:p w:rsidR="00A35A8A" w:rsidRPr="00497220" w:rsidRDefault="00E316C0" w:rsidP="001073F2">
            <w:pPr>
              <w:ind w:left="567" w:hanging="567"/>
            </w:pPr>
            <w:r w:rsidRPr="00497220">
              <w:t>w1_s0</w:t>
            </w:r>
            <w:r w:rsidR="00FE230D" w:rsidRPr="00497220">
              <w:fldChar w:fldCharType="begin"/>
            </w:r>
            <w:r w:rsidR="00FE230D" w:rsidRPr="00497220">
              <w:instrText xml:space="preserve"> REF _Ref236649080 \r \h </w:instrText>
            </w:r>
            <w:r w:rsidR="001073F2">
              <w:instrText xml:space="preserve"> \* MERGEFORMAT </w:instrText>
            </w:r>
            <w:r w:rsidR="00FE230D" w:rsidRPr="00497220">
              <w:fldChar w:fldCharType="separate"/>
            </w:r>
            <w:r w:rsidR="00FD17D0">
              <w:t>4</w:t>
            </w:r>
            <w:r w:rsidR="00FE230D" w:rsidRPr="00497220">
              <w:fldChar w:fldCharType="end"/>
            </w:r>
            <w:r w:rsidR="002002AA" w:rsidRPr="00497220">
              <w:t>_M_</w:t>
            </w:r>
            <w:r w:rsidR="00713C82">
              <w:t>Lit</w:t>
            </w:r>
            <w:r w:rsidR="005D2C77">
              <w:t>Arbeit</w:t>
            </w:r>
            <w:r w:rsidR="002002AA" w:rsidRPr="00497220">
              <w:t>_Unformatiert</w:t>
            </w:r>
            <w:r w:rsidR="005D2C77">
              <w:t>.docx</w:t>
            </w:r>
          </w:p>
        </w:tc>
        <w:tc>
          <w:tcPr>
            <w:tcW w:w="4985" w:type="dxa"/>
          </w:tcPr>
          <w:p w:rsidR="00A35A8A" w:rsidRPr="00497220" w:rsidRDefault="00996F9C" w:rsidP="00B56392">
            <w:pPr>
              <w:pStyle w:val="Aufzhlungszeichen"/>
              <w:numPr>
                <w:ilvl w:val="0"/>
                <w:numId w:val="0"/>
              </w:numPr>
              <w:ind w:left="360"/>
            </w:pPr>
            <w:r w:rsidRPr="00497220">
              <w:t>Ausgangs</w:t>
            </w:r>
            <w:r w:rsidR="00870539">
              <w:t>d</w:t>
            </w:r>
            <w:r w:rsidR="00E316C0" w:rsidRPr="00497220">
              <w:t xml:space="preserve">atei für die Arbeit mit diesem Skript beginnend ab Kapitel </w:t>
            </w:r>
            <w:r w:rsidR="00252567">
              <w:fldChar w:fldCharType="begin"/>
            </w:r>
            <w:r w:rsidR="00252567">
              <w:instrText xml:space="preserve"> REF _Ref236649080 \r \h </w:instrText>
            </w:r>
            <w:r w:rsidR="001073F2">
              <w:instrText xml:space="preserve"> \* MERGEFORMAT </w:instrText>
            </w:r>
            <w:r w:rsidR="00252567">
              <w:fldChar w:fldCharType="separate"/>
            </w:r>
            <w:r w:rsidR="00FD17D0">
              <w:t>4</w:t>
            </w:r>
            <w:r w:rsidR="00252567">
              <w:fldChar w:fldCharType="end"/>
            </w:r>
            <w:r w:rsidR="00CC0276">
              <w:t>.</w:t>
            </w:r>
          </w:p>
        </w:tc>
      </w:tr>
      <w:tr w:rsidR="00F1768F" w:rsidRPr="00497220" w:rsidTr="00870539">
        <w:tc>
          <w:tcPr>
            <w:tcW w:w="5070" w:type="dxa"/>
          </w:tcPr>
          <w:p w:rsidR="00F1768F" w:rsidRPr="00497220" w:rsidRDefault="00F1768F" w:rsidP="00E45AC3">
            <w:pPr>
              <w:ind w:left="567" w:hanging="567"/>
            </w:pPr>
            <w:r w:rsidRPr="00497220">
              <w:t>w1_s0</w:t>
            </w:r>
            <w:r w:rsidR="00FE230D" w:rsidRPr="00497220">
              <w:fldChar w:fldCharType="begin"/>
            </w:r>
            <w:r w:rsidR="00FE230D" w:rsidRPr="00497220">
              <w:instrText xml:space="preserve"> REF _Ref206486930 \r \h </w:instrText>
            </w:r>
            <w:r w:rsidR="00FE230D" w:rsidRPr="00497220">
              <w:fldChar w:fldCharType="separate"/>
            </w:r>
            <w:r w:rsidR="00FD17D0">
              <w:t>6.5</w:t>
            </w:r>
            <w:r w:rsidR="00FE230D" w:rsidRPr="00497220">
              <w:fldChar w:fldCharType="end"/>
            </w:r>
            <w:r w:rsidRPr="00497220">
              <w:t>_M_UeberschriftenUndVerzeichnisse</w:t>
            </w:r>
            <w:r w:rsidR="005D2C77">
              <w:t>.docx</w:t>
            </w:r>
          </w:p>
        </w:tc>
        <w:tc>
          <w:tcPr>
            <w:tcW w:w="4985" w:type="dxa"/>
          </w:tcPr>
          <w:p w:rsidR="00F1768F" w:rsidRPr="00497220" w:rsidRDefault="00F1768F" w:rsidP="00B56392">
            <w:pPr>
              <w:pStyle w:val="Aufzhlungszeichen"/>
              <w:numPr>
                <w:ilvl w:val="0"/>
                <w:numId w:val="0"/>
              </w:numPr>
              <w:ind w:left="360"/>
            </w:pPr>
            <w:r w:rsidRPr="00497220">
              <w:t xml:space="preserve">Arbeitsmaterial-Datei für die Trainingsaufgabe im Kapitel </w:t>
            </w:r>
            <w:r w:rsidRPr="00497220">
              <w:fldChar w:fldCharType="begin"/>
            </w:r>
            <w:r w:rsidRPr="00497220">
              <w:instrText xml:space="preserve"> REF _Ref206486930 \r \h </w:instrText>
            </w:r>
            <w:r w:rsidRPr="00497220">
              <w:fldChar w:fldCharType="separate"/>
            </w:r>
            <w:r w:rsidR="00FD17D0">
              <w:t>6.5</w:t>
            </w:r>
            <w:r w:rsidRPr="00497220">
              <w:fldChar w:fldCharType="end"/>
            </w:r>
            <w:r w:rsidRPr="00497220">
              <w:t xml:space="preserve"> </w:t>
            </w:r>
            <w:r w:rsidRPr="00497220">
              <w:fldChar w:fldCharType="begin"/>
            </w:r>
            <w:r w:rsidRPr="00497220">
              <w:instrText xml:space="preserve"> REF _Ref206486930 \h </w:instrText>
            </w:r>
            <w:r w:rsidRPr="00497220">
              <w:fldChar w:fldCharType="separate"/>
            </w:r>
            <w:r w:rsidR="00FD17D0">
              <w:t>Trainings-Aufgabe: Überschriften und Verzeichnisse</w:t>
            </w:r>
            <w:r w:rsidRPr="00497220">
              <w:fldChar w:fldCharType="end"/>
            </w:r>
            <w:r w:rsidRPr="00497220">
              <w:t xml:space="preserve"> auf Seite </w:t>
            </w:r>
            <w:r w:rsidRPr="00497220">
              <w:fldChar w:fldCharType="begin"/>
            </w:r>
            <w:r w:rsidRPr="00497220">
              <w:instrText xml:space="preserve"> PAGEREF _Ref206486930 \h </w:instrText>
            </w:r>
            <w:r w:rsidRPr="00497220">
              <w:fldChar w:fldCharType="separate"/>
            </w:r>
            <w:r w:rsidR="00FD17D0">
              <w:rPr>
                <w:noProof/>
              </w:rPr>
              <w:t>70</w:t>
            </w:r>
            <w:r w:rsidRPr="00497220">
              <w:fldChar w:fldCharType="end"/>
            </w:r>
            <w:r w:rsidR="00CC0276">
              <w:t>.</w:t>
            </w:r>
          </w:p>
        </w:tc>
      </w:tr>
      <w:tr w:rsidR="00F374E6" w:rsidRPr="00497220" w:rsidTr="00870539">
        <w:tc>
          <w:tcPr>
            <w:tcW w:w="5070" w:type="dxa"/>
          </w:tcPr>
          <w:p w:rsidR="00F1768F" w:rsidRPr="00497220" w:rsidRDefault="00FE230D" w:rsidP="00E45AC3">
            <w:pPr>
              <w:ind w:left="567" w:hanging="567"/>
            </w:pPr>
            <w:r w:rsidRPr="00497220">
              <w:t>w1_s0</w:t>
            </w:r>
            <w:r w:rsidRPr="00497220">
              <w:fldChar w:fldCharType="begin"/>
            </w:r>
            <w:r w:rsidRPr="00497220">
              <w:instrText xml:space="preserve"> REF _Ref206486930 \r \h </w:instrText>
            </w:r>
            <w:r w:rsidRPr="00497220">
              <w:fldChar w:fldCharType="separate"/>
            </w:r>
            <w:r w:rsidR="00FD17D0">
              <w:t>6.5</w:t>
            </w:r>
            <w:r w:rsidRPr="00497220">
              <w:fldChar w:fldCharType="end"/>
            </w:r>
            <w:r w:rsidR="00F1768F" w:rsidRPr="00497220">
              <w:t>_L_UeberschriftenUndVerzeichnisse</w:t>
            </w:r>
            <w:r w:rsidR="005D2C77">
              <w:t>.docx</w:t>
            </w:r>
          </w:p>
        </w:tc>
        <w:tc>
          <w:tcPr>
            <w:tcW w:w="4985" w:type="dxa"/>
          </w:tcPr>
          <w:p w:rsidR="00F1768F" w:rsidRPr="00497220" w:rsidRDefault="00F1768F" w:rsidP="00B56392">
            <w:pPr>
              <w:pStyle w:val="Aufzhlungszeichen"/>
              <w:numPr>
                <w:ilvl w:val="0"/>
                <w:numId w:val="0"/>
              </w:numPr>
              <w:ind w:left="360"/>
            </w:pPr>
            <w:r w:rsidRPr="00497220">
              <w:t>Lösungsdatei dazu</w:t>
            </w:r>
            <w:r w:rsidR="00CC0276">
              <w:t>.</w:t>
            </w:r>
          </w:p>
        </w:tc>
      </w:tr>
      <w:tr w:rsidR="00F1768F" w:rsidRPr="00497220" w:rsidTr="00870539">
        <w:tc>
          <w:tcPr>
            <w:tcW w:w="5070" w:type="dxa"/>
          </w:tcPr>
          <w:p w:rsidR="00F1768F" w:rsidRPr="00497220" w:rsidRDefault="00FE230D" w:rsidP="00E45AC3">
            <w:pPr>
              <w:ind w:left="567" w:hanging="567"/>
            </w:pPr>
            <w:r w:rsidRPr="00497220">
              <w:t>w1_s0</w:t>
            </w:r>
            <w:r w:rsidRPr="00497220">
              <w:fldChar w:fldCharType="begin"/>
            </w:r>
            <w:r w:rsidRPr="00497220">
              <w:instrText xml:space="preserve"> REF _Ref206487333 \r \h </w:instrText>
            </w:r>
            <w:r w:rsidRPr="00497220">
              <w:fldChar w:fldCharType="separate"/>
            </w:r>
            <w:r w:rsidR="00FD17D0">
              <w:t>8.4</w:t>
            </w:r>
            <w:r w:rsidRPr="00497220">
              <w:fldChar w:fldCharType="end"/>
            </w:r>
            <w:r w:rsidR="00F1768F" w:rsidRPr="00497220">
              <w:t>_AM_KopfzeilenFusszeilenAbschnitte</w:t>
            </w:r>
            <w:r w:rsidR="005D2C77">
              <w:t>.docx</w:t>
            </w:r>
          </w:p>
        </w:tc>
        <w:tc>
          <w:tcPr>
            <w:tcW w:w="4985" w:type="dxa"/>
          </w:tcPr>
          <w:p w:rsidR="00F1768F" w:rsidRPr="00497220" w:rsidRDefault="00F374E6" w:rsidP="00B56392">
            <w:pPr>
              <w:pStyle w:val="Aufzhlungszeichen"/>
              <w:numPr>
                <w:ilvl w:val="0"/>
                <w:numId w:val="0"/>
              </w:numPr>
              <w:ind w:left="360"/>
            </w:pPr>
            <w:r w:rsidRPr="00497220">
              <w:t xml:space="preserve">Arbeitsmaterial-Datei für die Trainingsaufgabe im Kapitel </w:t>
            </w:r>
            <w:r w:rsidRPr="00497220">
              <w:fldChar w:fldCharType="begin"/>
            </w:r>
            <w:r w:rsidRPr="00497220">
              <w:instrText xml:space="preserve"> REF _Ref206487333 \r \h </w:instrText>
            </w:r>
            <w:r w:rsidRPr="00497220">
              <w:fldChar w:fldCharType="separate"/>
            </w:r>
            <w:r w:rsidR="00FD17D0">
              <w:t>8.4</w:t>
            </w:r>
            <w:r w:rsidRPr="00497220">
              <w:fldChar w:fldCharType="end"/>
            </w:r>
            <w:r w:rsidRPr="00497220">
              <w:t xml:space="preserve"> </w:t>
            </w:r>
            <w:r w:rsidRPr="00497220">
              <w:fldChar w:fldCharType="begin"/>
            </w:r>
            <w:r w:rsidRPr="00497220">
              <w:instrText xml:space="preserve"> REF _Ref206487333 \h </w:instrText>
            </w:r>
            <w:r w:rsidRPr="00497220">
              <w:fldChar w:fldCharType="separate"/>
            </w:r>
            <w:r w:rsidR="00FD17D0">
              <w:t>Trainings-Aufgabe: Kopfzeilen, Fusszeilen, Abschnitte</w:t>
            </w:r>
            <w:r w:rsidRPr="00497220">
              <w:fldChar w:fldCharType="end"/>
            </w:r>
            <w:r w:rsidRPr="00497220">
              <w:t xml:space="preserve"> auf Seite </w:t>
            </w:r>
            <w:r w:rsidRPr="00497220">
              <w:fldChar w:fldCharType="begin"/>
            </w:r>
            <w:r w:rsidRPr="00497220">
              <w:instrText xml:space="preserve"> PAGEREF _Ref206487333 \h </w:instrText>
            </w:r>
            <w:r w:rsidRPr="00497220">
              <w:fldChar w:fldCharType="separate"/>
            </w:r>
            <w:r w:rsidR="00FD17D0">
              <w:rPr>
                <w:noProof/>
              </w:rPr>
              <w:t>84</w:t>
            </w:r>
            <w:r w:rsidRPr="00497220">
              <w:fldChar w:fldCharType="end"/>
            </w:r>
            <w:r w:rsidR="00CC0276">
              <w:t>.</w:t>
            </w:r>
          </w:p>
        </w:tc>
      </w:tr>
      <w:tr w:rsidR="00F374E6" w:rsidRPr="00497220" w:rsidTr="00870539">
        <w:tc>
          <w:tcPr>
            <w:tcW w:w="5070" w:type="dxa"/>
          </w:tcPr>
          <w:p w:rsidR="00F374E6" w:rsidRPr="00497220" w:rsidRDefault="00FE230D" w:rsidP="00E45AC3">
            <w:pPr>
              <w:ind w:left="567" w:hanging="567"/>
            </w:pPr>
            <w:r w:rsidRPr="00497220">
              <w:t>w1_s0</w:t>
            </w:r>
            <w:r w:rsidRPr="00497220">
              <w:fldChar w:fldCharType="begin"/>
            </w:r>
            <w:r w:rsidRPr="00497220">
              <w:instrText xml:space="preserve"> REF _Ref206487333 \r \h </w:instrText>
            </w:r>
            <w:r w:rsidRPr="00497220">
              <w:fldChar w:fldCharType="separate"/>
            </w:r>
            <w:r w:rsidR="00FD17D0">
              <w:t>8.4</w:t>
            </w:r>
            <w:r w:rsidRPr="00497220">
              <w:fldChar w:fldCharType="end"/>
            </w:r>
            <w:r w:rsidR="00F374E6" w:rsidRPr="00497220">
              <w:t>_L_KopfzeilenFusszeilenAbschnitte</w:t>
            </w:r>
            <w:r w:rsidR="005D2C77">
              <w:t>.docx</w:t>
            </w:r>
          </w:p>
        </w:tc>
        <w:tc>
          <w:tcPr>
            <w:tcW w:w="4985" w:type="dxa"/>
          </w:tcPr>
          <w:p w:rsidR="00F374E6" w:rsidRPr="00497220" w:rsidRDefault="00F374E6" w:rsidP="00B56392">
            <w:pPr>
              <w:pStyle w:val="Aufzhlungszeichen"/>
              <w:numPr>
                <w:ilvl w:val="0"/>
                <w:numId w:val="0"/>
              </w:numPr>
              <w:ind w:left="360"/>
            </w:pPr>
            <w:r w:rsidRPr="00497220">
              <w:t>Lösungsdatei dazu</w:t>
            </w:r>
            <w:r w:rsidR="00CC0276">
              <w:t>.</w:t>
            </w:r>
          </w:p>
        </w:tc>
      </w:tr>
      <w:tr w:rsidR="00F374E6" w:rsidRPr="00497220" w:rsidTr="00870539">
        <w:tc>
          <w:tcPr>
            <w:tcW w:w="5070" w:type="dxa"/>
          </w:tcPr>
          <w:p w:rsidR="00F374E6" w:rsidRPr="009C501F" w:rsidRDefault="00FE230D" w:rsidP="0096003D">
            <w:pPr>
              <w:ind w:left="567" w:hanging="567"/>
              <w:rPr>
                <w:lang w:val="en-GB"/>
              </w:rPr>
            </w:pPr>
            <w:r w:rsidRPr="009C501F">
              <w:rPr>
                <w:lang w:val="en-GB"/>
              </w:rPr>
              <w:t>w1_s</w:t>
            </w:r>
            <w:r w:rsidRPr="00497220">
              <w:fldChar w:fldCharType="begin"/>
            </w:r>
            <w:r w:rsidRPr="009C501F">
              <w:rPr>
                <w:lang w:val="en-GB"/>
              </w:rPr>
              <w:instrText xml:space="preserve"> REF _Ref114458576 \r \h </w:instrText>
            </w:r>
            <w:r w:rsidRPr="00497220">
              <w:fldChar w:fldCharType="separate"/>
            </w:r>
            <w:r w:rsidR="00FD17D0">
              <w:rPr>
                <w:lang w:val="en-GB"/>
              </w:rPr>
              <w:t>12</w:t>
            </w:r>
            <w:r w:rsidRPr="00497220">
              <w:fldChar w:fldCharType="end"/>
            </w:r>
            <w:r w:rsidR="00CD189E" w:rsidRPr="00B473E7">
              <w:rPr>
                <w:lang w:val="en-GB"/>
              </w:rPr>
              <w:t>.1</w:t>
            </w:r>
            <w:r w:rsidR="00F374E6" w:rsidRPr="009C501F">
              <w:rPr>
                <w:lang w:val="en-GB"/>
              </w:rPr>
              <w:t>_M_Chemie.xls</w:t>
            </w:r>
            <w:r w:rsidR="00CD189E">
              <w:rPr>
                <w:lang w:val="en-GB"/>
              </w:rPr>
              <w:t>x</w:t>
            </w:r>
          </w:p>
        </w:tc>
        <w:tc>
          <w:tcPr>
            <w:tcW w:w="4985" w:type="dxa"/>
          </w:tcPr>
          <w:p w:rsidR="00F374E6" w:rsidRPr="00497220" w:rsidRDefault="00F374E6" w:rsidP="00B56392">
            <w:pPr>
              <w:pStyle w:val="Aufzhlungszeichen"/>
              <w:numPr>
                <w:ilvl w:val="0"/>
                <w:numId w:val="0"/>
              </w:numPr>
              <w:ind w:left="360"/>
            </w:pPr>
            <w:r w:rsidRPr="00497220">
              <w:t xml:space="preserve">Arbeitsmaterial-Datei für das Kapitel </w:t>
            </w:r>
            <w:r w:rsidRPr="00497220">
              <w:fldChar w:fldCharType="begin"/>
            </w:r>
            <w:r w:rsidRPr="00497220">
              <w:instrText xml:space="preserve"> REF _Ref114458576 \r \h </w:instrText>
            </w:r>
            <w:r w:rsidRPr="00497220">
              <w:fldChar w:fldCharType="separate"/>
            </w:r>
            <w:r w:rsidR="00FD17D0">
              <w:t>12</w:t>
            </w:r>
            <w:r w:rsidRPr="00497220">
              <w:fldChar w:fldCharType="end"/>
            </w:r>
            <w:r w:rsidRPr="00497220">
              <w:t xml:space="preserve"> </w:t>
            </w:r>
            <w:r w:rsidRPr="00497220">
              <w:fldChar w:fldCharType="begin"/>
            </w:r>
            <w:r w:rsidRPr="00497220">
              <w:instrText xml:space="preserve"> REF _Ref114458576 \h </w:instrText>
            </w:r>
            <w:r w:rsidRPr="00497220">
              <w:fldChar w:fldCharType="separate"/>
            </w:r>
            <w:r w:rsidR="00FD17D0" w:rsidRPr="00A52C6A">
              <w:t>Grafiken und andere Objekte</w:t>
            </w:r>
            <w:r w:rsidRPr="00497220">
              <w:fldChar w:fldCharType="end"/>
            </w:r>
            <w:r w:rsidRPr="00497220">
              <w:t xml:space="preserve"> auf Seite </w:t>
            </w:r>
            <w:r w:rsidRPr="00497220">
              <w:fldChar w:fldCharType="begin"/>
            </w:r>
            <w:r w:rsidRPr="00497220">
              <w:instrText xml:space="preserve"> PAGEREF _Ref114458576 \h </w:instrText>
            </w:r>
            <w:r w:rsidRPr="00497220">
              <w:fldChar w:fldCharType="separate"/>
            </w:r>
            <w:r w:rsidR="00FD17D0">
              <w:rPr>
                <w:noProof/>
              </w:rPr>
              <w:t>101</w:t>
            </w:r>
            <w:r w:rsidRPr="00497220">
              <w:fldChar w:fldCharType="end"/>
            </w:r>
            <w:r w:rsidR="00CC0276">
              <w:t>.</w:t>
            </w:r>
          </w:p>
        </w:tc>
      </w:tr>
      <w:tr w:rsidR="0096003D" w:rsidRPr="00497220" w:rsidTr="00870539">
        <w:tc>
          <w:tcPr>
            <w:tcW w:w="5070" w:type="dxa"/>
          </w:tcPr>
          <w:p w:rsidR="0096003D" w:rsidRPr="00497220" w:rsidRDefault="00FE230D" w:rsidP="00E45AC3">
            <w:pPr>
              <w:ind w:left="567" w:hanging="567"/>
            </w:pPr>
            <w:r w:rsidRPr="00497220">
              <w:t>w1_s</w:t>
            </w:r>
            <w:r w:rsidRPr="00497220">
              <w:fldChar w:fldCharType="begin"/>
            </w:r>
            <w:r w:rsidRPr="00497220">
              <w:instrText xml:space="preserve"> REF _Ref206809818 \r \h </w:instrText>
            </w:r>
            <w:r w:rsidRPr="00497220">
              <w:fldChar w:fldCharType="separate"/>
            </w:r>
            <w:r w:rsidR="00FD17D0">
              <w:t>13.2</w:t>
            </w:r>
            <w:r w:rsidRPr="00497220">
              <w:fldChar w:fldCharType="end"/>
            </w:r>
            <w:r w:rsidR="0096003D" w:rsidRPr="00497220">
              <w:t>_</w:t>
            </w:r>
            <w:r w:rsidR="005D2C77">
              <w:t>LitArbeit</w:t>
            </w:r>
            <w:r w:rsidR="0096003D" w:rsidRPr="00497220">
              <w:t>FuerMakroaufzeichnung.doc</w:t>
            </w:r>
            <w:r w:rsidR="005D2C77">
              <w:t>m</w:t>
            </w:r>
          </w:p>
        </w:tc>
        <w:tc>
          <w:tcPr>
            <w:tcW w:w="4985" w:type="dxa"/>
          </w:tcPr>
          <w:p w:rsidR="0096003D" w:rsidRPr="00497220" w:rsidRDefault="0096003D" w:rsidP="00B56392">
            <w:pPr>
              <w:pStyle w:val="Aufzhlungszeichen"/>
              <w:numPr>
                <w:ilvl w:val="0"/>
                <w:numId w:val="0"/>
              </w:numPr>
              <w:ind w:left="360"/>
            </w:pPr>
            <w:r w:rsidRPr="00497220">
              <w:t xml:space="preserve">Arbeitsmaterial-Datei für das Kapitel </w:t>
            </w:r>
            <w:r w:rsidRPr="00497220">
              <w:fldChar w:fldCharType="begin"/>
            </w:r>
            <w:r w:rsidRPr="00497220">
              <w:instrText xml:space="preserve"> REF _Ref206809818 \r \h </w:instrText>
            </w:r>
            <w:r w:rsidRPr="00497220">
              <w:fldChar w:fldCharType="separate"/>
            </w:r>
            <w:r w:rsidR="00FD17D0">
              <w:t>13.2</w:t>
            </w:r>
            <w:r w:rsidRPr="00497220">
              <w:fldChar w:fldCharType="end"/>
            </w:r>
            <w:r w:rsidRPr="00497220">
              <w:t xml:space="preserve"> </w:t>
            </w:r>
            <w:r w:rsidRPr="00497220">
              <w:fldChar w:fldCharType="begin"/>
            </w:r>
            <w:r w:rsidRPr="00497220">
              <w:instrText xml:space="preserve"> REF _Ref206809823 \h </w:instrText>
            </w:r>
            <w:r w:rsidRPr="00497220">
              <w:fldChar w:fldCharType="separate"/>
            </w:r>
            <w:r w:rsidR="00FD17D0" w:rsidRPr="00A52C6A">
              <w:t>Makros aufzeichnen</w:t>
            </w:r>
            <w:r w:rsidR="00FD17D0">
              <w:t xml:space="preserve"> – ein nützliches Beispiel</w:t>
            </w:r>
            <w:r w:rsidRPr="00497220">
              <w:fldChar w:fldCharType="end"/>
            </w:r>
            <w:r w:rsidRPr="00497220">
              <w:t xml:space="preserve"> auf Seite </w:t>
            </w:r>
            <w:r w:rsidRPr="00497220">
              <w:fldChar w:fldCharType="begin"/>
            </w:r>
            <w:r w:rsidRPr="00497220">
              <w:instrText xml:space="preserve"> PAGEREF _Ref206809827 \h </w:instrText>
            </w:r>
            <w:r w:rsidRPr="00497220">
              <w:fldChar w:fldCharType="separate"/>
            </w:r>
            <w:r w:rsidR="00FD17D0">
              <w:rPr>
                <w:noProof/>
              </w:rPr>
              <w:t>111</w:t>
            </w:r>
            <w:r w:rsidRPr="00497220">
              <w:fldChar w:fldCharType="end"/>
            </w:r>
            <w:r w:rsidR="00CC0276">
              <w:t>.</w:t>
            </w:r>
          </w:p>
        </w:tc>
      </w:tr>
      <w:tr w:rsidR="00F374E6" w:rsidRPr="00497220" w:rsidTr="00870539">
        <w:tc>
          <w:tcPr>
            <w:tcW w:w="5070" w:type="dxa"/>
          </w:tcPr>
          <w:p w:rsidR="00F374E6" w:rsidRPr="00497220" w:rsidRDefault="00F374E6" w:rsidP="0096003D">
            <w:pPr>
              <w:ind w:left="567" w:hanging="567"/>
            </w:pPr>
            <w:r w:rsidRPr="00497220">
              <w:t>w1_s_L_</w:t>
            </w:r>
            <w:r w:rsidR="005D2C77">
              <w:t>LitArbeit</w:t>
            </w:r>
            <w:r w:rsidRPr="00497220">
              <w:t>Fertig</w:t>
            </w:r>
            <w:r w:rsidR="005D2C77">
              <w:t>.docx</w:t>
            </w:r>
          </w:p>
        </w:tc>
        <w:tc>
          <w:tcPr>
            <w:tcW w:w="4985" w:type="dxa"/>
          </w:tcPr>
          <w:p w:rsidR="00F374E6" w:rsidRPr="00497220" w:rsidRDefault="00F374E6" w:rsidP="00B56392">
            <w:pPr>
              <w:pStyle w:val="Aufzhlungszeichen"/>
              <w:numPr>
                <w:ilvl w:val="0"/>
                <w:numId w:val="0"/>
              </w:numPr>
              <w:ind w:left="360"/>
            </w:pPr>
            <w:r w:rsidRPr="00497220">
              <w:t>Fertige Lösungsdatei für die Hauptarbeit mit diesem Skript.</w:t>
            </w:r>
          </w:p>
        </w:tc>
      </w:tr>
    </w:tbl>
    <w:p w:rsidR="00E45AC3" w:rsidRDefault="00E45AC3">
      <w:pPr>
        <w:rPr>
          <w:b/>
        </w:rPr>
      </w:pPr>
    </w:p>
    <w:p w:rsidR="008042D0" w:rsidRPr="008042D0" w:rsidRDefault="008042D0">
      <w:pPr>
        <w:rPr>
          <w:b/>
        </w:rPr>
      </w:pPr>
      <w:r w:rsidRPr="008042D0">
        <w:rPr>
          <w:b/>
        </w:rPr>
        <w:t>Erklärung zu den Dateinamen am Beispiel w1_s0</w:t>
      </w:r>
      <w:r w:rsidRPr="008042D0">
        <w:rPr>
          <w:b/>
        </w:rPr>
        <w:fldChar w:fldCharType="begin"/>
      </w:r>
      <w:r w:rsidRPr="008042D0">
        <w:rPr>
          <w:b/>
        </w:rPr>
        <w:instrText xml:space="preserve"> REF _Ref236649080 \r \h </w:instrText>
      </w:r>
      <w:r>
        <w:rPr>
          <w:b/>
        </w:rPr>
        <w:instrText xml:space="preserve"> \* MERGEFORMAT </w:instrText>
      </w:r>
      <w:r w:rsidRPr="008042D0">
        <w:rPr>
          <w:b/>
        </w:rPr>
      </w:r>
      <w:r w:rsidRPr="008042D0">
        <w:rPr>
          <w:b/>
        </w:rPr>
        <w:fldChar w:fldCharType="separate"/>
      </w:r>
      <w:r w:rsidR="00FD17D0">
        <w:rPr>
          <w:b/>
        </w:rPr>
        <w:t>4</w:t>
      </w:r>
      <w:r w:rsidRPr="008042D0">
        <w:rPr>
          <w:b/>
        </w:rPr>
        <w:fldChar w:fldCharType="end"/>
      </w:r>
      <w:r w:rsidRPr="008042D0">
        <w:rPr>
          <w:b/>
        </w:rPr>
        <w:t>_M_</w:t>
      </w:r>
      <w:r w:rsidR="005D2C77">
        <w:rPr>
          <w:b/>
        </w:rPr>
        <w:t>LitArbeit</w:t>
      </w:r>
      <w:r w:rsidRPr="008042D0">
        <w:rPr>
          <w:b/>
        </w:rPr>
        <w:t>_Unformatiert</w:t>
      </w:r>
      <w:r w:rsidR="005D2C77">
        <w:rPr>
          <w:b/>
        </w:rPr>
        <w:t>.docx</w:t>
      </w:r>
      <w:r w:rsidRPr="008042D0">
        <w:rPr>
          <w:b/>
        </w:rPr>
        <w:t xml:space="preserve"> :</w:t>
      </w:r>
    </w:p>
    <w:p w:rsidR="008042D0" w:rsidRDefault="008042D0">
      <w:r>
        <w:t xml:space="preserve">w1 = </w:t>
      </w:r>
      <w:r w:rsidRPr="00DB084A">
        <w:rPr>
          <w:b/>
        </w:rPr>
        <w:t>W</w:t>
      </w:r>
      <w:r>
        <w:t xml:space="preserve">ord, </w:t>
      </w:r>
      <w:r w:rsidRPr="00DB084A">
        <w:rPr>
          <w:b/>
        </w:rPr>
        <w:t>1</w:t>
      </w:r>
      <w:r>
        <w:t>. Semester</w:t>
      </w:r>
    </w:p>
    <w:p w:rsidR="008042D0" w:rsidRDefault="008042D0">
      <w:r>
        <w:t xml:space="preserve">s04 = bezieht sich auf </w:t>
      </w:r>
      <w:r w:rsidRPr="00DB084A">
        <w:rPr>
          <w:b/>
        </w:rPr>
        <w:t>S</w:t>
      </w:r>
      <w:r>
        <w:t xml:space="preserve">kript Kapitel </w:t>
      </w:r>
      <w:r w:rsidRPr="00E45AC3">
        <w:rPr>
          <w:b/>
        </w:rPr>
        <w:t>4</w:t>
      </w:r>
    </w:p>
    <w:p w:rsidR="008042D0" w:rsidRDefault="008042D0">
      <w:r>
        <w:t xml:space="preserve">M = </w:t>
      </w:r>
      <w:proofErr w:type="spellStart"/>
      <w:r>
        <w:t>Arbeits</w:t>
      </w:r>
      <w:r w:rsidRPr="008042D0">
        <w:rPr>
          <w:b/>
        </w:rPr>
        <w:t>M</w:t>
      </w:r>
      <w:r>
        <w:t>aterial</w:t>
      </w:r>
      <w:proofErr w:type="spellEnd"/>
      <w:r>
        <w:t xml:space="preserve"> (</w:t>
      </w:r>
      <w:r w:rsidRPr="005D2C77">
        <w:rPr>
          <w:b/>
        </w:rPr>
        <w:t>L</w:t>
      </w:r>
      <w:r>
        <w:t xml:space="preserve"> = </w:t>
      </w:r>
      <w:r w:rsidRPr="005D2C77">
        <w:rPr>
          <w:b/>
        </w:rPr>
        <w:t>L</w:t>
      </w:r>
      <w:r>
        <w:t xml:space="preserve">ösung, </w:t>
      </w:r>
      <w:r w:rsidRPr="005D2C77">
        <w:rPr>
          <w:b/>
        </w:rPr>
        <w:t>A</w:t>
      </w:r>
      <w:r>
        <w:t xml:space="preserve"> = </w:t>
      </w:r>
      <w:r w:rsidRPr="005D2C77">
        <w:rPr>
          <w:b/>
        </w:rPr>
        <w:t>A</w:t>
      </w:r>
      <w:r>
        <w:t>ufgabenstellung)</w:t>
      </w:r>
    </w:p>
    <w:p w:rsidR="008042D0" w:rsidRDefault="005D2C77">
      <w:proofErr w:type="spellStart"/>
      <w:r>
        <w:t>LitArbeit</w:t>
      </w:r>
      <w:r w:rsidR="008042D0" w:rsidRPr="008042D0">
        <w:t>_Unformatiert</w:t>
      </w:r>
      <w:proofErr w:type="spellEnd"/>
      <w:r w:rsidR="008042D0" w:rsidRPr="008042D0">
        <w:t xml:space="preserve"> </w:t>
      </w:r>
      <w:r w:rsidR="008042D0">
        <w:t>= Beschreibung des Dateiinhalts</w:t>
      </w:r>
    </w:p>
    <w:p w:rsidR="00A35A8A" w:rsidRDefault="00A35A8A" w:rsidP="007667D5">
      <w:pPr>
        <w:pStyle w:val="berschrift1"/>
      </w:pPr>
      <w:bookmarkStart w:id="14" w:name="_Ref206492562"/>
      <w:bookmarkStart w:id="15" w:name="_Toc298487773"/>
      <w:bookmarkStart w:id="16" w:name="_Toc298487792"/>
      <w:r w:rsidRPr="00A52C6A">
        <w:lastRenderedPageBreak/>
        <w:t>Grundeinstellungen</w:t>
      </w:r>
      <w:bookmarkEnd w:id="14"/>
      <w:bookmarkEnd w:id="15"/>
      <w:bookmarkEnd w:id="16"/>
    </w:p>
    <w:p w:rsidR="00D166B6" w:rsidRPr="00D166B6" w:rsidRDefault="00D166B6" w:rsidP="00D166B6">
      <w:r>
        <w:t>Die Standardeinstellungen von Word sind für die Praxis nicht in allen Belangen optimal. In diesem Kapitel werden Ihnen einige sinnvolle Anpassungen vorgeschlagen. Zugleich lernen Sie</w:t>
      </w:r>
      <w:r w:rsidR="00A83400">
        <w:t>,</w:t>
      </w:r>
      <w:r>
        <w:t xml:space="preserve"> wie Sie die Einstellungen von Word entsprechen</w:t>
      </w:r>
      <w:r w:rsidR="00A83400">
        <w:t>d</w:t>
      </w:r>
      <w:r>
        <w:t xml:space="preserve"> Ihren persönlichen Bedürfnissen anpassen können.</w:t>
      </w:r>
    </w:p>
    <w:tbl>
      <w:tblPr>
        <w:tblW w:w="9322" w:type="dxa"/>
        <w:tblLook w:val="01E0" w:firstRow="1" w:lastRow="1" w:firstColumn="1" w:lastColumn="1" w:noHBand="0" w:noVBand="0"/>
      </w:tblPr>
      <w:tblGrid>
        <w:gridCol w:w="2448"/>
        <w:gridCol w:w="6874"/>
      </w:tblGrid>
      <w:tr w:rsidR="005345F7" w:rsidRPr="00497220" w:rsidTr="004D5E3D">
        <w:tc>
          <w:tcPr>
            <w:tcW w:w="2448" w:type="dxa"/>
          </w:tcPr>
          <w:p w:rsidR="005345F7" w:rsidRPr="00497220" w:rsidRDefault="005345F7" w:rsidP="003648E6">
            <w:pPr>
              <w:rPr>
                <w:b/>
                <w:bCs/>
              </w:rPr>
            </w:pPr>
            <w:r w:rsidRPr="00497220">
              <w:rPr>
                <w:b/>
                <w:bCs/>
              </w:rPr>
              <w:t>Lernziele</w:t>
            </w:r>
          </w:p>
        </w:tc>
        <w:tc>
          <w:tcPr>
            <w:tcW w:w="6874" w:type="dxa"/>
          </w:tcPr>
          <w:p w:rsidR="005345F7" w:rsidRPr="00497220" w:rsidRDefault="003648E6" w:rsidP="00B70010">
            <w:pPr>
              <w:numPr>
                <w:ilvl w:val="0"/>
                <w:numId w:val="42"/>
              </w:numPr>
            </w:pPr>
            <w:r w:rsidRPr="00497220">
              <w:t>Ich kann ein Anwendungsprogramm praxistauglich einrichten</w:t>
            </w:r>
            <w:r w:rsidR="00D73563">
              <w:t>.</w:t>
            </w:r>
          </w:p>
          <w:p w:rsidR="0030682A" w:rsidRPr="00497220" w:rsidRDefault="0030682A" w:rsidP="00B70010">
            <w:pPr>
              <w:numPr>
                <w:ilvl w:val="0"/>
                <w:numId w:val="42"/>
              </w:numPr>
            </w:pPr>
            <w:r w:rsidRPr="00497220">
              <w:t>Ich kann die Schnellzugriffsleiste eines Programms benutzerspezifisch einrichten</w:t>
            </w:r>
            <w:r w:rsidR="00D73563">
              <w:t>.</w:t>
            </w:r>
          </w:p>
        </w:tc>
      </w:tr>
      <w:tr w:rsidR="005345F7" w:rsidRPr="00497220" w:rsidTr="004D5E3D">
        <w:tblPrEx>
          <w:tblBorders>
            <w:bottom w:val="double" w:sz="4" w:space="0" w:color="auto"/>
          </w:tblBorders>
          <w:tblCellMar>
            <w:top w:w="108" w:type="dxa"/>
            <w:bottom w:w="340" w:type="dxa"/>
            <w:right w:w="0" w:type="dxa"/>
          </w:tblCellMar>
        </w:tblPrEx>
        <w:trPr>
          <w:cantSplit/>
        </w:trPr>
        <w:tc>
          <w:tcPr>
            <w:tcW w:w="2448" w:type="dxa"/>
          </w:tcPr>
          <w:p w:rsidR="005345F7" w:rsidRPr="00497220" w:rsidRDefault="00D8387F" w:rsidP="005345F7">
            <w:pPr>
              <w:rPr>
                <w:b/>
                <w:bCs/>
              </w:rPr>
            </w:pPr>
            <w:r w:rsidRPr="00497220">
              <w:rPr>
                <w:b/>
                <w:bCs/>
              </w:rPr>
              <w:t>Schlüsselbegriffe</w:t>
            </w:r>
          </w:p>
        </w:tc>
        <w:tc>
          <w:tcPr>
            <w:tcW w:w="6874" w:type="dxa"/>
          </w:tcPr>
          <w:p w:rsidR="005345F7" w:rsidRPr="00497220" w:rsidRDefault="003648E6" w:rsidP="003648E6">
            <w:r w:rsidRPr="00497220">
              <w:t>Optionen, Einstellungen</w:t>
            </w:r>
            <w:r w:rsidR="0030682A" w:rsidRPr="00497220">
              <w:t>, Schnellzugriffsleiste, Icon</w:t>
            </w:r>
          </w:p>
        </w:tc>
      </w:tr>
      <w:tr w:rsidR="005345F7" w:rsidRPr="00497220" w:rsidTr="004D5E3D">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5345F7" w:rsidRPr="00497220" w:rsidRDefault="005345F7" w:rsidP="003648E6">
            <w:pPr>
              <w:rPr>
                <w:b/>
                <w:bCs/>
              </w:rPr>
            </w:pPr>
            <w:r w:rsidRPr="00497220">
              <w:rPr>
                <w:b/>
                <w:bCs/>
              </w:rPr>
              <w:t>Auftrag in Kürze</w:t>
            </w:r>
          </w:p>
        </w:tc>
        <w:tc>
          <w:tcPr>
            <w:tcW w:w="6874" w:type="dxa"/>
            <w:tcBorders>
              <w:bottom w:val="double" w:sz="4" w:space="0" w:color="auto"/>
            </w:tcBorders>
          </w:tcPr>
          <w:p w:rsidR="00B93EC4" w:rsidRDefault="00B93EC4" w:rsidP="0019755A">
            <w:pPr>
              <w:pStyle w:val="AiK"/>
            </w:pPr>
            <w:r>
              <w:t>Nehmen Sie an Ihrem Word folgende Konfigurationen vor:</w:t>
            </w:r>
          </w:p>
          <w:p w:rsidR="005345F7" w:rsidRPr="00497220" w:rsidRDefault="003648E6" w:rsidP="00B70010">
            <w:pPr>
              <w:pStyle w:val="AiK"/>
              <w:numPr>
                <w:ilvl w:val="0"/>
                <w:numId w:val="47"/>
              </w:numPr>
            </w:pPr>
            <w:r w:rsidRPr="00497220">
              <w:t>Entwick</w:t>
            </w:r>
            <w:r w:rsidR="009D45A5">
              <w:t>lerregisterkarte und Feature-Beschr</w:t>
            </w:r>
            <w:r w:rsidRPr="00497220">
              <w:t>eibungen in Quick-Infos anzeigen</w:t>
            </w:r>
            <w:r w:rsidR="00D73563">
              <w:t>.</w:t>
            </w:r>
          </w:p>
          <w:p w:rsidR="003648E6" w:rsidRPr="00497220" w:rsidRDefault="003648E6" w:rsidP="00B70010">
            <w:pPr>
              <w:pStyle w:val="AiK"/>
              <w:numPr>
                <w:ilvl w:val="0"/>
                <w:numId w:val="47"/>
              </w:numPr>
            </w:pPr>
            <w:r w:rsidRPr="00497220">
              <w:t>Spracheinstellungen kontrollieren</w:t>
            </w:r>
            <w:r w:rsidR="00D73563">
              <w:t>.</w:t>
            </w:r>
          </w:p>
          <w:p w:rsidR="0030682A" w:rsidRPr="00497220" w:rsidRDefault="0030682A" w:rsidP="00B70010">
            <w:pPr>
              <w:pStyle w:val="AiK"/>
              <w:numPr>
                <w:ilvl w:val="0"/>
                <w:numId w:val="47"/>
              </w:numPr>
            </w:pPr>
            <w:r w:rsidRPr="00497220">
              <w:t>Alle Formatierungszeichen anzeigen</w:t>
            </w:r>
            <w:r w:rsidR="00D73563">
              <w:t>.</w:t>
            </w:r>
          </w:p>
          <w:p w:rsidR="0030682A" w:rsidRPr="00497220" w:rsidRDefault="0030682A" w:rsidP="00B70010">
            <w:pPr>
              <w:pStyle w:val="AiK"/>
              <w:numPr>
                <w:ilvl w:val="0"/>
                <w:numId w:val="47"/>
              </w:numPr>
            </w:pPr>
            <w:r w:rsidRPr="00497220">
              <w:t>Felder vor dem Drucken aktualisieren</w:t>
            </w:r>
            <w:r w:rsidR="00D73563">
              <w:t>.</w:t>
            </w:r>
          </w:p>
          <w:p w:rsidR="0030682A" w:rsidRPr="00497220" w:rsidRDefault="0030682A" w:rsidP="00B70010">
            <w:pPr>
              <w:pStyle w:val="AiK"/>
              <w:numPr>
                <w:ilvl w:val="0"/>
                <w:numId w:val="47"/>
              </w:numPr>
            </w:pPr>
            <w:r w:rsidRPr="00497220">
              <w:t>Vernünftigen Umgang mit Rechtschreibe- und Grammatikkorrektur finden</w:t>
            </w:r>
            <w:r w:rsidR="00D73563">
              <w:t>.</w:t>
            </w:r>
          </w:p>
          <w:p w:rsidR="0030682A" w:rsidRPr="00497220" w:rsidRDefault="0030682A" w:rsidP="00B70010">
            <w:pPr>
              <w:pStyle w:val="AiK"/>
              <w:numPr>
                <w:ilvl w:val="0"/>
                <w:numId w:val="47"/>
              </w:numPr>
            </w:pPr>
            <w:r w:rsidRPr="00497220">
              <w:t>Tastenkombinationen, Bildlaufleisten und Lineale anzeigen</w:t>
            </w:r>
            <w:r w:rsidR="00D73563">
              <w:t>.</w:t>
            </w:r>
          </w:p>
          <w:p w:rsidR="0030682A" w:rsidRPr="00497220" w:rsidRDefault="0030682A" w:rsidP="00B70010">
            <w:pPr>
              <w:pStyle w:val="AiK"/>
              <w:numPr>
                <w:ilvl w:val="0"/>
                <w:numId w:val="47"/>
              </w:numPr>
            </w:pPr>
            <w:r w:rsidRPr="00497220">
              <w:t>Korrekten Umgang mit Abständen auf Seitenanfang einstellen</w:t>
            </w:r>
            <w:r w:rsidR="00D73563">
              <w:t>.</w:t>
            </w:r>
          </w:p>
          <w:p w:rsidR="0030682A" w:rsidRPr="00497220" w:rsidRDefault="0030682A" w:rsidP="00B70010">
            <w:pPr>
              <w:pStyle w:val="AiK"/>
              <w:numPr>
                <w:ilvl w:val="0"/>
                <w:numId w:val="47"/>
              </w:numPr>
            </w:pPr>
            <w:r w:rsidRPr="00497220">
              <w:t>Symbolleiste für den Schnellzugriff erweitern mit Drucker, Hochgestellt, Tiefgestellt</w:t>
            </w:r>
            <w:r w:rsidR="00D73563">
              <w:t>.</w:t>
            </w:r>
          </w:p>
        </w:tc>
      </w:tr>
    </w:tbl>
    <w:p w:rsidR="00A35A8A" w:rsidRPr="00A52C6A" w:rsidRDefault="00A35A8A" w:rsidP="006E673D">
      <w:pPr>
        <w:pStyle w:val="berschrift2"/>
      </w:pPr>
      <w:bookmarkStart w:id="17" w:name="_Toc298487793"/>
      <w:r w:rsidRPr="00A52C6A">
        <w:lastRenderedPageBreak/>
        <w:t>Optionen</w:t>
      </w:r>
      <w:bookmarkEnd w:id="17"/>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Pr>
          <w:p w:rsidR="00A35A8A" w:rsidRPr="00497220" w:rsidRDefault="00A35A8A" w:rsidP="00940602">
            <w:pPr>
              <w:pStyle w:val="NummerierteListe"/>
              <w:rPr>
                <w:lang w:eastAsia="de-CH"/>
              </w:rPr>
            </w:pPr>
            <w:r w:rsidRPr="00497220">
              <w:rPr>
                <w:lang w:eastAsia="de-CH"/>
              </w:rPr>
              <w:t>Starten Sie Word.</w:t>
            </w:r>
          </w:p>
          <w:p w:rsidR="00A35A8A" w:rsidRPr="00497220" w:rsidRDefault="00122DE4" w:rsidP="00835D95">
            <w:pPr>
              <w:pStyle w:val="Eingerckt"/>
              <w:rPr>
                <w:noProof/>
                <w:lang w:eastAsia="de-CH"/>
              </w:rPr>
            </w:pPr>
            <w:r>
              <w:rPr>
                <w:noProof/>
                <w:lang w:eastAsia="de-CH"/>
              </w:rPr>
              <mc:AlternateContent>
                <mc:Choice Requires="wpg">
                  <w:drawing>
                    <wp:anchor distT="114935" distB="114935" distL="114300" distR="0" simplePos="0" relativeHeight="251813376" behindDoc="0" locked="0" layoutInCell="1" allowOverlap="1" wp14:anchorId="033C20FA" wp14:editId="34C9CFD7">
                      <wp:simplePos x="0" y="0"/>
                      <wp:positionH relativeFrom="column">
                        <wp:align>right</wp:align>
                      </wp:positionH>
                      <wp:positionV relativeFrom="line">
                        <wp:align>top</wp:align>
                      </wp:positionV>
                      <wp:extent cx="2743200" cy="3415030"/>
                      <wp:effectExtent l="20955" t="12700" r="0" b="1270"/>
                      <wp:wrapSquare wrapText="bothSides"/>
                      <wp:docPr id="1078" name="Group 105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3415030"/>
                                <a:chOff x="5696" y="2608"/>
                                <a:chExt cx="4792" cy="5966"/>
                              </a:xfrm>
                            </wpg:grpSpPr>
                            <pic:pic xmlns:pic="http://schemas.openxmlformats.org/drawingml/2006/picture">
                              <pic:nvPicPr>
                                <pic:cNvPr id="1085" name="Grafik 1"/>
                                <pic:cNvPicPr>
                                  <a:picLocks noChangeAspect="1" noChangeArrowheads="1"/>
                                </pic:cNvPicPr>
                              </pic:nvPicPr>
                              <pic:blipFill>
                                <a:blip r:embed="rId17" cstate="email">
                                  <a:extLst>
                                    <a:ext uri="{28A0092B-C50C-407E-A947-70E740481C1C}">
                                      <a14:useLocalDpi xmlns:a14="http://schemas.microsoft.com/office/drawing/2010/main" val="0"/>
                                    </a:ext>
                                  </a:extLst>
                                </a:blip>
                                <a:srcRect/>
                                <a:stretch>
                                  <a:fillRect/>
                                </a:stretch>
                              </pic:blipFill>
                              <pic:spPr bwMode="auto">
                                <a:xfrm>
                                  <a:off x="6168" y="2608"/>
                                  <a:ext cx="4320" cy="5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87" name="Oval 1055"/>
                              <wps:cNvSpPr>
                                <a:spLocks noChangeAspect="1" noChangeArrowheads="1"/>
                              </wps:cNvSpPr>
                              <wps:spPr bwMode="auto">
                                <a:xfrm>
                                  <a:off x="5696" y="2608"/>
                                  <a:ext cx="1622" cy="928"/>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16" name="Oval 1056"/>
                              <wps:cNvSpPr>
                                <a:spLocks noChangeAspect="1" noChangeArrowheads="1"/>
                              </wps:cNvSpPr>
                              <wps:spPr bwMode="auto">
                                <a:xfrm>
                                  <a:off x="5857" y="7479"/>
                                  <a:ext cx="2439" cy="903"/>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57" o:spid="_x0000_s1026" style="position:absolute;margin-left:164.8pt;margin-top:0;width:3in;height:268.9pt;z-index:251813376;mso-wrap-distance-top:9.05pt;mso-wrap-distance-right:0;mso-wrap-distance-bottom:9.05pt;mso-position-horizontal:right;mso-position-vertical:top;mso-position-vertical-relative:line" coordorigin="5696,2608" coordsize="4792,59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7" type="#_x0000_t75" style="position:absolute;left:6168;top:2608;width:4320;height:59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6PqnFAAAA3QAAAA8AAABkcnMvZG93bnJldi54bWxET01rwkAQvQv+h2WE3nRToUWiq0hB0Epb&#10;jLaltzE7JsHsbJpdTeqvd4WCt3m8z5nMWlOKM9WusKzgcRCBIE6tLjhTsNsu+iMQziNrLC2Tgj9y&#10;MJt2OxOMtW14Q+fEZyKEsItRQe59FUvp0pwMuoGtiAN3sLVBH2CdSV1jE8JNKYdR9CwNFhwacqzo&#10;Jaf0mJyMgur7c0GX9Zfc/f6smo83+76fv5JSD712PgbhqfV38b97qcP8aPQEt2/CCXJ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j6pxQAAAN0AAAAPAAAAAAAAAAAAAAAA&#10;AJ8CAABkcnMvZG93bnJldi54bWxQSwUGAAAAAAQABAD3AAAAkQMAAAAA&#10;">
                        <v:imagedata r:id="rId18" o:title=""/>
                      </v:shape>
                      <v:oval id="Oval 1055" o:spid="_x0000_s1028" style="position:absolute;left:5696;top:2608;width:1622;height: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6gF8YA&#10;AADdAAAADwAAAGRycy9kb3ducmV2LnhtbERPTWsCMRC9F/wPYQQvpWYrpcpqFKnY2h6EbuvB27gZ&#10;d4ObybqJuv77Rih4m8f7nMmstZU4U+ONYwXP/QQEce604ULB78/yaQTCB2SNlWNScCUPs2nnYYKp&#10;dhf+pnMWChFD2KeooAyhTqX0eUkWfd/VxJHbu8ZiiLAppG7wEsNtJQdJ8iotGo4NJdb0VlJ+yE5W&#10;wWn39Thcfx4/Kr/Yvm/MavmSmY1SvW47H4MI1Ia7+N+90nF+MhrC7Zt4gp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6gF8YAAADdAAAADwAAAAAAAAAAAAAAAACYAgAAZHJz&#10;L2Rvd25yZXYueG1sUEsFBgAAAAAEAAQA9QAAAIsDAAAAAA==&#10;" filled="f" strokecolor="red" strokeweight="2pt">
                        <o:lock v:ext="edit" aspectratio="t"/>
                      </v:oval>
                      <v:oval id="Oval 1056" o:spid="_x0000_s1029" style="position:absolute;left:5857;top:7479;width:2439;height: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AzvcgA&#10;AADcAAAADwAAAGRycy9kb3ducmV2LnhtbESPQWsCMRSE7wX/Q3gFL0WziljZGqVUbNVDwVUP3l43&#10;r7vBzcu6ibr9941Q6HGYmW+Y6by1lbhS441jBYN+AoI4d9pwoWC/W/YmIHxA1lg5JgU/5GE+6zxM&#10;MdXuxlu6ZqEQEcI+RQVlCHUqpc9Lsuj7riaO3rdrLIYom0LqBm8Rbis5TJKxtGg4LpRY01tJ+Sm7&#10;WAWXr83T8+f6/FH5xfH9YFbLUWYOSnUf29cXEIHa8B/+a6+0gtFgDPcz8Qj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4DO9yAAAANwAAAAPAAAAAAAAAAAAAAAAAJgCAABk&#10;cnMvZG93bnJldi54bWxQSwUGAAAAAAQABAD1AAAAjQMAAAAA&#10;" filled="f" strokecolor="red" strokeweight="2pt">
                        <o:lock v:ext="edit" aspectratio="t"/>
                      </v:oval>
                      <w10:wrap type="square" anchory="line"/>
                    </v:group>
                  </w:pict>
                </mc:Fallback>
              </mc:AlternateContent>
            </w:r>
            <w:r w:rsidR="00A35A8A" w:rsidRPr="00497220">
              <w:rPr>
                <w:noProof/>
                <w:lang w:eastAsia="de-CH"/>
              </w:rPr>
              <w:t xml:space="preserve">Klicken Sie auf die </w:t>
            </w:r>
            <w:r w:rsidR="00E64B06">
              <w:rPr>
                <w:noProof/>
                <w:lang w:eastAsia="de-CH"/>
              </w:rPr>
              <w:t xml:space="preserve">farbige Lasche </w:t>
            </w:r>
            <w:r w:rsidR="00E64B06" w:rsidRPr="00835D95">
              <w:rPr>
                <w:rStyle w:val="Fenstertitel"/>
              </w:rPr>
              <w:t>Datei</w:t>
            </w:r>
            <w:r w:rsidR="00E64B06">
              <w:rPr>
                <w:noProof/>
                <w:lang w:eastAsia="de-CH"/>
              </w:rPr>
              <w:t xml:space="preserve"> </w:t>
            </w:r>
            <w:r w:rsidR="00A35A8A" w:rsidRPr="00497220">
              <w:rPr>
                <w:noProof/>
                <w:lang w:eastAsia="de-CH"/>
              </w:rPr>
              <w:t xml:space="preserve">oben links und danach auf die Schaltfläche </w:t>
            </w:r>
            <w:r w:rsidR="00A35A8A" w:rsidRPr="00497220">
              <w:rPr>
                <w:rStyle w:val="SchaltflcheZchn"/>
              </w:rPr>
              <w:t> Optionen </w:t>
            </w:r>
            <w:r w:rsidR="00A35A8A" w:rsidRPr="00497220">
              <w:rPr>
                <w:noProof/>
                <w:lang w:eastAsia="de-CH"/>
              </w:rPr>
              <w:t>.</w:t>
            </w:r>
          </w:p>
        </w:tc>
      </w:tr>
      <w:tr w:rsidR="00A35A8A" w:rsidRPr="00497220" w:rsidTr="00940602">
        <w:trPr>
          <w:cantSplit/>
        </w:trPr>
        <w:tc>
          <w:tcPr>
            <w:tcW w:w="9178" w:type="dxa"/>
          </w:tcPr>
          <w:p w:rsidR="00152D48" w:rsidRPr="00497220" w:rsidRDefault="00B93EC4" w:rsidP="0006365B">
            <w:pPr>
              <w:pStyle w:val="NummerierteListe"/>
              <w:rPr>
                <w:noProof/>
              </w:rPr>
            </w:pPr>
            <w:r>
              <w:rPr>
                <w:noProof/>
                <w:lang w:eastAsia="de-CH"/>
              </w:rPr>
              <mc:AlternateContent>
                <mc:Choice Requires="wpg">
                  <w:drawing>
                    <wp:anchor distT="0" distB="0" distL="114300" distR="114300" simplePos="0" relativeHeight="251815424" behindDoc="0" locked="0" layoutInCell="1" allowOverlap="1" wp14:anchorId="3D374DB7" wp14:editId="0DAD3176">
                      <wp:simplePos x="0" y="0"/>
                      <wp:positionH relativeFrom="column">
                        <wp:posOffset>2092152</wp:posOffset>
                      </wp:positionH>
                      <wp:positionV relativeFrom="paragraph">
                        <wp:posOffset>-5426</wp:posOffset>
                      </wp:positionV>
                      <wp:extent cx="3657600" cy="2646218"/>
                      <wp:effectExtent l="0" t="0" r="0" b="1905"/>
                      <wp:wrapSquare wrapText="bothSides"/>
                      <wp:docPr id="90" name="Gruppieren 90"/>
                      <wp:cNvGraphicFramePr/>
                      <a:graphic xmlns:a="http://schemas.openxmlformats.org/drawingml/2006/main">
                        <a:graphicData uri="http://schemas.microsoft.com/office/word/2010/wordprocessingGroup">
                          <wpg:wgp>
                            <wpg:cNvGrpSpPr/>
                            <wpg:grpSpPr>
                              <a:xfrm>
                                <a:off x="0" y="0"/>
                                <a:ext cx="3657600" cy="2646218"/>
                                <a:chOff x="0" y="0"/>
                                <a:chExt cx="3657600" cy="2646218"/>
                              </a:xfrm>
                            </wpg:grpSpPr>
                            <pic:pic xmlns:pic="http://schemas.openxmlformats.org/drawingml/2006/picture">
                              <pic:nvPicPr>
                                <pic:cNvPr id="1077" name="Grafik 1"/>
                                <pic:cNvPicPr>
                                  <a:picLocks noChangeAspect="1"/>
                                </pic:cNvPicPr>
                              </pic:nvPicPr>
                              <pic:blipFill>
                                <a:blip r:embed="rId19" cstate="email">
                                  <a:extLst>
                                    <a:ext uri="{28A0092B-C50C-407E-A947-70E740481C1C}">
                                      <a14:useLocalDpi xmlns:a14="http://schemas.microsoft.com/office/drawing/2010/main" val="0"/>
                                    </a:ext>
                                  </a:extLst>
                                </a:blip>
                                <a:srcRect/>
                                <a:stretch>
                                  <a:fillRect/>
                                </a:stretch>
                              </pic:blipFill>
                              <pic:spPr bwMode="auto">
                                <a:xfrm>
                                  <a:off x="0" y="0"/>
                                  <a:ext cx="3657600" cy="2646218"/>
                                </a:xfrm>
                                <a:prstGeom prst="rect">
                                  <a:avLst/>
                                </a:prstGeom>
                                <a:noFill/>
                                <a:ln>
                                  <a:noFill/>
                                </a:ln>
                              </pic:spPr>
                            </pic:pic>
                            <wps:wsp>
                              <wps:cNvPr id="1076" name="Oval 1061"/>
                              <wps:cNvSpPr>
                                <a:spLocks noChangeArrowheads="1"/>
                              </wps:cNvSpPr>
                              <wps:spPr bwMode="auto">
                                <a:xfrm>
                                  <a:off x="858982" y="304800"/>
                                  <a:ext cx="1419225" cy="47752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uppieren 90" o:spid="_x0000_s1026" style="position:absolute;margin-left:164.75pt;margin-top:-.45pt;width:4in;height:208.35pt;z-index:251815424;mso-width-relative:margin;mso-height-relative:margin" coordsize="36576,264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7" type="#_x0000_t75" style="position:absolute;width:36576;height:264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IfeTDAAAA3QAAAA8AAABkcnMvZG93bnJldi54bWxET01rwkAQvQv9D8sIvenGtjaSuglSkJZc&#10;pGp7nmbHJJidDburpv++Kwje5vE+Z1kMphNncr61rGA2TUAQV1a3XCvY79aTBQgfkDV2lknBH3ko&#10;8ofREjNtL/xF522oRQxhn6GCJoQ+k9JXDRn0U9sTR+5gncEQoauldniJ4aaTT0nyKg22HBsa7Om9&#10;oeq4PRkFjjfyOf1dLcpyc/r5eCm/127eKfU4HlZvIAIN4S6+uT91nJ+kKVy/iSfI/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gh95MMAAADdAAAADwAAAAAAAAAAAAAAAACf&#10;AgAAZHJzL2Rvd25yZXYueG1sUEsFBgAAAAAEAAQA9wAAAI8DAAAAAA==&#10;">
                        <v:imagedata r:id="rId23" o:title=""/>
                        <v:path arrowok="t"/>
                      </v:shape>
                      <v:oval id="Oval 1061" o:spid="_x0000_s1028" style="position:absolute;left:8589;top:3048;width:14193;height:4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1q8YA&#10;AADdAAAADwAAAGRycy9kb3ducmV2LnhtbERPTWsCMRC9F/wPYQQvpWYrRctqFKnY2h4Et/XgbdyM&#10;u8HNZN1EXf99IxR6m8f7nMmstZW4UOONYwXP/QQEce604ULBz/fy6RWED8gaK8ek4EYeZtPOwwRT&#10;7a68oUsWChFD2KeooAyhTqX0eUkWfd/VxJE7uMZiiLAppG7wGsNtJQdJMpQWDceGEmt6Kyk/Zmer&#10;4Lz/ehytP08flV/s3rdmtXzJzFapXredj0EEasO/+M+90nF+MhrC/Zt4gp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1q8YAAADdAAAADwAAAAAAAAAAAAAAAACYAgAAZHJz&#10;L2Rvd25yZXYueG1sUEsFBgAAAAAEAAQA9QAAAIsDAAAAAA==&#10;" filled="f" strokecolor="red" strokeweight="2pt"/>
                      <w10:wrap type="square"/>
                    </v:group>
                  </w:pict>
                </mc:Fallback>
              </mc:AlternateContent>
            </w:r>
            <w:r w:rsidR="00152D48" w:rsidRPr="00497220">
              <w:rPr>
                <w:lang w:eastAsia="de-CH"/>
              </w:rPr>
              <w:t>Sorgen Sie dafür, dass</w:t>
            </w:r>
            <w:r w:rsidR="00CB3020">
              <w:rPr>
                <w:lang w:eastAsia="de-CH"/>
              </w:rPr>
              <w:t xml:space="preserve"> </w:t>
            </w:r>
            <w:r w:rsidR="003648E6" w:rsidRPr="00497220">
              <w:rPr>
                <w:noProof/>
              </w:rPr>
              <w:t>die Feature-Beschreib</w:t>
            </w:r>
            <w:r w:rsidR="00A35A8A" w:rsidRPr="00497220">
              <w:rPr>
                <w:noProof/>
              </w:rPr>
              <w:t>ungen in d</w:t>
            </w:r>
            <w:r w:rsidR="00152D48" w:rsidRPr="00497220">
              <w:rPr>
                <w:noProof/>
              </w:rPr>
              <w:t>en Quick-Infos angezeigt werden</w:t>
            </w:r>
            <w:r w:rsidR="00CB3020">
              <w:rPr>
                <w:noProof/>
              </w:rPr>
              <w:t>.</w:t>
            </w:r>
          </w:p>
          <w:p w:rsidR="00152D48" w:rsidRPr="00497220" w:rsidRDefault="00152D48" w:rsidP="00152D48">
            <w:pPr>
              <w:pStyle w:val="Eingerckt"/>
              <w:rPr>
                <w:noProof/>
              </w:rPr>
            </w:pPr>
            <w:r w:rsidRPr="00497220">
              <w:rPr>
                <w:noProof/>
              </w:rPr>
              <w:t xml:space="preserve">Ob Sie die </w:t>
            </w:r>
            <w:r w:rsidR="00CB3020">
              <w:rPr>
                <w:noProof/>
              </w:rPr>
              <w:t>Livev</w:t>
            </w:r>
            <w:r w:rsidRPr="00497220">
              <w:rPr>
                <w:noProof/>
              </w:rPr>
              <w:t>orschau und den Lesemodus aktivieren, ist Geschmackssache.</w:t>
            </w:r>
          </w:p>
          <w:p w:rsidR="00A35A8A" w:rsidRPr="00497220" w:rsidRDefault="00D20167" w:rsidP="00D20167">
            <w:pPr>
              <w:pStyle w:val="Eingerckt"/>
              <w:rPr>
                <w:lang w:eastAsia="de-CH"/>
              </w:rPr>
            </w:pPr>
            <w:r w:rsidRPr="00497220">
              <w:rPr>
                <w:lang w:eastAsia="de-CH"/>
              </w:rPr>
              <w:t xml:space="preserve">Dann klicken Sie mal auf die Schaltfläche </w:t>
            </w:r>
            <w:r>
              <w:rPr>
                <w:rStyle w:val="SchaltflcheZchn"/>
              </w:rPr>
              <w:t> Sprache</w:t>
            </w:r>
            <w:r>
              <w:rPr>
                <w:lang w:eastAsia="de-CH"/>
              </w:rPr>
              <w:t>.</w:t>
            </w:r>
          </w:p>
        </w:tc>
      </w:tr>
      <w:tr w:rsidR="00A35A8A" w:rsidRPr="00497220" w:rsidTr="00940602">
        <w:trPr>
          <w:cantSplit/>
        </w:trPr>
        <w:tc>
          <w:tcPr>
            <w:tcW w:w="9178" w:type="dxa"/>
          </w:tcPr>
          <w:p w:rsidR="00A35A8A" w:rsidRPr="00497220" w:rsidRDefault="0054312B" w:rsidP="00C06B66">
            <w:pPr>
              <w:pStyle w:val="NummerierteListe"/>
            </w:pPr>
            <w:r>
              <w:rPr>
                <w:noProof/>
                <w:lang w:eastAsia="de-CH"/>
              </w:rPr>
              <w:lastRenderedPageBreak/>
              <w:drawing>
                <wp:anchor distT="114935" distB="114935" distL="114300" distR="0" simplePos="0" relativeHeight="251816448" behindDoc="0" locked="0" layoutInCell="1" allowOverlap="1" wp14:anchorId="484F3663" wp14:editId="21E6487C">
                  <wp:simplePos x="0" y="0"/>
                  <wp:positionH relativeFrom="column">
                    <wp:posOffset>2144395</wp:posOffset>
                  </wp:positionH>
                  <wp:positionV relativeFrom="line">
                    <wp:posOffset>-7061200</wp:posOffset>
                  </wp:positionV>
                  <wp:extent cx="3599815" cy="2194560"/>
                  <wp:effectExtent l="0" t="0" r="635" b="0"/>
                  <wp:wrapSquare wrapText="bothSides"/>
                  <wp:docPr id="10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4" cstate="email">
                            <a:extLst>
                              <a:ext uri="{28A0092B-C50C-407E-A947-70E740481C1C}">
                                <a14:useLocalDpi xmlns:a14="http://schemas.microsoft.com/office/drawing/2010/main" val="0"/>
                              </a:ext>
                            </a:extLst>
                          </a:blip>
                          <a:srcRect/>
                          <a:stretch>
                            <a:fillRect/>
                          </a:stretch>
                        </pic:blipFill>
                        <pic:spPr bwMode="auto">
                          <a:xfrm>
                            <a:off x="0" y="0"/>
                            <a:ext cx="3599815" cy="219456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Kontrollieren Sie</w:t>
            </w:r>
            <w:r w:rsidR="00C06B66">
              <w:t xml:space="preserve"> in allen drei Bereichen</w:t>
            </w:r>
            <w:r w:rsidR="00A35A8A" w:rsidRPr="00497220">
              <w:t xml:space="preserve">, ob die richtigen Sprachen aktiviert </w:t>
            </w:r>
            <w:r w:rsidR="00C06B66">
              <w:t>und ausgewählt sind.</w:t>
            </w:r>
          </w:p>
        </w:tc>
      </w:tr>
      <w:tr w:rsidR="00A35A8A" w:rsidRPr="00497220" w:rsidTr="00940602">
        <w:trPr>
          <w:cantSplit/>
        </w:trPr>
        <w:tc>
          <w:tcPr>
            <w:tcW w:w="9178" w:type="dxa"/>
          </w:tcPr>
          <w:p w:rsidR="00A35A8A" w:rsidRPr="00497220" w:rsidRDefault="00122DE4" w:rsidP="00940602">
            <w:pPr>
              <w:pStyle w:val="NummerierteListe"/>
              <w:rPr>
                <w:lang w:eastAsia="de-CH"/>
              </w:rPr>
            </w:pPr>
            <w:r>
              <w:rPr>
                <w:noProof/>
                <w:lang w:eastAsia="de-CH"/>
              </w:rPr>
              <mc:AlternateContent>
                <mc:Choice Requires="wpg">
                  <w:drawing>
                    <wp:anchor distT="114935" distB="114935" distL="114300" distR="0" simplePos="0" relativeHeight="251543040" behindDoc="0" locked="0" layoutInCell="1" allowOverlap="1" wp14:anchorId="1A7792B1" wp14:editId="78435B60">
                      <wp:simplePos x="0" y="0"/>
                      <wp:positionH relativeFrom="column">
                        <wp:align>right</wp:align>
                      </wp:positionH>
                      <wp:positionV relativeFrom="line">
                        <wp:align>top</wp:align>
                      </wp:positionV>
                      <wp:extent cx="3614420" cy="2945765"/>
                      <wp:effectExtent l="0" t="3175" r="0" b="0"/>
                      <wp:wrapSquare wrapText="bothSides"/>
                      <wp:docPr id="1071" name="Group 50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614420" cy="2945765"/>
                                <a:chOff x="6168" y="1526"/>
                                <a:chExt cx="4320" cy="3521"/>
                              </a:xfrm>
                            </wpg:grpSpPr>
                            <pic:pic xmlns:pic="http://schemas.openxmlformats.org/drawingml/2006/picture">
                              <pic:nvPicPr>
                                <pic:cNvPr id="1072" name="Picture 503"/>
                                <pic:cNvPicPr>
                                  <a:picLocks noChangeAspect="1" noChangeArrowheads="1"/>
                                </pic:cNvPicPr>
                              </pic:nvPicPr>
                              <pic:blipFill>
                                <a:blip r:embed="rId25" cstate="email">
                                  <a:extLst>
                                    <a:ext uri="{28A0092B-C50C-407E-A947-70E740481C1C}">
                                      <a14:useLocalDpi xmlns:a14="http://schemas.microsoft.com/office/drawing/2010/main" val="0"/>
                                    </a:ext>
                                  </a:extLst>
                                </a:blip>
                                <a:srcRect/>
                                <a:stretch>
                                  <a:fillRect/>
                                </a:stretch>
                              </pic:blipFill>
                              <pic:spPr bwMode="auto">
                                <a:xfrm>
                                  <a:off x="6168" y="1526"/>
                                  <a:ext cx="4320" cy="3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73" name="Oval 504"/>
                              <wps:cNvSpPr>
                                <a:spLocks noChangeAspect="1" noChangeArrowheads="1"/>
                              </wps:cNvSpPr>
                              <wps:spPr bwMode="auto">
                                <a:xfrm>
                                  <a:off x="7028" y="3108"/>
                                  <a:ext cx="1456" cy="276"/>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4" name="Oval 505"/>
                              <wps:cNvSpPr>
                                <a:spLocks noChangeAspect="1" noChangeArrowheads="1"/>
                              </wps:cNvSpPr>
                              <wps:spPr bwMode="auto">
                                <a:xfrm>
                                  <a:off x="7028" y="3792"/>
                                  <a:ext cx="1456" cy="276"/>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02" o:spid="_x0000_s1026" style="position:absolute;margin-left:233.4pt;margin-top:0;width:284.6pt;height:231.95pt;z-index:251543040;mso-wrap-distance-top:9.05pt;mso-wrap-distance-right:0;mso-wrap-distance-bottom:9.05pt;mso-position-horizontal:right;mso-position-vertical:top;mso-position-vertical-relative:line" coordorigin="6168,1526" coordsize="4320,3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">
                      <o:lock v:ext="edit" aspectratio="t"/>
                      <v:shape id="Picture 503" o:spid="_x0000_s1027" type="#_x0000_t75" style="position:absolute;left:6168;top:1526;width:4320;height:3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Dqr/DAAAA3QAAAA8AAABkcnMvZG93bnJldi54bWxET01rwkAQvRf8D8sIvQSzUYpKdBUpWtpT&#10;MQq5DtkxCWZn0+yapP++Wyj0No/3Odv9aBrRU+dqywrmcQKCuLC65lLB9XKarUE4j6yxsUwKvsnB&#10;fjd52mKq7cBn6jNfihDCLkUFlfdtKqUrKjLoYtsSB+5mO4M+wK6UusMhhJtGLpJkKQ3WHBoqbOm1&#10;ouKePYyC4zJ7019jVPsiopdmWOef+JEr9TwdDxsQnkb/L/5zv+swP1kt4PebcILc/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Oqv8MAAADdAAAADwAAAAAAAAAAAAAAAACf&#10;AgAAZHJzL2Rvd25yZXYueG1sUEsFBgAAAAAEAAQA9wAAAI8DAAAAAA==&#10;">
                        <v:imagedata r:id="rId28" o:title=""/>
                      </v:shape>
                      <v:oval id="Oval 504" o:spid="_x0000_s1028" style="position:absolute;left:7028;top:3108;width:1456;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DWM8cA&#10;AADdAAAADwAAAGRycy9kb3ducmV2LnhtbERPS0/CQBC+m/gfNkPChcgWMNZUFkIgyONgYpWDt7E7&#10;tBu7s7W7QP33rgmJt/nyPWc672wtztR641jBaJiAIC6cNlwqeH9b3z2C8AFZY+2YFPyQh/ns9maK&#10;mXYXfqVzHkoRQ9hnqKAKocmk9EVFFv3QNcSRO7rWYoiwLaVu8RLDbS3HSfIgLRqODRU2tKyo+MpP&#10;VsHpcz9IX3bfm9qvPp4PZru+z81BqX6vWzyBCNSFf/HVvdVxfpJO4O+beIK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w1jPHAAAA3QAAAA8AAAAAAAAAAAAAAAAAmAIAAGRy&#10;cy9kb3ducmV2LnhtbFBLBQYAAAAABAAEAPUAAACMAwAAAAA=&#10;" filled="f" strokecolor="red" strokeweight="2pt">
                        <o:lock v:ext="edit" aspectratio="t"/>
                      </v:oval>
                      <v:oval id="Oval 505" o:spid="_x0000_s1029" style="position:absolute;left:7028;top:3792;width:1456;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lOR8YA&#10;AADdAAAADwAAAGRycy9kb3ducmV2LnhtbERPTWsCMRC9F/wPYQQvpWYrUstqFKnYag+C23rwNm7G&#10;3eBmsm6ibv99IxR6m8f7nMmstZW4UuONYwXP/QQEce604ULB99fy6RWED8gaK8ek4Ic8zKadhwmm&#10;2t14S9csFCKGsE9RQRlCnUrp85Is+r6riSN3dI3FEGFTSN3gLYbbSg6S5EVaNBwbSqzpraT8lF2s&#10;gsvh83G0WZ8/Kr/Yv+/MajnMzE6pXredj0EEasO/+M+90nF+MhrC/Zt4gp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lOR8YAAADdAAAADwAAAAAAAAAAAAAAAACYAgAAZHJz&#10;L2Rvd25yZXYueG1sUEsFBgAAAAAEAAQA9QAAAIsDAAAAAA==&#10;" filled="f" strokecolor="red" strokeweight="2pt">
                        <o:lock v:ext="edit" aspectratio="t"/>
                      </v:oval>
                      <w10:wrap type="square" anchory="line"/>
                    </v:group>
                  </w:pict>
                </mc:Fallback>
              </mc:AlternateContent>
            </w:r>
            <w:r w:rsidR="000D542D" w:rsidRPr="00497220">
              <w:rPr>
                <w:lang w:eastAsia="de-CH"/>
              </w:rPr>
              <w:t>W</w:t>
            </w:r>
            <w:r w:rsidR="00A35A8A" w:rsidRPr="00497220">
              <w:rPr>
                <w:lang w:eastAsia="de-CH"/>
              </w:rPr>
              <w:t xml:space="preserve">echseln Sie zur Gruppe </w:t>
            </w:r>
            <w:r w:rsidR="00A35A8A" w:rsidRPr="00497220">
              <w:rPr>
                <w:b/>
                <w:lang w:eastAsia="de-CH"/>
              </w:rPr>
              <w:t>Anzeige</w:t>
            </w:r>
            <w:r w:rsidR="00A35A8A" w:rsidRPr="00497220">
              <w:rPr>
                <w:lang w:eastAsia="de-CH"/>
              </w:rPr>
              <w:t xml:space="preserve"> und wählen nebenstehende Einstellungen.</w:t>
            </w:r>
          </w:p>
          <w:p w:rsidR="00A35A8A" w:rsidRPr="00497220" w:rsidRDefault="00A35A8A" w:rsidP="00940602">
            <w:pPr>
              <w:pStyle w:val="Eingerckt"/>
              <w:rPr>
                <w:i/>
                <w:lang w:eastAsia="de-CH"/>
              </w:rPr>
            </w:pPr>
            <w:r w:rsidRPr="00497220">
              <w:rPr>
                <w:b/>
                <w:i/>
                <w:lang w:eastAsia="de-CH"/>
              </w:rPr>
              <w:t>Hinweis:</w:t>
            </w:r>
            <w:r w:rsidRPr="00497220">
              <w:rPr>
                <w:i/>
                <w:lang w:eastAsia="de-CH"/>
              </w:rPr>
              <w:t xml:space="preserve"> Die angezeigten Formatierungszeichen erscheinen Ihnen zunächst vielleicht ungewohnt. Sie werden aber deren Nutzen sehr bald zu schätzen wissen!</w:t>
            </w:r>
          </w:p>
        </w:tc>
      </w:tr>
      <w:tr w:rsidR="00A35A8A" w:rsidRPr="00497220" w:rsidTr="00940602">
        <w:trPr>
          <w:cantSplit/>
        </w:trPr>
        <w:tc>
          <w:tcPr>
            <w:tcW w:w="9178" w:type="dxa"/>
          </w:tcPr>
          <w:p w:rsidR="00A35A8A" w:rsidRPr="00497220" w:rsidRDefault="00A35A8A" w:rsidP="00940602">
            <w:pPr>
              <w:pStyle w:val="NummerierteListe"/>
            </w:pPr>
            <w:r w:rsidRPr="00497220">
              <w:lastRenderedPageBreak/>
              <w:t xml:space="preserve">Wie Sie schon in der Wirbelwindwoche bei </w:t>
            </w:r>
            <w:r w:rsidR="00E76DF4" w:rsidRPr="00497220">
              <w:t>"</w:t>
            </w:r>
            <w:r w:rsidR="00C06B66">
              <w:t xml:space="preserve">LAN, </w:t>
            </w:r>
            <w:r w:rsidRPr="00497220">
              <w:t xml:space="preserve">Links </w:t>
            </w:r>
            <w:proofErr w:type="spellStart"/>
            <w:r w:rsidRPr="00497220">
              <w:t>and</w:t>
            </w:r>
            <w:proofErr w:type="spellEnd"/>
            <w:r w:rsidRPr="00497220">
              <w:t xml:space="preserve"> Language</w:t>
            </w:r>
            <w:r w:rsidR="00E76DF4" w:rsidRPr="00497220">
              <w:t>"</w:t>
            </w:r>
            <w:r w:rsidRPr="00497220">
              <w:t xml:space="preserve"> gelernt haben, hilft Ihnen Word sehr effektiv bei der Rechtschreibung. </w:t>
            </w:r>
            <w:r w:rsidRPr="00497220">
              <w:rPr>
                <w:b/>
              </w:rPr>
              <w:t>Nützen Sie diese Unterstützung!</w:t>
            </w:r>
            <w:r w:rsidRPr="00497220">
              <w:t xml:space="preserve"> Denn Schreibfehler werfen nicht nur im beruflichen Umfeld ein schlechtes Licht auf Ihre Arbeit, sie können auch Ihre </w:t>
            </w:r>
            <w:r w:rsidR="00C06B66">
              <w:t>Bachelor</w:t>
            </w:r>
            <w:r w:rsidRPr="00497220">
              <w:t>arbeitsnote durchaus um einen halben Punkt ver</w:t>
            </w:r>
            <w:r w:rsidR="000D542D" w:rsidRPr="00497220">
              <w:t>mindern</w:t>
            </w:r>
            <w:r w:rsidR="00D52557" w:rsidRPr="00497220">
              <w:t>.</w:t>
            </w:r>
          </w:p>
          <w:p w:rsidR="00A35A8A" w:rsidRPr="00497220" w:rsidRDefault="00A35A8A" w:rsidP="00940602">
            <w:pPr>
              <w:pStyle w:val="Eingerckt"/>
            </w:pPr>
            <w:r w:rsidRPr="00497220">
              <w:rPr>
                <w:noProof/>
              </w:rPr>
              <w:t xml:space="preserve">Die nötigen Einstellungen zu diesem Thema finden Sie </w:t>
            </w:r>
            <w:r w:rsidR="00C7723B">
              <w:rPr>
                <w:noProof/>
              </w:rPr>
              <w:t xml:space="preserve">bei den Optionen </w:t>
            </w:r>
            <w:r w:rsidRPr="00497220">
              <w:rPr>
                <w:noProof/>
              </w:rPr>
              <w:t>in der Gruppe</w:t>
            </w:r>
            <w:r w:rsidRPr="00497220">
              <w:t xml:space="preserve"> </w:t>
            </w:r>
            <w:r w:rsidR="00C06B66">
              <w:rPr>
                <w:b/>
              </w:rPr>
              <w:t>Dokumentprüfung</w:t>
            </w:r>
            <w:r w:rsidRPr="00497220">
              <w:rPr>
                <w:b/>
              </w:rPr>
              <w:t>.</w:t>
            </w:r>
          </w:p>
          <w:p w:rsidR="00A35A8A" w:rsidRPr="00497220" w:rsidRDefault="00A35A8A" w:rsidP="00940602">
            <w:pPr>
              <w:pStyle w:val="Eingerckt"/>
            </w:pPr>
            <w:r w:rsidRPr="00497220">
              <w:t>Wenn Sie es schätzen, schon während dem Schreiben mit roten und grünen Wellenlinien auf Fehler aufmerksam gemacht zu werden, lassen Sie die Standardeinstellungen von Word unverändert.</w:t>
            </w:r>
          </w:p>
          <w:p w:rsidR="00A35A8A" w:rsidRPr="00497220" w:rsidRDefault="00122DE4" w:rsidP="00940602">
            <w:pPr>
              <w:pStyle w:val="Eingerckt"/>
              <w:rPr>
                <w:noProof/>
              </w:rPr>
            </w:pPr>
            <w:r>
              <w:rPr>
                <w:b/>
                <w:noProof/>
                <w:lang w:eastAsia="de-CH"/>
              </w:rPr>
              <mc:AlternateContent>
                <mc:Choice Requires="wpg">
                  <w:drawing>
                    <wp:anchor distT="114935" distB="114935" distL="114300" distR="0" simplePos="0" relativeHeight="251544064" behindDoc="0" locked="0" layoutInCell="1" allowOverlap="1" wp14:anchorId="4B15723A" wp14:editId="10CBFAC2">
                      <wp:simplePos x="0" y="0"/>
                      <wp:positionH relativeFrom="column">
                        <wp:posOffset>2145030</wp:posOffset>
                      </wp:positionH>
                      <wp:positionV relativeFrom="line">
                        <wp:posOffset>222885</wp:posOffset>
                      </wp:positionV>
                      <wp:extent cx="3614420" cy="2949575"/>
                      <wp:effectExtent l="1905" t="3810" r="0" b="0"/>
                      <wp:wrapSquare wrapText="bothSides"/>
                      <wp:docPr id="1068" name="Group 50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614420" cy="2949575"/>
                                <a:chOff x="6168" y="5273"/>
                                <a:chExt cx="4320" cy="3525"/>
                              </a:xfrm>
                            </wpg:grpSpPr>
                            <pic:pic xmlns:pic="http://schemas.openxmlformats.org/drawingml/2006/picture">
                              <pic:nvPicPr>
                                <pic:cNvPr id="1069" name="Picture 507"/>
                                <pic:cNvPicPr>
                                  <a:picLocks noChangeAspect="1" noChangeArrowheads="1"/>
                                </pic:cNvPicPr>
                              </pic:nvPicPr>
                              <pic:blipFill>
                                <a:blip r:embed="rId29" cstate="email">
                                  <a:extLst>
                                    <a:ext uri="{28A0092B-C50C-407E-A947-70E740481C1C}">
                                      <a14:useLocalDpi xmlns:a14="http://schemas.microsoft.com/office/drawing/2010/main" val="0"/>
                                    </a:ext>
                                  </a:extLst>
                                </a:blip>
                                <a:srcRect/>
                                <a:stretch>
                                  <a:fillRect/>
                                </a:stretch>
                              </pic:blipFill>
                              <pic:spPr bwMode="auto">
                                <a:xfrm>
                                  <a:off x="6168" y="5273"/>
                                  <a:ext cx="4320" cy="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70" name="Oval 508"/>
                              <wps:cNvSpPr>
                                <a:spLocks noChangeAspect="1" noChangeArrowheads="1"/>
                              </wps:cNvSpPr>
                              <wps:spPr bwMode="auto">
                                <a:xfrm>
                                  <a:off x="6852" y="7140"/>
                                  <a:ext cx="2040" cy="924"/>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06" o:spid="_x0000_s1026" style="position:absolute;margin-left:168.9pt;margin-top:17.55pt;width:284.6pt;height:232.25pt;z-index:251544064;mso-wrap-distance-top:9.05pt;mso-wrap-distance-right:0;mso-wrap-distance-bottom:9.05pt;mso-position-vertical-relative:line" coordorigin="6168,5273" coordsize="4320,3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">
                      <o:lock v:ext="edit" aspectratio="t"/>
                      <v:shape id="Picture 507" o:spid="_x0000_s1027" type="#_x0000_t75" style="position:absolute;left:6168;top:5273;width:4320;height:3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2jvHCAAAA3QAAAA8AAABkcnMvZG93bnJldi54bWxET0uLwjAQvi/4H8II3ta0gmWtRhFxQRZB&#10;fFy8Dc3YFJtJabLa/vuNIOxtPr7nLFadrcWDWl85VpCOExDEhdMVlwou5+/PLxA+IGusHZOCnjys&#10;loOPBebaPflIj1MoRQxhn6MCE0KTS+kLQxb92DXEkbu51mKIsC2lbvEZw20tJ0mSSYsVxwaDDW0M&#10;FffTr1Vw3PU/xh7WfD3TtM/2Li2291Sp0bBbz0EE6sK/+O3e6Tg/yWbw+iaeIJ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to7xwgAAAN0AAAAPAAAAAAAAAAAAAAAAAJ8C&#10;AABkcnMvZG93bnJldi54bWxQSwUGAAAAAAQABAD3AAAAjgMAAAAA&#10;">
                        <v:imagedata r:id="rId30" o:title=""/>
                      </v:shape>
                      <v:oval id="Oval 508" o:spid="_x0000_s1028" style="position:absolute;left:6852;top:7140;width:2040;height: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JIRMkA&#10;AADdAAAADwAAAGRycy9kb3ducmV2LnhtbESPQU/CQBCF7yb+h82YcDGwlRghhYUYCYoeTCxw4DZ2&#10;x3Zjd7Z0F6j/3jmYeJvJe/PeN/Nl7xt1pi66wAbuRhko4jJYx5WB3XY9nIKKCdliE5gM/FCE5eL6&#10;ao65DRf+oHORKiUhHHM0UKfU5lrHsiaPcRRaYtG+QucxydpV2nZ4kXDf6HGWPWiPjqWhxpaeaiq/&#10;i5M3cPp8u528vx5fmrg6PO/dZn1fuL0xg5v+cQYqUZ/+zX/XGyv42UT45RsZQS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uJIRMkAAADdAAAADwAAAAAAAAAAAAAAAACYAgAA&#10;ZHJzL2Rvd25yZXYueG1sUEsFBgAAAAAEAAQA9QAAAI4DAAAAAA==&#10;" filled="f" strokecolor="red" strokeweight="2pt">
                        <o:lock v:ext="edit" aspectratio="t"/>
                      </v:oval>
                      <w10:wrap type="square" anchory="line"/>
                    </v:group>
                  </w:pict>
                </mc:Fallback>
              </mc:AlternateContent>
            </w:r>
            <w:r w:rsidR="00A35A8A" w:rsidRPr="00497220">
              <w:t xml:space="preserve">Wenn Sie aber lieber </w:t>
            </w:r>
            <w:r w:rsidR="00AD68A0" w:rsidRPr="00497220">
              <w:t>drauflos schreiben</w:t>
            </w:r>
            <w:r w:rsidR="00A35A8A" w:rsidRPr="00497220">
              <w:t xml:space="preserve"> und sich erst später um gemachte Fehler kümmern, empfehlen wir Ihnen nebenstehende Grundeinstellungen. </w:t>
            </w:r>
            <w:r w:rsidR="00A35A8A" w:rsidRPr="00497220">
              <w:rPr>
                <w:noProof/>
              </w:rPr>
              <w:t>Das erspart Ihnen viele störende rote und grüne Wellenlinien unter Wörtern und Formulierungen, die dem Word-Wörterbuch nicht bekannt sind.</w:t>
            </w:r>
          </w:p>
          <w:p w:rsidR="00A35A8A" w:rsidRPr="00497220" w:rsidRDefault="00A35A8A" w:rsidP="00940602">
            <w:pPr>
              <w:pStyle w:val="Eingerckt"/>
              <w:rPr>
                <w:i/>
                <w:noProof/>
              </w:rPr>
            </w:pPr>
            <w:r w:rsidRPr="00497220">
              <w:rPr>
                <w:b/>
                <w:i/>
                <w:noProof/>
              </w:rPr>
              <w:t>Hinweis:</w:t>
            </w:r>
            <w:r w:rsidRPr="00497220">
              <w:rPr>
                <w:i/>
                <w:noProof/>
              </w:rPr>
              <w:t xml:space="preserve"> Arbeitstechnisch, ja sogar gehirnphysiologisch ist es sinnvoll, die beiden Arbeiten </w:t>
            </w:r>
            <w:r w:rsidR="00E76DF4" w:rsidRPr="00497220">
              <w:rPr>
                <w:i/>
                <w:noProof/>
              </w:rPr>
              <w:t>"</w:t>
            </w:r>
            <w:r w:rsidRPr="00497220">
              <w:rPr>
                <w:i/>
                <w:noProof/>
              </w:rPr>
              <w:t>Schreiben</w:t>
            </w:r>
            <w:r w:rsidR="00E76DF4" w:rsidRPr="00497220">
              <w:rPr>
                <w:i/>
                <w:noProof/>
              </w:rPr>
              <w:t>"</w:t>
            </w:r>
            <w:r w:rsidRPr="00497220">
              <w:rPr>
                <w:i/>
                <w:noProof/>
              </w:rPr>
              <w:t xml:space="preserve"> und </w:t>
            </w:r>
            <w:r w:rsidR="00E76DF4" w:rsidRPr="00497220">
              <w:rPr>
                <w:i/>
                <w:noProof/>
              </w:rPr>
              <w:t>"</w:t>
            </w:r>
            <w:r w:rsidRPr="00497220">
              <w:rPr>
                <w:i/>
                <w:noProof/>
              </w:rPr>
              <w:t>Korrigieren</w:t>
            </w:r>
            <w:r w:rsidR="00E76DF4" w:rsidRPr="00497220">
              <w:rPr>
                <w:i/>
                <w:noProof/>
              </w:rPr>
              <w:t>"</w:t>
            </w:r>
            <w:r w:rsidRPr="00497220">
              <w:rPr>
                <w:i/>
                <w:noProof/>
              </w:rPr>
              <w:t xml:space="preserve"> zeitlich voneinander zu trennen. De</w:t>
            </w:r>
            <w:r w:rsidR="00C7723B">
              <w:rPr>
                <w:i/>
                <w:noProof/>
              </w:rPr>
              <w:t>n</w:t>
            </w:r>
            <w:r w:rsidRPr="00497220">
              <w:rPr>
                <w:i/>
                <w:noProof/>
              </w:rPr>
              <w:t>n Schreiben ist zuallerest ein kreativer Prozess und soll nicht dauernd durch einen Rechtschreibe-Schulmeister unterbrochen werden.</w:t>
            </w:r>
          </w:p>
          <w:p w:rsidR="00A35A8A" w:rsidRPr="00C7723B" w:rsidRDefault="00A35A8A" w:rsidP="00940602">
            <w:pPr>
              <w:pStyle w:val="Eingerckt"/>
              <w:rPr>
                <w:noProof/>
                <w:lang w:eastAsia="de-CH"/>
              </w:rPr>
            </w:pPr>
            <w:r w:rsidRPr="00C7723B">
              <w:rPr>
                <w:noProof/>
              </w:rPr>
              <w:t xml:space="preserve">Wir empfehlen Ihnen aber unbedingt, vor der Abgabe eines Dokuments dieses mit </w:t>
            </w:r>
            <w:r w:rsidR="0025507B">
              <w:rPr>
                <w:noProof/>
              </w:rPr>
              <w:t>Menü</w:t>
            </w:r>
            <w:r w:rsidR="00AC1055" w:rsidRPr="00C7723B">
              <w:rPr>
                <w:noProof/>
              </w:rPr>
              <w:t>band –</w:t>
            </w:r>
            <w:r w:rsidRPr="00C7723B">
              <w:rPr>
                <w:noProof/>
              </w:rPr>
              <w:t xml:space="preserve"> Überprüfen – Rechtschreibung und Grammatik oder der Taste</w:t>
            </w:r>
            <w:r w:rsidRPr="00C7723B">
              <w:rPr>
                <w:noProof/>
                <w:szCs w:val="22"/>
              </w:rPr>
              <w:t xml:space="preserve"> </w:t>
            </w:r>
            <w:r w:rsidRPr="000242B5">
              <w:rPr>
                <w:b/>
                <w:noProof/>
                <w:szCs w:val="22"/>
              </w:rPr>
              <w:t>[F7]</w:t>
            </w:r>
            <w:r w:rsidRPr="00C7723B">
              <w:rPr>
                <w:noProof/>
                <w:szCs w:val="22"/>
              </w:rPr>
              <w:t xml:space="preserve"> </w:t>
            </w:r>
            <w:r w:rsidRPr="00C7723B">
              <w:rPr>
                <w:noProof/>
              </w:rPr>
              <w:t>auf Fehler zu überprüfen!</w:t>
            </w:r>
          </w:p>
        </w:tc>
      </w:tr>
    </w:tbl>
    <w:p w:rsidR="008335E5" w:rsidRDefault="008335E5">
      <w:r>
        <w:br w:type="page"/>
      </w:r>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Pr>
          <w:p w:rsidR="00A35A8A" w:rsidRPr="00497220" w:rsidRDefault="00122DE4" w:rsidP="00940602">
            <w:pPr>
              <w:pStyle w:val="NummerierteListe"/>
              <w:rPr>
                <w:lang w:eastAsia="de-CH"/>
              </w:rPr>
            </w:pPr>
            <w:r>
              <w:rPr>
                <w:noProof/>
                <w:lang w:eastAsia="de-CH"/>
              </w:rPr>
              <w:lastRenderedPageBreak/>
              <mc:AlternateContent>
                <mc:Choice Requires="wpg">
                  <w:drawing>
                    <wp:anchor distT="114935" distB="114935" distL="114300" distR="0" simplePos="0" relativeHeight="251545088" behindDoc="0" locked="0" layoutInCell="1" allowOverlap="1" wp14:anchorId="7C5F963A" wp14:editId="7A132049">
                      <wp:simplePos x="0" y="0"/>
                      <wp:positionH relativeFrom="column">
                        <wp:align>right</wp:align>
                      </wp:positionH>
                      <wp:positionV relativeFrom="line">
                        <wp:align>top</wp:align>
                      </wp:positionV>
                      <wp:extent cx="3602990" cy="2940050"/>
                      <wp:effectExtent l="0" t="0" r="0" b="3175"/>
                      <wp:wrapSquare wrapText="bothSides"/>
                      <wp:docPr id="1065" name="Group 5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602990" cy="2940050"/>
                                <a:chOff x="6168" y="1526"/>
                                <a:chExt cx="4320" cy="3525"/>
                              </a:xfrm>
                            </wpg:grpSpPr>
                            <pic:pic xmlns:pic="http://schemas.openxmlformats.org/drawingml/2006/picture">
                              <pic:nvPicPr>
                                <pic:cNvPr id="1066" name="Picture 513"/>
                                <pic:cNvPicPr>
                                  <a:picLocks noChangeAspect="1" noChangeArrowheads="1"/>
                                </pic:cNvPicPr>
                              </pic:nvPicPr>
                              <pic:blipFill>
                                <a:blip r:embed="rId31" cstate="email">
                                  <a:extLst>
                                    <a:ext uri="{28A0092B-C50C-407E-A947-70E740481C1C}">
                                      <a14:useLocalDpi xmlns:a14="http://schemas.microsoft.com/office/drawing/2010/main" val="0"/>
                                    </a:ext>
                                  </a:extLst>
                                </a:blip>
                                <a:srcRect/>
                                <a:stretch>
                                  <a:fillRect/>
                                </a:stretch>
                              </pic:blipFill>
                              <pic:spPr bwMode="auto">
                                <a:xfrm>
                                  <a:off x="6168" y="1526"/>
                                  <a:ext cx="4320" cy="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7" name="AutoShape 514"/>
                              <wps:cNvSpPr>
                                <a:spLocks noChangeAspect="1" noChangeArrowheads="1"/>
                              </wps:cNvSpPr>
                              <wps:spPr bwMode="auto">
                                <a:xfrm>
                                  <a:off x="7128" y="1824"/>
                                  <a:ext cx="3204" cy="1368"/>
                                </a:xfrm>
                                <a:prstGeom prst="roundRect">
                                  <a:avLst>
                                    <a:gd name="adj" fmla="val 16667"/>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12" o:spid="_x0000_s1026" style="position:absolute;margin-left:232.5pt;margin-top:0;width:283.7pt;height:231.5pt;z-index:251545088;mso-wrap-distance-top:9.05pt;mso-wrap-distance-right:0;mso-wrap-distance-bottom:9.05pt;mso-position-horizontal:right;mso-position-vertical:top;mso-position-vertical-relative:line" coordorigin="6168,1526" coordsize="4320,3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">
                      <o:lock v:ext="edit" aspectratio="t"/>
                      <v:shape id="Picture 513" o:spid="_x0000_s1027" type="#_x0000_t75" style="position:absolute;left:6168;top:1526;width:4320;height:3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QuzDDAAAA3QAAAA8AAABkcnMvZG93bnJldi54bWxET9tqAjEQfS/4D2GEvtWsRRa7GkWEooVi&#10;qbfnIRl3g5vJsonrtl/fFAp9m8O5znzZu1p01AbrWcF4lIEg1t5YLhUcD69PUxAhIhusPZOCLwqw&#10;XAwe5lgYf+dP6vaxFCmEQ4EKqhibQsqgK3IYRr4hTtzFtw5jgm0pTYv3FO5q+ZxluXRoOTVU2NC6&#10;In3d35yC3cvpW2+c9RN71W+7d/Nxnh46pR6H/WoGIlIf/8V/7q1J87M8h99v0gly8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9C7MMMAAADdAAAADwAAAAAAAAAAAAAAAACf&#10;AgAAZHJzL2Rvd25yZXYueG1sUEsFBgAAAAAEAAQA9wAAAI8DAAAAAA==&#10;">
                        <v:imagedata r:id="rId33" o:title=""/>
                      </v:shape>
                      <v:roundrect id="AutoShape 514" o:spid="_x0000_s1028" style="position:absolute;left:7128;top:1824;width:3204;height:136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SQv8MA&#10;AADdAAAADwAAAGRycy9kb3ducmV2LnhtbERPzWoCMRC+C32HMAVvmrSHtWyNUkJFoXhw6wMMm3F3&#10;dTNZNlFXn74RhN7m4/ud+XJwrbhQHxrPGt6mCgRx6W3DlYb972ryASJEZIutZ9JwowDLxctojrn1&#10;V97RpYiVSCEcctRQx9jlUoayJodh6jvixB187zAm2FfS9nhN4a6V70pl0mHDqaHGjkxN5ak4Ow2H&#10;fXs099s6U2ez/W7MqvjJZkbr8evw9Qki0hD/xU/3xqb5KpvB45t0gl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SQv8MAAADdAAAADwAAAAAAAAAAAAAAAACYAgAAZHJzL2Rv&#10;d25yZXYueG1sUEsFBgAAAAAEAAQA9QAAAIgDAAAAAA==&#10;" filled="f" strokecolor="red" strokeweight="2pt">
                        <o:lock v:ext="edit" aspectratio="t"/>
                      </v:roundrect>
                      <w10:wrap type="square" anchory="line"/>
                    </v:group>
                  </w:pict>
                </mc:Fallback>
              </mc:AlternateContent>
            </w:r>
            <w:r w:rsidR="00A35A8A" w:rsidRPr="00497220">
              <w:rPr>
                <w:lang w:eastAsia="de-CH"/>
              </w:rPr>
              <w:t xml:space="preserve">In der Gruppe </w:t>
            </w:r>
            <w:r w:rsidR="00A35A8A" w:rsidRPr="00497220">
              <w:rPr>
                <w:b/>
                <w:lang w:eastAsia="de-CH"/>
              </w:rPr>
              <w:t>Erweitert</w:t>
            </w:r>
            <w:r w:rsidR="00A35A8A" w:rsidRPr="00497220">
              <w:rPr>
                <w:lang w:eastAsia="de-CH"/>
              </w:rPr>
              <w:t xml:space="preserve"> wählen Sie im Abschnitt </w:t>
            </w:r>
            <w:r w:rsidR="00A35A8A" w:rsidRPr="00497220">
              <w:rPr>
                <w:b/>
                <w:lang w:eastAsia="de-CH"/>
              </w:rPr>
              <w:t>Anzeigen</w:t>
            </w:r>
            <w:r w:rsidR="00A35A8A" w:rsidRPr="00497220">
              <w:rPr>
                <w:lang w:eastAsia="de-CH"/>
              </w:rPr>
              <w:t xml:space="preserve"> nebenstehende Einstellungen.</w:t>
            </w:r>
          </w:p>
        </w:tc>
      </w:tr>
      <w:tr w:rsidR="001509A0" w:rsidRPr="00497220" w:rsidTr="00940602">
        <w:trPr>
          <w:cantSplit/>
        </w:trPr>
        <w:tc>
          <w:tcPr>
            <w:tcW w:w="9178" w:type="dxa"/>
          </w:tcPr>
          <w:p w:rsidR="001509A0" w:rsidRPr="00497220" w:rsidRDefault="00122DE4" w:rsidP="00940602">
            <w:pPr>
              <w:pStyle w:val="NummerierteListe"/>
              <w:rPr>
                <w:lang w:eastAsia="de-CH"/>
              </w:rPr>
            </w:pPr>
            <w:r>
              <w:rPr>
                <w:noProof/>
                <w:lang w:eastAsia="de-CH"/>
              </w:rPr>
              <mc:AlternateContent>
                <mc:Choice Requires="wpg">
                  <w:drawing>
                    <wp:anchor distT="114935" distB="114935" distL="114300" distR="0" simplePos="0" relativeHeight="251766272" behindDoc="0" locked="0" layoutInCell="1" allowOverlap="1" wp14:anchorId="4ACA7C0B" wp14:editId="55057EA6">
                      <wp:simplePos x="0" y="0"/>
                      <wp:positionH relativeFrom="column">
                        <wp:align>right</wp:align>
                      </wp:positionH>
                      <wp:positionV relativeFrom="line">
                        <wp:align>top</wp:align>
                      </wp:positionV>
                      <wp:extent cx="3602990" cy="2938145"/>
                      <wp:effectExtent l="0" t="0" r="0" b="0"/>
                      <wp:wrapSquare wrapText="bothSides"/>
                      <wp:docPr id="1062" name="Group 98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602990" cy="2938145"/>
                                <a:chOff x="6168" y="5277"/>
                                <a:chExt cx="4320" cy="3523"/>
                              </a:xfrm>
                            </wpg:grpSpPr>
                            <pic:pic xmlns:pic="http://schemas.openxmlformats.org/drawingml/2006/picture">
                              <pic:nvPicPr>
                                <pic:cNvPr id="1063" name="Picture 756"/>
                                <pic:cNvPicPr>
                                  <a:picLocks noChangeAspect="1" noChangeArrowheads="1"/>
                                </pic:cNvPicPr>
                              </pic:nvPicPr>
                              <pic:blipFill>
                                <a:blip r:embed="rId34" cstate="email">
                                  <a:extLst>
                                    <a:ext uri="{28A0092B-C50C-407E-A947-70E740481C1C}">
                                      <a14:useLocalDpi xmlns:a14="http://schemas.microsoft.com/office/drawing/2010/main" val="0"/>
                                    </a:ext>
                                  </a:extLst>
                                </a:blip>
                                <a:srcRect/>
                                <a:stretch>
                                  <a:fillRect/>
                                </a:stretch>
                              </pic:blipFill>
                              <pic:spPr bwMode="auto">
                                <a:xfrm>
                                  <a:off x="6168" y="5277"/>
                                  <a:ext cx="4320" cy="35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4" name="Oval 982"/>
                              <wps:cNvSpPr>
                                <a:spLocks noChangeAspect="1" noChangeArrowheads="1"/>
                              </wps:cNvSpPr>
                              <wps:spPr bwMode="auto">
                                <a:xfrm>
                                  <a:off x="6968" y="8288"/>
                                  <a:ext cx="945" cy="465"/>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83" o:spid="_x0000_s1026" style="position:absolute;margin-left:232.5pt;margin-top:0;width:283.7pt;height:231.35pt;z-index:251766272;mso-wrap-distance-top:9.05pt;mso-wrap-distance-right:0;mso-wrap-distance-bottom:9.05pt;mso-position-horizontal:right;mso-position-vertical:top;mso-position-vertical-relative:line" coordorigin="6168,5277" coordsize="4320,3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">
                      <o:lock v:ext="edit" aspectratio="t"/>
                      <v:shape id="Picture 756" o:spid="_x0000_s1027" type="#_x0000_t75" style="position:absolute;left:6168;top:5277;width:4320;height:35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RQ0nAAAAA3QAAAA8AAABkcnMvZG93bnJldi54bWxET02LwjAQvQv+hzDC3jRxC0WqUUQQ9iCC&#10;1Yu3oRnbYjMpTWzrvzcLC3ubx/uczW60jeip87VjDcuFAkFcOFNzqeF2Pc5XIHxANtg4Jg1v8rDb&#10;TicbzIwb+EJ9HkoRQ9hnqKEKoc2k9EVFFv3CtcSRe7jOYoiwK6XpcIjhtpHfSqXSYs2xocKWDhUV&#10;z/xlNfgkvZ/z123JvE96Vwd1Gi5Prb9m434NItAY/sV/7h8T56s0gd9v4gly+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hFDScAAAADdAAAADwAAAAAAAAAAAAAAAACfAgAA&#10;ZHJzL2Rvd25yZXYueG1sUEsFBgAAAAAEAAQA9wAAAIwDAAAAAA==&#10;">
                        <v:imagedata r:id="rId35" o:title=""/>
                      </v:shape>
                      <v:oval id="Oval 982" o:spid="_x0000_s1028" style="position:absolute;left:6968;top:8288;width:94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DYmsYA&#10;AADdAAAADwAAAGRycy9kb3ducmV2LnhtbERPTWsCMRC9F/wPYQQvpWYromU1ilRstYeC23rwNm7G&#10;3eBmsm6ibv99IxR6m8f7nOm8tZW4UuONYwXP/QQEce604ULB99fq6QWED8gaK8ek4Ic8zGedhymm&#10;2t14S9csFCKGsE9RQRlCnUrp85Is+r6riSN3dI3FEGFTSN3gLYbbSg6SZCQtGo4NJdb0WlJ+yi5W&#10;weXw8Tj+3JzfK7/cv+3MejXMzE6pXrddTEAEasO/+M+91nF+MhrC/Zt4gp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ADYmsYAAADdAAAADwAAAAAAAAAAAAAAAACYAgAAZHJz&#10;L2Rvd25yZXYueG1sUEsFBgAAAAAEAAQA9QAAAIsDAAAAAA==&#10;" filled="f" strokecolor="red" strokeweight="2pt">
                        <o:lock v:ext="edit" aspectratio="t"/>
                      </v:oval>
                      <w10:wrap type="square" anchory="line"/>
                    </v:group>
                  </w:pict>
                </mc:Fallback>
              </mc:AlternateContent>
            </w:r>
            <w:r w:rsidR="001509A0" w:rsidRPr="00497220">
              <w:rPr>
                <w:lang w:eastAsia="de-CH"/>
              </w:rPr>
              <w:t xml:space="preserve">Scrollen Sie nun in der Gruppe </w:t>
            </w:r>
            <w:r w:rsidR="001509A0" w:rsidRPr="00497220">
              <w:rPr>
                <w:b/>
                <w:lang w:eastAsia="de-CH"/>
              </w:rPr>
              <w:t>Erweitert</w:t>
            </w:r>
            <w:r w:rsidR="001509A0" w:rsidRPr="00497220">
              <w:rPr>
                <w:lang w:eastAsia="de-CH"/>
              </w:rPr>
              <w:t xml:space="preserve"> bis ganz zuunterst und klic</w:t>
            </w:r>
            <w:r w:rsidR="004743C0" w:rsidRPr="00497220">
              <w:rPr>
                <w:lang w:eastAsia="de-CH"/>
              </w:rPr>
              <w:t xml:space="preserve">ken Sie auf das kleine + neben </w:t>
            </w:r>
            <w:proofErr w:type="spellStart"/>
            <w:r w:rsidR="001509A0" w:rsidRPr="00497220">
              <w:rPr>
                <w:b/>
                <w:lang w:eastAsia="de-CH"/>
              </w:rPr>
              <w:t>Layoutoptionen</w:t>
            </w:r>
            <w:proofErr w:type="spellEnd"/>
            <w:r w:rsidR="001509A0" w:rsidRPr="00497220">
              <w:rPr>
                <w:lang w:eastAsia="de-CH"/>
              </w:rPr>
              <w:t>.</w:t>
            </w:r>
          </w:p>
        </w:tc>
      </w:tr>
    </w:tbl>
    <w:p w:rsidR="008335E5" w:rsidRDefault="008335E5">
      <w:r>
        <w:br w:type="page"/>
      </w:r>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4743C0" w:rsidRPr="00497220" w:rsidTr="00940602">
        <w:trPr>
          <w:cantSplit/>
        </w:trPr>
        <w:tc>
          <w:tcPr>
            <w:tcW w:w="9178" w:type="dxa"/>
          </w:tcPr>
          <w:p w:rsidR="004743C0" w:rsidRPr="00497220" w:rsidRDefault="00122DE4" w:rsidP="00424FFA">
            <w:pPr>
              <w:pStyle w:val="NummerierteListe"/>
              <w:rPr>
                <w:lang w:eastAsia="de-CH"/>
              </w:rPr>
            </w:pPr>
            <w:r>
              <w:rPr>
                <w:noProof/>
                <w:lang w:eastAsia="de-CH"/>
              </w:rPr>
              <w:lastRenderedPageBreak/>
              <mc:AlternateContent>
                <mc:Choice Requires="wpg">
                  <w:drawing>
                    <wp:anchor distT="114935" distB="114935" distL="114300" distR="0" simplePos="0" relativeHeight="251817472" behindDoc="0" locked="0" layoutInCell="1" allowOverlap="1" wp14:anchorId="4ED8792D" wp14:editId="61AD8924">
                      <wp:simplePos x="0" y="0"/>
                      <wp:positionH relativeFrom="column">
                        <wp:align>right</wp:align>
                      </wp:positionH>
                      <wp:positionV relativeFrom="line">
                        <wp:align>top</wp:align>
                      </wp:positionV>
                      <wp:extent cx="3632835" cy="2619375"/>
                      <wp:effectExtent l="0" t="0" r="0" b="0"/>
                      <wp:wrapSquare wrapText="bothSides"/>
                      <wp:docPr id="1059" name="Group 10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632835" cy="2619375"/>
                                <a:chOff x="4871" y="986"/>
                                <a:chExt cx="5617" cy="4050"/>
                              </a:xfrm>
                            </wpg:grpSpPr>
                            <pic:pic xmlns:pic="http://schemas.openxmlformats.org/drawingml/2006/picture">
                              <pic:nvPicPr>
                                <pic:cNvPr id="1060" name="Grafik 1"/>
                                <pic:cNvPicPr>
                                  <a:picLocks noChangeAspect="1" noChangeArrowheads="1"/>
                                </pic:cNvPicPr>
                              </pic:nvPicPr>
                              <pic:blipFill>
                                <a:blip r:embed="rId36" cstate="email">
                                  <a:extLst>
                                    <a:ext uri="{28A0092B-C50C-407E-A947-70E740481C1C}">
                                      <a14:useLocalDpi xmlns:a14="http://schemas.microsoft.com/office/drawing/2010/main" val="0"/>
                                    </a:ext>
                                  </a:extLst>
                                </a:blip>
                                <a:srcRect/>
                                <a:stretch>
                                  <a:fillRect/>
                                </a:stretch>
                              </pic:blipFill>
                              <pic:spPr bwMode="auto">
                                <a:xfrm>
                                  <a:off x="4871" y="986"/>
                                  <a:ext cx="5617" cy="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1" name="Oval 1064"/>
                              <wps:cNvSpPr>
                                <a:spLocks noChangeAspect="1" noChangeArrowheads="1"/>
                              </wps:cNvSpPr>
                              <wps:spPr bwMode="auto">
                                <a:xfrm>
                                  <a:off x="6136" y="1472"/>
                                  <a:ext cx="2783" cy="419"/>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65" o:spid="_x0000_s1026" style="position:absolute;margin-left:234.85pt;margin-top:0;width:286.05pt;height:206.25pt;z-index:251817472;mso-wrap-distance-top:9.05pt;mso-wrap-distance-right:0;mso-wrap-distance-bottom:9.05pt;mso-position-horizontal:right;mso-position-vertical:top;mso-position-vertical-relative:line" coordorigin="4871,986" coordsize="5617,4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">
                      <o:lock v:ext="edit" aspectratio="t"/>
                      <v:shape id="Grafik 1" o:spid="_x0000_s1027" type="#_x0000_t75" style="position:absolute;left:4871;top:986;width:5617;height:4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vzejEAAAA3QAAAA8AAABkcnMvZG93bnJldi54bWxEj01rAjEQhu9C/0MYwZtmVZB2axQRBC9C&#10;tUKv42a6G9xMtknUbX9951DobYZ5P55ZrnvfqjvF5AIbmE4KUMRVsI5rA+f33fgZVMrIFtvAZOCb&#10;EqxXT4MlljY8+Ej3U66VhHAq0UCTc1dqnaqGPKZJ6Ijl9hmixyxrrLWN+JBw3+pZUSy0R8fS0GBH&#10;24aq6+nmpfdtfrlMKR2u8Wu2/3AuH39erDGjYb95BZWpz//iP/feCn6xEH75RkbQ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qvzejEAAAA3QAAAA8AAAAAAAAAAAAAAAAA&#10;nwIAAGRycy9kb3ducmV2LnhtbFBLBQYAAAAABAAEAPcAAACQAwAAAAA=&#10;">
                        <v:imagedata r:id="rId37" o:title=""/>
                      </v:shape>
                      <v:oval id="Oval 1064" o:spid="_x0000_s1028" style="position:absolute;left:6136;top:1472;width:2783;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d7AsYA&#10;AADdAAAADwAAAGRycy9kb3ducmV2LnhtbERPTWsCMRC9C/0PYQpepGYVsWVrlKJo1YPQbT30Nt1M&#10;d0M3k3UTdf33jSB4m8f7nMmstZU4UeONYwWDfgKCOHfacKHg63P59ALCB2SNlWNScCEPs+lDZ4Kp&#10;dmf+oFMWChFD2KeooAyhTqX0eUkWfd/VxJH7dY3FEGFTSN3gOYbbSg6TZCwtGo4NJdY0Lyn/y45W&#10;wfFn23vebQ7vlV98r/ZmvRxlZq9U97F9ewURqA138c291nF+Mh7A9Zt4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d7AsYAAADdAAAADwAAAAAAAAAAAAAAAACYAgAAZHJz&#10;L2Rvd25yZXYueG1sUEsFBgAAAAAEAAQA9QAAAIsDAAAAAA==&#10;" filled="f" strokecolor="red" strokeweight="2pt">
                        <o:lock v:ext="edit" aspectratio="t"/>
                      </v:oval>
                      <w10:wrap type="square" anchory="line"/>
                    </v:group>
                  </w:pict>
                </mc:Fallback>
              </mc:AlternateContent>
            </w:r>
            <w:r w:rsidR="00424FFA" w:rsidRPr="00497220">
              <w:rPr>
                <w:lang w:eastAsia="de-CH"/>
              </w:rPr>
              <w:t>Aktivieren Sie dann die Option "'Abstand vor' nach Seiten- oder Spaltenumbruch unter</w:t>
            </w:r>
            <w:r w:rsidR="00424FFA" w:rsidRPr="00497220">
              <w:rPr>
                <w:lang w:eastAsia="de-CH"/>
              </w:rPr>
              <w:softHyphen/>
              <w:t>drücken".</w:t>
            </w:r>
          </w:p>
        </w:tc>
      </w:tr>
    </w:tbl>
    <w:p w:rsidR="00A35A8A" w:rsidRDefault="00A35A8A" w:rsidP="006E673D">
      <w:pPr>
        <w:pStyle w:val="berschrift2"/>
      </w:pPr>
      <w:bookmarkStart w:id="18" w:name="_Toc298487794"/>
      <w:r w:rsidRPr="00A52C6A">
        <w:t>Symbolleiste</w:t>
      </w:r>
      <w:r>
        <w:t xml:space="preserve"> für den Schnellzugriff</w:t>
      </w:r>
      <w:bookmarkEnd w:id="18"/>
    </w:p>
    <w:p w:rsidR="00A35A8A" w:rsidRPr="00A52C6A" w:rsidRDefault="00A35A8A" w:rsidP="00A35A8A">
      <w:r>
        <w:t>Passen Sie die Symbolleiste für den Schnellzugriff</w:t>
      </w:r>
      <w:r w:rsidRPr="00A52C6A">
        <w:t xml:space="preserve"> an Ihre speziellen Bedürfnisse an! Statt häufig gebrauchte Befehle immer mühsam aus irgendeinem </w:t>
      </w:r>
      <w:proofErr w:type="spellStart"/>
      <w:r w:rsidRPr="00A52C6A">
        <w:t>Unter</w:t>
      </w:r>
      <w:r w:rsidR="0025507B">
        <w:t>Menü</w:t>
      </w:r>
      <w:proofErr w:type="spellEnd"/>
      <w:r w:rsidRPr="00A52C6A">
        <w:t xml:space="preserve"> herauszuklauben, können Sie sich den entsprechenden Befehl als Icon auf </w:t>
      </w:r>
      <w:r>
        <w:t xml:space="preserve">die </w:t>
      </w:r>
      <w:r w:rsidRPr="00A52C6A">
        <w:t xml:space="preserve">Symbolleiste </w:t>
      </w:r>
      <w:r>
        <w:t>für den Schnell</w:t>
      </w:r>
      <w:r w:rsidR="00065B57">
        <w:softHyphen/>
      </w:r>
      <w:r>
        <w:t xml:space="preserve">zugriff </w:t>
      </w:r>
      <w:r w:rsidRPr="00A52C6A">
        <w:t>holen.</w:t>
      </w:r>
    </w:p>
    <w:p w:rsidR="00A35A8A" w:rsidRPr="00A52C6A" w:rsidRDefault="00A35A8A" w:rsidP="00A35A8A">
      <w:r w:rsidRPr="00A52C6A">
        <w:t>Als Beispiel nehmen wir hier den Drucken-Befehl und die beiden Formatierungsbefehle für hoch- bzw. tiefgestellte Buchstaben (verwendet z.B. in H</w:t>
      </w:r>
      <w:r w:rsidRPr="00A52C6A">
        <w:rPr>
          <w:szCs w:val="22"/>
          <w:vertAlign w:val="subscript"/>
        </w:rPr>
        <w:t>2</w:t>
      </w:r>
      <w:r w:rsidR="004743C0">
        <w:t xml:space="preserve">O und 6.023 </w:t>
      </w:r>
      <w:r w:rsidR="004743C0">
        <w:rPr>
          <w:rFonts w:cs="Arial"/>
        </w:rPr>
        <w:t>∙</w:t>
      </w:r>
      <w:r w:rsidRPr="00A52C6A">
        <w:t xml:space="preserve"> 10</w:t>
      </w:r>
      <w:r w:rsidRPr="00A52C6A">
        <w:rPr>
          <w:szCs w:val="22"/>
          <w:vertAlign w:val="superscript"/>
        </w:rPr>
        <w:t>-23</w:t>
      </w:r>
      <w:r w:rsidRPr="00A52C6A">
        <w:rPr>
          <w:szCs w:val="22"/>
        </w:rPr>
        <w:t>). Scheuen Sie sich aber nicht, solche Symbolleisten-Anpassungen immer wieder vorzunehmen, um sich die Arbeit zu erleichtern.</w:t>
      </w:r>
    </w:p>
    <w:tbl>
      <w:tblPr>
        <w:tblW w:w="9322" w:type="dxa"/>
        <w:tblBorders>
          <w:insideH w:val="dotted" w:sz="4" w:space="0" w:color="auto"/>
        </w:tblBorders>
        <w:tblCellMar>
          <w:top w:w="108" w:type="dxa"/>
          <w:bottom w:w="108" w:type="dxa"/>
          <w:right w:w="0" w:type="dxa"/>
        </w:tblCellMar>
        <w:tblLook w:val="01E0" w:firstRow="1" w:lastRow="1" w:firstColumn="1" w:lastColumn="1" w:noHBand="0" w:noVBand="0"/>
      </w:tblPr>
      <w:tblGrid>
        <w:gridCol w:w="9322"/>
      </w:tblGrid>
      <w:tr w:rsidR="00A35A8A" w:rsidRPr="00497220" w:rsidTr="00187A40">
        <w:trPr>
          <w:cantSplit/>
        </w:trPr>
        <w:tc>
          <w:tcPr>
            <w:tcW w:w="9322" w:type="dxa"/>
          </w:tcPr>
          <w:p w:rsidR="00165D58" w:rsidRDefault="00122DE4" w:rsidP="00165D58">
            <w:pPr>
              <w:pStyle w:val="NummerierteListe"/>
              <w:rPr>
                <w:noProof/>
              </w:rPr>
            </w:pPr>
            <w:r>
              <w:rPr>
                <w:noProof/>
                <w:lang w:eastAsia="de-CH"/>
              </w:rPr>
              <w:drawing>
                <wp:anchor distT="114935" distB="114935" distL="114300" distR="0" simplePos="0" relativeHeight="251819520" behindDoc="0" locked="0" layoutInCell="1" allowOverlap="1" wp14:anchorId="59730317" wp14:editId="2C4A8178">
                  <wp:simplePos x="0" y="0"/>
                  <wp:positionH relativeFrom="column">
                    <wp:align>right</wp:align>
                  </wp:positionH>
                  <wp:positionV relativeFrom="line">
                    <wp:align>top</wp:align>
                  </wp:positionV>
                  <wp:extent cx="3825240" cy="2758440"/>
                  <wp:effectExtent l="0" t="0" r="3810" b="3810"/>
                  <wp:wrapSquare wrapText="bothSides"/>
                  <wp:docPr id="10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8" cstate="email">
                            <a:extLst>
                              <a:ext uri="{28A0092B-C50C-407E-A947-70E740481C1C}">
                                <a14:useLocalDpi xmlns:a14="http://schemas.microsoft.com/office/drawing/2010/main" val="0"/>
                              </a:ext>
                            </a:extLst>
                          </a:blip>
                          <a:srcRect/>
                          <a:stretch>
                            <a:fillRect/>
                          </a:stretch>
                        </pic:blipFill>
                        <pic:spPr bwMode="auto">
                          <a:xfrm>
                            <a:off x="0" y="0"/>
                            <a:ext cx="3825240" cy="2758440"/>
                          </a:xfrm>
                          <a:prstGeom prst="rect">
                            <a:avLst/>
                          </a:prstGeom>
                          <a:noFill/>
                          <a:ln>
                            <a:noFill/>
                          </a:ln>
                        </pic:spPr>
                      </pic:pic>
                    </a:graphicData>
                  </a:graphic>
                  <wp14:sizeRelH relativeFrom="page">
                    <wp14:pctWidth>0</wp14:pctWidth>
                  </wp14:sizeRelH>
                  <wp14:sizeRelV relativeFrom="page">
                    <wp14:pctHeight>0</wp14:pctHeight>
                  </wp14:sizeRelV>
                </wp:anchor>
              </w:drawing>
            </w:r>
            <w:r w:rsidR="00165D58">
              <w:rPr>
                <w:noProof/>
              </w:rPr>
              <w:t xml:space="preserve">Öffnen Sie mit </w:t>
            </w:r>
            <w:r w:rsidR="0025507B">
              <w:rPr>
                <w:b/>
                <w:noProof/>
              </w:rPr>
              <w:t>Menü</w:t>
            </w:r>
            <w:r w:rsidR="00AC1055" w:rsidRPr="00AC1055">
              <w:rPr>
                <w:b/>
                <w:noProof/>
              </w:rPr>
              <w:t>band –</w:t>
            </w:r>
            <w:r w:rsidR="00165D58">
              <w:rPr>
                <w:b/>
                <w:noProof/>
              </w:rPr>
              <w:t xml:space="preserve"> Datei – Optionen</w:t>
            </w:r>
            <w:r w:rsidR="00165D58">
              <w:rPr>
                <w:noProof/>
              </w:rPr>
              <w:t xml:space="preserve"> die Word-Optionen und wechseln Sie zur Gruppe </w:t>
            </w:r>
            <w:r w:rsidR="00CD6F37">
              <w:rPr>
                <w:b/>
                <w:noProof/>
              </w:rPr>
              <w:t>Symbolleiste für den Schnellzugriff</w:t>
            </w:r>
            <w:r w:rsidR="00165D58">
              <w:rPr>
                <w:noProof/>
              </w:rPr>
              <w:t>.</w:t>
            </w:r>
          </w:p>
          <w:p w:rsidR="00165D58" w:rsidRDefault="00165D58" w:rsidP="00165D58">
            <w:pPr>
              <w:pStyle w:val="Eingerckt"/>
            </w:pPr>
          </w:p>
          <w:p w:rsidR="00165D58" w:rsidRDefault="00165D58" w:rsidP="00165D58">
            <w:pPr>
              <w:pStyle w:val="Eingerckt"/>
            </w:pPr>
          </w:p>
          <w:p w:rsidR="00165D58" w:rsidRDefault="00165D58" w:rsidP="00165D58">
            <w:pPr>
              <w:pStyle w:val="Eingerckt"/>
            </w:pPr>
          </w:p>
          <w:p w:rsidR="00E62B04" w:rsidRDefault="00E62B04" w:rsidP="00165D58">
            <w:pPr>
              <w:pStyle w:val="Eingerckt"/>
            </w:pPr>
          </w:p>
          <w:p w:rsidR="00165D58" w:rsidRDefault="00165D58" w:rsidP="00165D58">
            <w:pPr>
              <w:pStyle w:val="Eingerckt"/>
            </w:pPr>
          </w:p>
          <w:p w:rsidR="00165D58" w:rsidRDefault="00165D58" w:rsidP="00165D58">
            <w:pPr>
              <w:pStyle w:val="Eingerckt"/>
            </w:pPr>
          </w:p>
          <w:p w:rsidR="00A35A8A" w:rsidRPr="00497220" w:rsidRDefault="00A35A8A" w:rsidP="00E62B04">
            <w:pPr>
              <w:pStyle w:val="Eingerckt"/>
              <w:rPr>
                <w:noProof/>
              </w:rPr>
            </w:pPr>
            <w:r w:rsidRPr="00497220">
              <w:rPr>
                <w:noProof/>
              </w:rPr>
              <w:t xml:space="preserve">Ans selbe Ziel kommen Sie </w:t>
            </w:r>
            <w:r w:rsidR="00122DE4">
              <w:rPr>
                <w:noProof/>
                <w:lang w:eastAsia="de-CH"/>
              </w:rPr>
              <w:drawing>
                <wp:anchor distT="114935" distB="114935" distL="114300" distR="0" simplePos="0" relativeHeight="251820544" behindDoc="0" locked="0" layoutInCell="1" allowOverlap="1" wp14:anchorId="41559297" wp14:editId="0AE574F7">
                  <wp:simplePos x="0" y="0"/>
                  <wp:positionH relativeFrom="column">
                    <wp:posOffset>3238500</wp:posOffset>
                  </wp:positionH>
                  <wp:positionV relativeFrom="line">
                    <wp:posOffset>-186690</wp:posOffset>
                  </wp:positionV>
                  <wp:extent cx="2743200" cy="802640"/>
                  <wp:effectExtent l="0" t="0" r="0" b="0"/>
                  <wp:wrapSquare wrapText="bothSides"/>
                  <wp:docPr id="10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9" cstate="email">
                            <a:extLst>
                              <a:ext uri="{28A0092B-C50C-407E-A947-70E740481C1C}">
                                <a14:useLocalDpi xmlns:a14="http://schemas.microsoft.com/office/drawing/2010/main" val="0"/>
                              </a:ext>
                            </a:extLst>
                          </a:blip>
                          <a:srcRect/>
                          <a:stretch>
                            <a:fillRect/>
                          </a:stretch>
                        </pic:blipFill>
                        <pic:spPr bwMode="auto">
                          <a:xfrm>
                            <a:off x="0" y="0"/>
                            <a:ext cx="2743200" cy="802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rPr>
                <w:noProof/>
              </w:rPr>
              <w:t xml:space="preserve">mit einem Rechtsklick auf </w:t>
            </w:r>
            <w:r w:rsidR="00E62B04">
              <w:rPr>
                <w:noProof/>
              </w:rPr>
              <w:t>das</w:t>
            </w:r>
            <w:r w:rsidRPr="00497220">
              <w:rPr>
                <w:noProof/>
              </w:rPr>
              <w:t xml:space="preserve"> </w:t>
            </w:r>
            <w:r w:rsidR="0025507B">
              <w:rPr>
                <w:noProof/>
              </w:rPr>
              <w:t>Menü</w:t>
            </w:r>
            <w:r w:rsidR="00C06B66" w:rsidRPr="00E62B04">
              <w:rPr>
                <w:noProof/>
              </w:rPr>
              <w:t>band</w:t>
            </w:r>
            <w:r w:rsidRPr="00497220">
              <w:rPr>
                <w:b/>
                <w:noProof/>
              </w:rPr>
              <w:t xml:space="preserve"> </w:t>
            </w:r>
            <w:r w:rsidRPr="00497220">
              <w:rPr>
                <w:noProof/>
              </w:rPr>
              <w:t>und der Kontext</w:t>
            </w:r>
            <w:r w:rsidR="0025507B">
              <w:rPr>
                <w:noProof/>
              </w:rPr>
              <w:t>Menü</w:t>
            </w:r>
            <w:r w:rsidRPr="00497220">
              <w:rPr>
                <w:noProof/>
              </w:rPr>
              <w:t xml:space="preserve">-Auswahl </w:t>
            </w:r>
            <w:r w:rsidRPr="00497220">
              <w:rPr>
                <w:b/>
                <w:noProof/>
              </w:rPr>
              <w:t>Symbolleiste für den Schnellzugriff anpassen</w:t>
            </w:r>
            <w:r w:rsidRPr="00497220">
              <w:rPr>
                <w:noProof/>
              </w:rPr>
              <w:t>.</w:t>
            </w:r>
          </w:p>
        </w:tc>
      </w:tr>
      <w:tr w:rsidR="00A35A8A" w:rsidRPr="00497220" w:rsidTr="00187A40">
        <w:trPr>
          <w:cantSplit/>
        </w:trPr>
        <w:tc>
          <w:tcPr>
            <w:tcW w:w="9322" w:type="dxa"/>
          </w:tcPr>
          <w:p w:rsidR="00A35A8A" w:rsidRPr="00497220" w:rsidRDefault="00122DE4" w:rsidP="00940602">
            <w:pPr>
              <w:pStyle w:val="NummerierteListe"/>
            </w:pPr>
            <w:r>
              <w:rPr>
                <w:noProof/>
                <w:lang w:eastAsia="de-CH"/>
              </w:rPr>
              <w:lastRenderedPageBreak/>
              <w:drawing>
                <wp:anchor distT="114935" distB="114935" distL="114300" distR="0" simplePos="0" relativeHeight="251821568" behindDoc="0" locked="0" layoutInCell="1" allowOverlap="1" wp14:anchorId="1FC4CD7F" wp14:editId="5C0C4997">
                  <wp:simplePos x="0" y="0"/>
                  <wp:positionH relativeFrom="column">
                    <wp:align>right</wp:align>
                  </wp:positionH>
                  <wp:positionV relativeFrom="line">
                    <wp:align>top</wp:align>
                  </wp:positionV>
                  <wp:extent cx="3825240" cy="2758440"/>
                  <wp:effectExtent l="0" t="0" r="3810" b="3810"/>
                  <wp:wrapSquare wrapText="bothSides"/>
                  <wp:docPr id="10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0" cstate="email">
                            <a:extLst>
                              <a:ext uri="{28A0092B-C50C-407E-A947-70E740481C1C}">
                                <a14:useLocalDpi xmlns:a14="http://schemas.microsoft.com/office/drawing/2010/main" val="0"/>
                              </a:ext>
                            </a:extLst>
                          </a:blip>
                          <a:srcRect/>
                          <a:stretch>
                            <a:fillRect/>
                          </a:stretch>
                        </pic:blipFill>
                        <pic:spPr bwMode="auto">
                          <a:xfrm>
                            <a:off x="0" y="0"/>
                            <a:ext cx="3825240" cy="275844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Im Fenster </w:t>
            </w:r>
            <w:r w:rsidR="00A35A8A" w:rsidRPr="00165D58">
              <w:rPr>
                <w:rStyle w:val="Fenstertitel"/>
              </w:rPr>
              <w:t>Word</w:t>
            </w:r>
            <w:r w:rsidR="00A35A8A" w:rsidRPr="00165D58">
              <w:rPr>
                <w:rStyle w:val="Fenstertitel"/>
              </w:rPr>
              <w:noBreakHyphen/>
              <w:t>Optionen</w:t>
            </w:r>
            <w:r w:rsidR="00A35A8A" w:rsidRPr="00497220">
              <w:t xml:space="preserve"> in der Gruppe </w:t>
            </w:r>
            <w:r w:rsidR="00165D58">
              <w:t>"Symbolleiste für den Schnellzugriff"</w:t>
            </w:r>
            <w:r w:rsidR="00A35A8A" w:rsidRPr="00497220">
              <w:t xml:space="preserve"> gibt’s nun </w:t>
            </w:r>
            <w:r w:rsidR="00155AD3">
              <w:t>vier</w:t>
            </w:r>
            <w:r w:rsidR="00A35A8A" w:rsidRPr="00497220">
              <w:t xml:space="preserve"> Dinge zu tun:</w:t>
            </w:r>
          </w:p>
          <w:p w:rsidR="00A35A8A" w:rsidRPr="00497220" w:rsidRDefault="00A35A8A" w:rsidP="0006365B">
            <w:pPr>
              <w:pStyle w:val="Aufzhlungszeichen2"/>
            </w:pPr>
            <w:r w:rsidRPr="00497220">
              <w:t>Wählen Si</w:t>
            </w:r>
            <w:r w:rsidR="00FF7C0F">
              <w:t>e links oben die Befehle aus der</w:t>
            </w:r>
            <w:r w:rsidRPr="00497220">
              <w:t xml:space="preserve"> </w:t>
            </w:r>
            <w:r w:rsidR="00FF7C0F">
              <w:rPr>
                <w:b/>
              </w:rPr>
              <w:t>Registerkarte "Datei"</w:t>
            </w:r>
            <w:r w:rsidRPr="00497220">
              <w:t>.</w:t>
            </w:r>
          </w:p>
          <w:p w:rsidR="00A35A8A" w:rsidRPr="00497220" w:rsidRDefault="00A35A8A" w:rsidP="0006365B">
            <w:pPr>
              <w:pStyle w:val="Aufzhlungszeichen2"/>
            </w:pPr>
            <w:r w:rsidRPr="00497220">
              <w:t xml:space="preserve">In der Liste darunter markieren Sie die Zeile </w:t>
            </w:r>
            <w:r w:rsidR="00FF7C0F">
              <w:rPr>
                <w:b/>
              </w:rPr>
              <w:t>Seitenansicht und Drucken</w:t>
            </w:r>
            <w:r w:rsidRPr="00497220">
              <w:t>.</w:t>
            </w:r>
          </w:p>
          <w:p w:rsidR="00A35A8A" w:rsidRPr="00497220" w:rsidRDefault="00A35A8A" w:rsidP="0006365B">
            <w:pPr>
              <w:pStyle w:val="Aufzhlungszeichen2"/>
            </w:pPr>
            <w:r w:rsidRPr="00497220">
              <w:t xml:space="preserve">Oben rechts kontrollieren Sie, ob </w:t>
            </w:r>
            <w:r w:rsidRPr="00497220">
              <w:rPr>
                <w:b/>
              </w:rPr>
              <w:t>Für alle Dokumente</w:t>
            </w:r>
            <w:r w:rsidRPr="00497220">
              <w:t xml:space="preserve"> ausgewählt ist.</w:t>
            </w:r>
          </w:p>
          <w:p w:rsidR="00A35A8A" w:rsidRPr="00497220" w:rsidRDefault="00A35A8A" w:rsidP="0006365B">
            <w:pPr>
              <w:pStyle w:val="Aufzhlungszeichen2"/>
            </w:pPr>
            <w:r w:rsidRPr="00497220">
              <w:t xml:space="preserve">Dann klicken Sie auf die Schaltfläche </w:t>
            </w:r>
            <w:r w:rsidRPr="00497220">
              <w:rPr>
                <w:rStyle w:val="SchaltflcheZchn"/>
              </w:rPr>
              <w:t> Hinzufügen </w:t>
            </w:r>
            <w:r w:rsidRPr="00497220">
              <w:t xml:space="preserve"> und zum Abschluss natürlich auf </w:t>
            </w:r>
            <w:r w:rsidRPr="00497220">
              <w:rPr>
                <w:rStyle w:val="SchaltflcheZchn"/>
              </w:rPr>
              <w:t> </w:t>
            </w:r>
            <w:proofErr w:type="gramStart"/>
            <w:r w:rsidRPr="00497220">
              <w:rPr>
                <w:rStyle w:val="SchaltflcheZchn"/>
              </w:rPr>
              <w:t>O</w:t>
            </w:r>
            <w:r w:rsidR="00D73563">
              <w:rPr>
                <w:rStyle w:val="SchaltflcheZchn"/>
              </w:rPr>
              <w:t>K</w:t>
            </w:r>
            <w:r w:rsidR="00D73563" w:rsidRPr="00497220">
              <w:rPr>
                <w:rStyle w:val="SchaltflcheZchn"/>
              </w:rPr>
              <w:t xml:space="preserve"> </w:t>
            </w:r>
            <w:r w:rsidRPr="00497220">
              <w:t>.</w:t>
            </w:r>
            <w:proofErr w:type="gramEnd"/>
          </w:p>
          <w:p w:rsidR="00A35A8A" w:rsidRPr="00497220" w:rsidRDefault="00A35A8A" w:rsidP="00D73563">
            <w:pPr>
              <w:pStyle w:val="Eingerckt"/>
            </w:pPr>
            <w:r w:rsidRPr="00497220">
              <w:t>Mit dieser Methode lassen sich alle</w:t>
            </w:r>
            <w:r w:rsidR="00D73563">
              <w:t xml:space="preserve"> und</w:t>
            </w:r>
            <w:r w:rsidRPr="00497220">
              <w:t xml:space="preserve"> auch ziemlich versteckte Word-Befehle zur Schnell</w:t>
            </w:r>
            <w:r w:rsidR="00065B57" w:rsidRPr="00497220">
              <w:softHyphen/>
            </w:r>
            <w:r w:rsidRPr="00497220">
              <w:t>zugriff-Symbolleiste hinzufügen. Allerdings muss man dabei schon ein bisschen Erfahrung haben und ungefähr wissen, wo der gesuchte Befehl zu finden ist.</w:t>
            </w:r>
          </w:p>
        </w:tc>
      </w:tr>
      <w:tr w:rsidR="00A35A8A" w:rsidRPr="00497220" w:rsidTr="00187A40">
        <w:trPr>
          <w:cantSplit/>
        </w:trPr>
        <w:tc>
          <w:tcPr>
            <w:tcW w:w="9322" w:type="dxa"/>
          </w:tcPr>
          <w:p w:rsidR="00A35A8A" w:rsidRPr="00497220" w:rsidRDefault="00A35A8A" w:rsidP="00940602">
            <w:pPr>
              <w:pStyle w:val="NummerierteListe"/>
            </w:pPr>
            <w:r w:rsidRPr="00497220">
              <w:t>Für die beiden Formatierungs</w:t>
            </w:r>
            <w:r w:rsidR="0021670D">
              <w:t>s</w:t>
            </w:r>
            <w:r w:rsidRPr="00497220">
              <w:t>chaltflächen können wir einen einfacheren, kürzeren Weg einschlagen.</w:t>
            </w:r>
          </w:p>
          <w:p w:rsidR="00A35A8A" w:rsidRPr="00497220" w:rsidRDefault="00A35A8A" w:rsidP="00D20167">
            <w:pPr>
              <w:pStyle w:val="Eingerckt"/>
            </w:pPr>
            <w:r w:rsidRPr="00497220">
              <w:t xml:space="preserve">Klicken Sie mit der rechten Maustaste auf </w:t>
            </w:r>
            <w:r w:rsidR="00122DE4">
              <w:rPr>
                <w:noProof/>
                <w:lang w:eastAsia="de-CH"/>
              </w:rPr>
              <w:drawing>
                <wp:anchor distT="114935" distB="114935" distL="114300" distR="0" simplePos="0" relativeHeight="251822592" behindDoc="0" locked="0" layoutInCell="1" allowOverlap="1" wp14:anchorId="5E70187F" wp14:editId="0D689688">
                  <wp:simplePos x="0" y="0"/>
                  <wp:positionH relativeFrom="column">
                    <wp:align>right</wp:align>
                  </wp:positionH>
                  <wp:positionV relativeFrom="line">
                    <wp:align>top</wp:align>
                  </wp:positionV>
                  <wp:extent cx="2743200" cy="1033145"/>
                  <wp:effectExtent l="0" t="0" r="0" b="0"/>
                  <wp:wrapSquare wrapText="bothSides"/>
                  <wp:docPr id="10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1" cstate="email">
                            <a:extLst>
                              <a:ext uri="{28A0092B-C50C-407E-A947-70E740481C1C}">
                                <a14:useLocalDpi xmlns:a14="http://schemas.microsoft.com/office/drawing/2010/main" val="0"/>
                              </a:ext>
                            </a:extLst>
                          </a:blip>
                          <a:srcRect/>
                          <a:stretch>
                            <a:fillRect/>
                          </a:stretch>
                        </pic:blipFill>
                        <pic:spPr bwMode="auto">
                          <a:xfrm>
                            <a:off x="0" y="0"/>
                            <a:ext cx="2743200" cy="103314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25507B">
              <w:rPr>
                <w:b/>
              </w:rPr>
              <w:t>Menü</w:t>
            </w:r>
            <w:r w:rsidR="00AC1055" w:rsidRPr="00AC1055">
              <w:rPr>
                <w:b/>
              </w:rPr>
              <w:t>band</w:t>
            </w:r>
            <w:proofErr w:type="spellEnd"/>
            <w:r w:rsidR="00AC1055" w:rsidRPr="00AC1055">
              <w:rPr>
                <w:b/>
              </w:rPr>
              <w:t xml:space="preserve"> –</w:t>
            </w:r>
            <w:r w:rsidRPr="00497220">
              <w:rPr>
                <w:b/>
              </w:rPr>
              <w:t xml:space="preserve"> Start – Schriftart – Tief</w:t>
            </w:r>
            <w:r w:rsidR="00065B57" w:rsidRPr="00497220">
              <w:rPr>
                <w:b/>
              </w:rPr>
              <w:softHyphen/>
            </w:r>
            <w:r w:rsidRPr="00497220">
              <w:rPr>
                <w:b/>
              </w:rPr>
              <w:t>gestellt</w:t>
            </w:r>
            <w:r w:rsidRPr="00497220">
              <w:t xml:space="preserve"> und wählen Sie im </w:t>
            </w:r>
            <w:proofErr w:type="spellStart"/>
            <w:r w:rsidRPr="00497220">
              <w:t>Kontext</w:t>
            </w:r>
            <w:r w:rsidR="0025507B">
              <w:t>Menü</w:t>
            </w:r>
            <w:proofErr w:type="spellEnd"/>
            <w:r w:rsidRPr="00497220">
              <w:t xml:space="preserve"> einfach </w:t>
            </w:r>
            <w:r w:rsidRPr="00497220">
              <w:rPr>
                <w:rStyle w:val="SchaltflcheZchn"/>
              </w:rPr>
              <w:t> Zur Symbolleiste für den Schnellzugriff hinzufügen</w:t>
            </w:r>
            <w:r w:rsidR="0021670D">
              <w:t>.</w:t>
            </w:r>
          </w:p>
        </w:tc>
      </w:tr>
      <w:tr w:rsidR="00A35A8A" w:rsidRPr="00497220" w:rsidTr="00187A40">
        <w:trPr>
          <w:cantSplit/>
        </w:trPr>
        <w:tc>
          <w:tcPr>
            <w:tcW w:w="9322" w:type="dxa"/>
          </w:tcPr>
          <w:p w:rsidR="00A35A8A" w:rsidRPr="00497220" w:rsidRDefault="00122DE4" w:rsidP="00940602">
            <w:pPr>
              <w:pStyle w:val="NummerierteListe"/>
            </w:pPr>
            <w:r>
              <w:rPr>
                <w:noProof/>
                <w:lang w:eastAsia="de-CH"/>
              </w:rPr>
              <w:drawing>
                <wp:anchor distT="114935" distB="114935" distL="114300" distR="0" simplePos="0" relativeHeight="251823616" behindDoc="0" locked="0" layoutInCell="1" allowOverlap="1" wp14:anchorId="0063A372" wp14:editId="0981FD32">
                  <wp:simplePos x="0" y="0"/>
                  <wp:positionH relativeFrom="column">
                    <wp:align>right</wp:align>
                  </wp:positionH>
                  <wp:positionV relativeFrom="line">
                    <wp:align>top</wp:align>
                  </wp:positionV>
                  <wp:extent cx="2381250" cy="770890"/>
                  <wp:effectExtent l="0" t="0" r="0" b="0"/>
                  <wp:wrapSquare wrapText="bothSides"/>
                  <wp:docPr id="10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81250" cy="77089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Nun sollte Ihre Symbolleiste für den Schnellzugriff so aussehen.</w:t>
            </w:r>
          </w:p>
          <w:p w:rsidR="00A35A8A" w:rsidRPr="00497220" w:rsidRDefault="00A35A8A" w:rsidP="00940602">
            <w:pPr>
              <w:pStyle w:val="Eingerckt"/>
              <w:rPr>
                <w:noProof/>
              </w:rPr>
            </w:pPr>
            <w:r w:rsidRPr="00497220">
              <w:rPr>
                <w:noProof/>
              </w:rPr>
              <w:t>Testen Sie die Wirkung Ihrer drei neu erstellten Icons.</w:t>
            </w:r>
          </w:p>
        </w:tc>
      </w:tr>
    </w:tbl>
    <w:p w:rsidR="0026601F" w:rsidRDefault="0025507B" w:rsidP="0026601F">
      <w:pPr>
        <w:pStyle w:val="berschrift2"/>
      </w:pPr>
      <w:bookmarkStart w:id="19" w:name="_Toc298487795"/>
      <w:bookmarkStart w:id="20" w:name="_Ref206472419"/>
      <w:proofErr w:type="spellStart"/>
      <w:r>
        <w:t>Menü</w:t>
      </w:r>
      <w:r w:rsidR="0026601F">
        <w:t>band</w:t>
      </w:r>
      <w:proofErr w:type="spellEnd"/>
      <w:r w:rsidR="0026601F">
        <w:t xml:space="preserve"> anpassen</w:t>
      </w:r>
      <w:bookmarkEnd w:id="19"/>
    </w:p>
    <w:p w:rsidR="0026601F" w:rsidRDefault="0026601F" w:rsidP="0026601F">
      <w:r>
        <w:t xml:space="preserve">Nicht nur die Symbolleiste für den Schnellzugriff kann benutzergerecht angepasst werden, mit Office 2010 kann sogar das ganze </w:t>
      </w:r>
      <w:proofErr w:type="spellStart"/>
      <w:r w:rsidR="0025507B">
        <w:t>Menü</w:t>
      </w:r>
      <w:r>
        <w:t>band</w:t>
      </w:r>
      <w:proofErr w:type="spellEnd"/>
      <w:r>
        <w:t xml:space="preserve"> verändert werden.</w:t>
      </w:r>
    </w:p>
    <w:p w:rsidR="0026601F" w:rsidRDefault="0026601F" w:rsidP="0026601F">
      <w:r>
        <w:t xml:space="preserve">Im Allgemeinen ist vor Veränderungen des </w:t>
      </w:r>
      <w:r w:rsidR="0025507B">
        <w:t>Menü</w:t>
      </w:r>
      <w:r>
        <w:t>bandes aber eher abzuraten.</w:t>
      </w:r>
      <w:r w:rsidR="005D1525">
        <w:t xml:space="preserve"> Denn persönlich eingestellte </w:t>
      </w:r>
      <w:r w:rsidR="0025507B">
        <w:t>Menü</w:t>
      </w:r>
      <w:r w:rsidR="005D1525">
        <w:t>bänder erschweren die Zusammenarbeit mit anderen Personen doch sehr wesentlich.</w:t>
      </w:r>
      <w:r w:rsidR="00E62B04">
        <w:t xml:space="preserve"> Wie es auch beim Auto sinnvoll ist, dass die Kupplungs-, Brems- und Gaspedale stets gleich angeordnet sind, ist es auch beim </w:t>
      </w:r>
      <w:proofErr w:type="spellStart"/>
      <w:r w:rsidR="0025507B">
        <w:t>Menü</w:t>
      </w:r>
      <w:r w:rsidR="00E62B04">
        <w:t>band</w:t>
      </w:r>
      <w:proofErr w:type="spellEnd"/>
      <w:r w:rsidR="00E62B04">
        <w:t xml:space="preserve"> sinnvoll, dass die "Word-Pedale" mehr oder </w:t>
      </w:r>
      <w:r w:rsidR="00D73563">
        <w:t>weniger</w:t>
      </w:r>
      <w:r w:rsidR="00E62B04">
        <w:t xml:space="preserve"> an einem festen Platz zu finden </w:t>
      </w:r>
      <w:r w:rsidR="00D73563">
        <w:t>ist</w:t>
      </w:r>
      <w:r w:rsidR="00E62B04">
        <w:t>.</w:t>
      </w:r>
    </w:p>
    <w:p w:rsidR="0026601F" w:rsidRDefault="005D1525" w:rsidP="005D1525">
      <w:pPr>
        <w:rPr>
          <w:noProof/>
        </w:rPr>
      </w:pPr>
      <w:r>
        <w:lastRenderedPageBreak/>
        <w:t xml:space="preserve">Immerhin gibt es eine </w:t>
      </w:r>
      <w:r w:rsidR="0025507B">
        <w:t>Menü</w:t>
      </w:r>
      <w:r>
        <w:t xml:space="preserve">band-Erweiterung, die Sie unbedingt vornehmen sollten: Sorgen Sie dafür, dass </w:t>
      </w:r>
      <w:r w:rsidR="0026601F" w:rsidRPr="00497220">
        <w:rPr>
          <w:noProof/>
        </w:rPr>
        <w:t>die Entwickler-</w:t>
      </w:r>
      <w:r w:rsidR="006C65FD">
        <w:rPr>
          <w:noProof/>
        </w:rPr>
        <w:t>R</w:t>
      </w:r>
      <w:r>
        <w:rPr>
          <w:noProof/>
        </w:rPr>
        <w:t>egisterkarte angezeigt wird. Diese gehört zum Standard-</w:t>
      </w:r>
      <w:r w:rsidR="0025507B">
        <w:rPr>
          <w:noProof/>
        </w:rPr>
        <w:t>Menü</w:t>
      </w:r>
      <w:r>
        <w:rPr>
          <w:noProof/>
        </w:rPr>
        <w:t xml:space="preserve">umfang von Microsoft Word. </w:t>
      </w:r>
      <w:r w:rsidR="0026601F" w:rsidRPr="00497220">
        <w:rPr>
          <w:noProof/>
        </w:rPr>
        <w:t xml:space="preserve">Sie werden </w:t>
      </w:r>
      <w:r>
        <w:rPr>
          <w:noProof/>
        </w:rPr>
        <w:t xml:space="preserve">sie spätestens </w:t>
      </w:r>
      <w:r w:rsidR="0026601F" w:rsidRPr="00497220">
        <w:rPr>
          <w:noProof/>
        </w:rPr>
        <w:t xml:space="preserve">im Kapitel </w:t>
      </w:r>
      <w:r w:rsidR="0026601F" w:rsidRPr="00497220">
        <w:rPr>
          <w:noProof/>
        </w:rPr>
        <w:fldChar w:fldCharType="begin"/>
      </w:r>
      <w:r w:rsidR="0026601F" w:rsidRPr="00497220">
        <w:rPr>
          <w:noProof/>
        </w:rPr>
        <w:instrText xml:space="preserve"> REF _Ref206490912 \r \h </w:instrText>
      </w:r>
      <w:r w:rsidR="0026601F" w:rsidRPr="00497220">
        <w:rPr>
          <w:noProof/>
        </w:rPr>
      </w:r>
      <w:r w:rsidR="0026601F" w:rsidRPr="00497220">
        <w:rPr>
          <w:noProof/>
        </w:rPr>
        <w:fldChar w:fldCharType="separate"/>
      </w:r>
      <w:r w:rsidR="00FD17D0">
        <w:rPr>
          <w:noProof/>
        </w:rPr>
        <w:t>13</w:t>
      </w:r>
      <w:r w:rsidR="0026601F" w:rsidRPr="00497220">
        <w:rPr>
          <w:noProof/>
        </w:rPr>
        <w:fldChar w:fldCharType="end"/>
      </w:r>
      <w:r w:rsidR="0026601F" w:rsidRPr="00497220">
        <w:rPr>
          <w:noProof/>
        </w:rPr>
        <w:t xml:space="preserve"> </w:t>
      </w:r>
      <w:r w:rsidR="0026601F" w:rsidRPr="00497220">
        <w:rPr>
          <w:noProof/>
        </w:rPr>
        <w:fldChar w:fldCharType="begin"/>
      </w:r>
      <w:r w:rsidR="0026601F" w:rsidRPr="00497220">
        <w:rPr>
          <w:noProof/>
        </w:rPr>
        <w:instrText xml:space="preserve"> REF _Ref206490915 \h </w:instrText>
      </w:r>
      <w:r w:rsidR="0026601F" w:rsidRPr="00497220">
        <w:rPr>
          <w:noProof/>
        </w:rPr>
      </w:r>
      <w:r w:rsidR="0026601F" w:rsidRPr="00497220">
        <w:rPr>
          <w:noProof/>
        </w:rPr>
        <w:fldChar w:fldCharType="separate"/>
      </w:r>
      <w:r w:rsidR="00FD17D0" w:rsidRPr="00A52C6A">
        <w:t>Makros</w:t>
      </w:r>
      <w:r w:rsidR="0026601F" w:rsidRPr="00497220">
        <w:rPr>
          <w:noProof/>
        </w:rPr>
        <w:fldChar w:fldCharType="end"/>
      </w:r>
      <w:r>
        <w:rPr>
          <w:noProof/>
        </w:rPr>
        <w:t xml:space="preserve"> brauchen.</w:t>
      </w:r>
    </w:p>
    <w:tbl>
      <w:tblPr>
        <w:tblW w:w="9322" w:type="dxa"/>
        <w:tblBorders>
          <w:insideH w:val="dotted" w:sz="4" w:space="0" w:color="auto"/>
        </w:tblBorders>
        <w:tblCellMar>
          <w:top w:w="108" w:type="dxa"/>
          <w:bottom w:w="108" w:type="dxa"/>
          <w:right w:w="0" w:type="dxa"/>
        </w:tblCellMar>
        <w:tblLook w:val="01E0" w:firstRow="1" w:lastRow="1" w:firstColumn="1" w:lastColumn="1" w:noHBand="0" w:noVBand="0"/>
      </w:tblPr>
      <w:tblGrid>
        <w:gridCol w:w="9322"/>
      </w:tblGrid>
      <w:tr w:rsidR="005D1525" w:rsidRPr="00497220" w:rsidTr="00187A40">
        <w:trPr>
          <w:cantSplit/>
        </w:trPr>
        <w:tc>
          <w:tcPr>
            <w:tcW w:w="9322" w:type="dxa"/>
          </w:tcPr>
          <w:p w:rsidR="005D1525" w:rsidRDefault="00122DE4" w:rsidP="005D1525">
            <w:pPr>
              <w:pStyle w:val="NummerierteListe"/>
              <w:rPr>
                <w:noProof/>
              </w:rPr>
            </w:pPr>
            <w:r>
              <w:rPr>
                <w:noProof/>
                <w:lang w:eastAsia="de-CH"/>
              </w:rPr>
              <mc:AlternateContent>
                <mc:Choice Requires="wpg">
                  <w:drawing>
                    <wp:anchor distT="114935" distB="114935" distL="114300" distR="0" simplePos="0" relativeHeight="251818496" behindDoc="0" locked="0" layoutInCell="1" allowOverlap="1" wp14:anchorId="5ADB2428" wp14:editId="2406F534">
                      <wp:simplePos x="0" y="0"/>
                      <wp:positionH relativeFrom="column">
                        <wp:align>right</wp:align>
                      </wp:positionH>
                      <wp:positionV relativeFrom="line">
                        <wp:align>top</wp:align>
                      </wp:positionV>
                      <wp:extent cx="3844925" cy="2772410"/>
                      <wp:effectExtent l="15875" t="0" r="15875" b="0"/>
                      <wp:wrapSquare wrapText="bothSides"/>
                      <wp:docPr id="350" name="Group 107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844925" cy="2772410"/>
                                <a:chOff x="4843" y="180"/>
                                <a:chExt cx="5995" cy="4323"/>
                              </a:xfrm>
                            </wpg:grpSpPr>
                            <pic:pic xmlns:pic="http://schemas.openxmlformats.org/drawingml/2006/picture">
                              <pic:nvPicPr>
                                <pic:cNvPr id="1056" name="Grafik 1"/>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4843" y="180"/>
                                  <a:ext cx="5995" cy="4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7" name="Oval 1068"/>
                              <wps:cNvSpPr>
                                <a:spLocks noChangeAspect="1" noChangeArrowheads="1"/>
                              </wps:cNvSpPr>
                              <wps:spPr bwMode="auto">
                                <a:xfrm>
                                  <a:off x="4843" y="1279"/>
                                  <a:ext cx="1411" cy="397"/>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58" name="Oval 1069"/>
                              <wps:cNvSpPr>
                                <a:spLocks noChangeAspect="1" noChangeArrowheads="1"/>
                              </wps:cNvSpPr>
                              <wps:spPr bwMode="auto">
                                <a:xfrm>
                                  <a:off x="8479" y="1676"/>
                                  <a:ext cx="2359" cy="463"/>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70" o:spid="_x0000_s1026" style="position:absolute;margin-left:251.55pt;margin-top:0;width:302.75pt;height:218.3pt;z-index:251818496;mso-wrap-distance-top:9.05pt;mso-wrap-distance-right:0;mso-wrap-distance-bottom:9.05pt;mso-position-horizontal:right;mso-position-vertical:top;mso-position-vertical-relative:line" coordorigin="4843,180" coordsize="5995,4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">
                      <o:lock v:ext="edit" aspectratio="t"/>
                      <v:shape id="Grafik 1" o:spid="_x0000_s1027" type="#_x0000_t75" style="position:absolute;left:4843;top:180;width:5995;height:4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AVGfGAAAA3QAAAA8AAABkcnMvZG93bnJldi54bWxET01rwkAQvQv+h2UKvRTdWKja1E0QrVKw&#10;grFCr0N2mkSzsyG71fjvu0LB2zze58zSztTiTK2rLCsYDSMQxLnVFRcKDl+rwRSE88gaa8uk4EoO&#10;0qTfm2Gs7YUzOu99IUIIuxgVlN43sZQuL8mgG9qGOHA/tjXoA2wLqVu8hHBTy+coGkuDFYeGEhta&#10;lJSf9r9Gwe7wOfer62n5/po9bY7f68mi2U6Uenzo5m8gPHX+Lv53f+gwP3oZw+2bcIJM/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QBUZ8YAAADdAAAADwAAAAAAAAAAAAAA&#10;AACfAgAAZHJzL2Rvd25yZXYueG1sUEsFBgAAAAAEAAQA9wAAAJIDAAAAAA==&#10;">
                        <v:imagedata r:id="rId44" o:title=""/>
                      </v:shape>
                      <v:oval id="Oval 1068" o:spid="_x0000_s1028" style="position:absolute;left:4843;top:1279;width:141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6MUMcA&#10;AADdAAAADwAAAGRycy9kb3ducmV2LnhtbERPS0/CQBC+m/gfNkPChcgWgtZUFkIgyONgYpWDt7E7&#10;tBu7s7W7QP33rgmJt/nyPWc672wtztR641jBaJiAIC6cNlwqeH9b3z2C8AFZY+2YFPyQh/ns9maK&#10;mXYXfqVzHkoRQ9hnqKAKocmk9EVFFv3QNcSRO7rWYoiwLaVu8RLDbS3HSfIgLRqODRU2tKyo+MpP&#10;VsHpcz9IX3bfm9qvPp4PZrue5OagVL/XLZ5ABOrCv/jq3uo4P7lP4e+beIK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6+jFDHAAAA3QAAAA8AAAAAAAAAAAAAAAAAmAIAAGRy&#10;cy9kb3ducmV2LnhtbFBLBQYAAAAABAAEAPUAAACMAwAAAAA=&#10;" filled="f" strokecolor="red" strokeweight="2pt">
                        <o:lock v:ext="edit" aspectratio="t"/>
                      </v:oval>
                      <v:oval id="Oval 1069" o:spid="_x0000_s1029" style="position:absolute;left:8479;top:1676;width:2359;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EYIskA&#10;AADdAAAADwAAAGRycy9kb3ducmV2LnhtbESPQU/CQBCF7yb+h82YeDGwlaiQykKMBEUPJhQ4eBu6&#10;Q7uxO1u7C9R/7xxMvM3kvXnvm+m89406URddYAO3wwwUcRms48rAdrMcTEDFhGyxCUwGfijCfHZ5&#10;McXchjOv6VSkSkkIxxwN1Cm1udaxrMljHIaWWLRD6DwmWbtK2w7PEu4bPcqyB+3RsTTU2NJzTeVX&#10;cfQGjvv3m/HH2/drExefLzu3Wt4VbmfM9VX/9AgqUZ/+zX/XKyv42b3gyjcygp7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yEYIskAAADdAAAADwAAAAAAAAAAAAAAAACYAgAA&#10;ZHJzL2Rvd25yZXYueG1sUEsFBgAAAAAEAAQA9QAAAI4DAAAAAA==&#10;" filled="f" strokecolor="red" strokeweight="2pt">
                        <o:lock v:ext="edit" aspectratio="t"/>
                      </v:oval>
                      <w10:wrap type="square" anchory="line"/>
                    </v:group>
                  </w:pict>
                </mc:Fallback>
              </mc:AlternateContent>
            </w:r>
            <w:r w:rsidR="005D1525">
              <w:rPr>
                <w:noProof/>
              </w:rPr>
              <w:t xml:space="preserve">Öffnen Sie mit </w:t>
            </w:r>
            <w:r w:rsidR="0025507B">
              <w:rPr>
                <w:b/>
                <w:noProof/>
              </w:rPr>
              <w:t>Menü</w:t>
            </w:r>
            <w:r w:rsidR="00AC1055" w:rsidRPr="00AC1055">
              <w:rPr>
                <w:b/>
                <w:noProof/>
              </w:rPr>
              <w:t>band –</w:t>
            </w:r>
            <w:r w:rsidR="005D1525">
              <w:rPr>
                <w:b/>
                <w:noProof/>
              </w:rPr>
              <w:t xml:space="preserve"> Datei – Optionen</w:t>
            </w:r>
            <w:r w:rsidR="005D1525">
              <w:rPr>
                <w:noProof/>
              </w:rPr>
              <w:t xml:space="preserve"> wieder die Word-Optionen und wechseln Sie zur Gruppe </w:t>
            </w:r>
            <w:r w:rsidR="0025507B">
              <w:rPr>
                <w:b/>
                <w:noProof/>
              </w:rPr>
              <w:t>Menü</w:t>
            </w:r>
            <w:r w:rsidR="005D1525" w:rsidRPr="005D1525">
              <w:rPr>
                <w:b/>
                <w:noProof/>
              </w:rPr>
              <w:t>band</w:t>
            </w:r>
            <w:r w:rsidR="00165D58">
              <w:rPr>
                <w:b/>
                <w:noProof/>
              </w:rPr>
              <w:t xml:space="preserve"> anpassen</w:t>
            </w:r>
            <w:r w:rsidR="005D1525">
              <w:rPr>
                <w:noProof/>
              </w:rPr>
              <w:t>.</w:t>
            </w:r>
          </w:p>
          <w:p w:rsidR="00165D58" w:rsidRPr="00165D58" w:rsidRDefault="00165D58" w:rsidP="00165D58">
            <w:pPr>
              <w:pStyle w:val="Eingerckt"/>
            </w:pPr>
            <w:r>
              <w:t>Aktivieren Sie in der rechten Liste die Option "Entwicklertools".</w:t>
            </w:r>
          </w:p>
        </w:tc>
      </w:tr>
    </w:tbl>
    <w:p w:rsidR="005D1525" w:rsidRPr="00497220" w:rsidRDefault="005D1525" w:rsidP="005D1525">
      <w:pPr>
        <w:rPr>
          <w:noProof/>
        </w:rPr>
      </w:pPr>
    </w:p>
    <w:p w:rsidR="00A35A8A" w:rsidRDefault="00A35A8A" w:rsidP="00E954E2">
      <w:pPr>
        <w:pStyle w:val="berschrift1"/>
      </w:pPr>
      <w:bookmarkStart w:id="21" w:name="_Toc298487774"/>
      <w:bookmarkStart w:id="22" w:name="_Toc298487796"/>
      <w:r>
        <w:lastRenderedPageBreak/>
        <w:t>Vorüberlegungen</w:t>
      </w:r>
      <w:bookmarkEnd w:id="20"/>
      <w:bookmarkEnd w:id="21"/>
      <w:bookmarkEnd w:id="22"/>
    </w:p>
    <w:p w:rsidR="00383FA5" w:rsidRPr="00383FA5" w:rsidRDefault="00383FA5" w:rsidP="00383FA5">
      <w:r>
        <w:t>In diesem Kapitel lernen Sie verschiedene Dateiformate und die unterschiedlichen Bearbeitungsebenen von Word kennen. Ausserdem wird Ihnen gezeigt wie Sie Dateien komprimieren und wie Sie komprimierte Dateien wieder entpacken können.</w:t>
      </w:r>
    </w:p>
    <w:tbl>
      <w:tblPr>
        <w:tblW w:w="9180" w:type="dxa"/>
        <w:tblLook w:val="01E0" w:firstRow="1" w:lastRow="1" w:firstColumn="1" w:lastColumn="1" w:noHBand="0" w:noVBand="0"/>
      </w:tblPr>
      <w:tblGrid>
        <w:gridCol w:w="2448"/>
        <w:gridCol w:w="6732"/>
      </w:tblGrid>
      <w:tr w:rsidR="00076F93" w:rsidRPr="00497220" w:rsidTr="00187A40">
        <w:tc>
          <w:tcPr>
            <w:tcW w:w="2448" w:type="dxa"/>
          </w:tcPr>
          <w:p w:rsidR="00076F93" w:rsidRPr="00497220" w:rsidRDefault="00076F93" w:rsidP="00B65C2F">
            <w:pPr>
              <w:rPr>
                <w:b/>
                <w:bCs/>
              </w:rPr>
            </w:pPr>
            <w:r w:rsidRPr="00497220">
              <w:rPr>
                <w:b/>
                <w:bCs/>
              </w:rPr>
              <w:t>Lernziele</w:t>
            </w:r>
          </w:p>
        </w:tc>
        <w:tc>
          <w:tcPr>
            <w:tcW w:w="6732" w:type="dxa"/>
          </w:tcPr>
          <w:p w:rsidR="007727E5" w:rsidRPr="00497220" w:rsidRDefault="007727E5" w:rsidP="00B70010">
            <w:pPr>
              <w:numPr>
                <w:ilvl w:val="0"/>
                <w:numId w:val="42"/>
              </w:numPr>
            </w:pPr>
            <w:r w:rsidRPr="00497220">
              <w:t>Ich kenne verschiedene Dateiformate und ihren Zweck, insbesondere MS-Office-2007</w:t>
            </w:r>
            <w:r w:rsidR="00BD325D">
              <w:t xml:space="preserve"> und -2010</w:t>
            </w:r>
            <w:r w:rsidRPr="00497220">
              <w:t xml:space="preserve"> (.</w:t>
            </w:r>
            <w:proofErr w:type="spellStart"/>
            <w:r w:rsidRPr="00497220">
              <w:t>docx</w:t>
            </w:r>
            <w:proofErr w:type="spellEnd"/>
            <w:r w:rsidRPr="00497220">
              <w:t xml:space="preserve">), </w:t>
            </w:r>
            <w:r w:rsidR="00640A3A">
              <w:br/>
            </w:r>
            <w:r w:rsidRPr="00497220">
              <w:t>MS-Office 2003 (.</w:t>
            </w:r>
            <w:proofErr w:type="spellStart"/>
            <w:r w:rsidRPr="00497220">
              <w:t>doc</w:t>
            </w:r>
            <w:proofErr w:type="spellEnd"/>
            <w:r w:rsidRPr="00497220">
              <w:t>)</w:t>
            </w:r>
            <w:r w:rsidR="00CE3298">
              <w:t>,</w:t>
            </w:r>
            <w:r w:rsidRPr="00497220">
              <w:t xml:space="preserve"> PDF</w:t>
            </w:r>
            <w:r w:rsidR="00F475BE">
              <w:t xml:space="preserve"> und Zip</w:t>
            </w:r>
            <w:r w:rsidR="00D73563">
              <w:t>.</w:t>
            </w:r>
          </w:p>
          <w:p w:rsidR="007727E5" w:rsidRPr="00497220" w:rsidRDefault="007727E5" w:rsidP="00B70010">
            <w:pPr>
              <w:numPr>
                <w:ilvl w:val="0"/>
                <w:numId w:val="42"/>
              </w:numPr>
            </w:pPr>
            <w:r w:rsidRPr="00497220">
              <w:t>Ich kann Zusatzsoftware auf meinem Computer installieren</w:t>
            </w:r>
            <w:r w:rsidR="00D73563">
              <w:t>.</w:t>
            </w:r>
          </w:p>
          <w:p w:rsidR="007727E5" w:rsidRPr="00497220" w:rsidRDefault="007727E5" w:rsidP="00B70010">
            <w:pPr>
              <w:numPr>
                <w:ilvl w:val="0"/>
                <w:numId w:val="42"/>
              </w:numPr>
            </w:pPr>
            <w:r w:rsidRPr="00497220">
              <w:t xml:space="preserve">Ich kann Dateien zippen und </w:t>
            </w:r>
            <w:proofErr w:type="spellStart"/>
            <w:r w:rsidRPr="00497220">
              <w:t>entzippen</w:t>
            </w:r>
            <w:proofErr w:type="spellEnd"/>
            <w:r w:rsidR="00D73563">
              <w:t>.</w:t>
            </w:r>
          </w:p>
          <w:p w:rsidR="007727E5" w:rsidRPr="00497220" w:rsidRDefault="007727E5" w:rsidP="00B70010">
            <w:pPr>
              <w:numPr>
                <w:ilvl w:val="0"/>
                <w:numId w:val="42"/>
              </w:numPr>
            </w:pPr>
            <w:r w:rsidRPr="00497220">
              <w:t>Ich kann PDF-Dateien herstellen</w:t>
            </w:r>
            <w:r w:rsidR="00D73563">
              <w:t>.</w:t>
            </w:r>
          </w:p>
          <w:p w:rsidR="007727E5" w:rsidRPr="00497220" w:rsidRDefault="007727E5" w:rsidP="00640A3A">
            <w:pPr>
              <w:numPr>
                <w:ilvl w:val="0"/>
                <w:numId w:val="42"/>
              </w:numPr>
            </w:pPr>
            <w:r w:rsidRPr="00497220">
              <w:t>Ich kenne die Bearbeitungsebenen von Word</w:t>
            </w:r>
            <w:r w:rsidR="00D73563">
              <w:t>.</w:t>
            </w:r>
          </w:p>
        </w:tc>
      </w:tr>
      <w:tr w:rsidR="00076F93" w:rsidRPr="00497220" w:rsidTr="00640A3A">
        <w:tblPrEx>
          <w:tblBorders>
            <w:bottom w:val="double" w:sz="4" w:space="0" w:color="auto"/>
          </w:tblBorders>
          <w:tblCellMar>
            <w:top w:w="108" w:type="dxa"/>
            <w:bottom w:w="340" w:type="dxa"/>
            <w:right w:w="0" w:type="dxa"/>
          </w:tblCellMar>
        </w:tblPrEx>
        <w:trPr>
          <w:cantSplit/>
          <w:trHeight w:val="1371"/>
        </w:trPr>
        <w:tc>
          <w:tcPr>
            <w:tcW w:w="2448" w:type="dxa"/>
          </w:tcPr>
          <w:p w:rsidR="00076F93" w:rsidRPr="00497220" w:rsidRDefault="00D8387F" w:rsidP="00B65C2F">
            <w:pPr>
              <w:rPr>
                <w:b/>
                <w:bCs/>
              </w:rPr>
            </w:pPr>
            <w:r w:rsidRPr="00497220">
              <w:rPr>
                <w:b/>
                <w:bCs/>
              </w:rPr>
              <w:t>Schlüsselbegriffe</w:t>
            </w:r>
          </w:p>
        </w:tc>
        <w:tc>
          <w:tcPr>
            <w:tcW w:w="6732" w:type="dxa"/>
          </w:tcPr>
          <w:p w:rsidR="00076F93" w:rsidRPr="00497220" w:rsidRDefault="007727E5" w:rsidP="00B65C2F">
            <w:r w:rsidRPr="00497220">
              <w:t xml:space="preserve">Dateiformat, Office-Version, </w:t>
            </w:r>
            <w:proofErr w:type="spellStart"/>
            <w:r w:rsidRPr="00497220">
              <w:t>doc</w:t>
            </w:r>
            <w:proofErr w:type="spellEnd"/>
            <w:r w:rsidR="00BD325D">
              <w:t xml:space="preserve">, </w:t>
            </w:r>
            <w:proofErr w:type="spellStart"/>
            <w:r w:rsidR="00BD325D">
              <w:t>docx</w:t>
            </w:r>
            <w:proofErr w:type="spellEnd"/>
            <w:r w:rsidRPr="00497220">
              <w:t xml:space="preserve">, </w:t>
            </w:r>
            <w:proofErr w:type="spellStart"/>
            <w:r w:rsidRPr="00497220">
              <w:t>pdf</w:t>
            </w:r>
            <w:proofErr w:type="spellEnd"/>
            <w:r w:rsidRPr="00497220">
              <w:t xml:space="preserve">, </w:t>
            </w:r>
            <w:proofErr w:type="spellStart"/>
            <w:r w:rsidRPr="00497220">
              <w:t>zip</w:t>
            </w:r>
            <w:proofErr w:type="spellEnd"/>
            <w:r w:rsidRPr="00497220">
              <w:t xml:space="preserve">, Dateiempfänger, </w:t>
            </w:r>
            <w:proofErr w:type="spellStart"/>
            <w:r w:rsidRPr="00497220">
              <w:t>eMail</w:t>
            </w:r>
            <w:proofErr w:type="spellEnd"/>
            <w:r w:rsidRPr="00497220">
              <w:t xml:space="preserve">-Versand, veränderbar / unveränderbar, komprimieren, packen, zippen / entpacken, </w:t>
            </w:r>
            <w:proofErr w:type="spellStart"/>
            <w:r w:rsidRPr="00497220">
              <w:t>entzippen</w:t>
            </w:r>
            <w:proofErr w:type="spellEnd"/>
            <w:r w:rsidRPr="00497220">
              <w:t>, PDF erstellen</w:t>
            </w:r>
            <w:r w:rsidR="00CE3298">
              <w:t>, PDF-</w:t>
            </w:r>
            <w:proofErr w:type="spellStart"/>
            <w:r w:rsidR="00CE3298">
              <w:t>Creator</w:t>
            </w:r>
            <w:proofErr w:type="spellEnd"/>
          </w:p>
          <w:p w:rsidR="007727E5" w:rsidRPr="00497220" w:rsidRDefault="00C36C0D" w:rsidP="00B65C2F">
            <w:r w:rsidRPr="00497220">
              <w:t>Dokument, Abschnitt, Absatz, Zeichen</w:t>
            </w:r>
          </w:p>
        </w:tc>
      </w:tr>
      <w:tr w:rsidR="00076F93" w:rsidRPr="00497220" w:rsidTr="00187A40">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6732" w:type="dxa"/>
            <w:tcBorders>
              <w:bottom w:val="double" w:sz="4" w:space="0" w:color="auto"/>
            </w:tcBorders>
          </w:tcPr>
          <w:p w:rsidR="00076F93" w:rsidRPr="00497220" w:rsidRDefault="00EB2010" w:rsidP="0019755A">
            <w:pPr>
              <w:pStyle w:val="AiK"/>
            </w:pPr>
            <w:r>
              <w:t xml:space="preserve">Installieren Sie </w:t>
            </w:r>
            <w:r w:rsidR="007727E5" w:rsidRPr="00497220">
              <w:t>Zip-Genius</w:t>
            </w:r>
            <w:r>
              <w:t xml:space="preserve"> und wenden Sie Zip-Genius an</w:t>
            </w:r>
            <w:r w:rsidR="00D73563">
              <w:t>.</w:t>
            </w:r>
          </w:p>
          <w:p w:rsidR="007727E5" w:rsidRPr="00497220" w:rsidRDefault="00EB2010" w:rsidP="0019755A">
            <w:pPr>
              <w:pStyle w:val="AiK"/>
            </w:pPr>
            <w:r>
              <w:t>Installieren Sie das Office-</w:t>
            </w:r>
            <w:proofErr w:type="spellStart"/>
            <w:r>
              <w:t>AddIn</w:t>
            </w:r>
            <w:proofErr w:type="spellEnd"/>
            <w:r>
              <w:t xml:space="preserve"> PDF</w:t>
            </w:r>
            <w:r w:rsidR="007727E5" w:rsidRPr="00497220">
              <w:t xml:space="preserve"> und </w:t>
            </w:r>
            <w:r>
              <w:t xml:space="preserve">erstellen Sie </w:t>
            </w:r>
            <w:r w:rsidR="007727E5" w:rsidRPr="00497220">
              <w:t>aus Office-</w:t>
            </w:r>
            <w:r>
              <w:t>Dokumenten PDFs.</w:t>
            </w:r>
          </w:p>
          <w:p w:rsidR="007727E5" w:rsidRPr="00497220" w:rsidRDefault="00EB2010" w:rsidP="0019755A">
            <w:pPr>
              <w:pStyle w:val="AiK"/>
            </w:pPr>
            <w:r>
              <w:t>Installieren Sie PDF-</w:t>
            </w:r>
            <w:proofErr w:type="spellStart"/>
            <w:r>
              <w:t>Creator</w:t>
            </w:r>
            <w:proofErr w:type="spellEnd"/>
            <w:r>
              <w:t xml:space="preserve"> </w:t>
            </w:r>
            <w:r w:rsidR="007727E5" w:rsidRPr="00497220">
              <w:t>und</w:t>
            </w:r>
            <w:r>
              <w:t xml:space="preserve"> erstellen Sie</w:t>
            </w:r>
            <w:r w:rsidR="007727E5" w:rsidRPr="00497220">
              <w:t xml:space="preserve"> aus irgendwelchen Progra</w:t>
            </w:r>
            <w:r>
              <w:t>mmen PDFs.</w:t>
            </w:r>
          </w:p>
          <w:p w:rsidR="00C36C0D" w:rsidRPr="00497220" w:rsidRDefault="00EB2010" w:rsidP="0019755A">
            <w:pPr>
              <w:pStyle w:val="AiK"/>
            </w:pPr>
            <w:r>
              <w:t>Machen Sie s</w:t>
            </w:r>
            <w:r w:rsidR="00C36C0D" w:rsidRPr="00497220">
              <w:t>ich mit den Bearbeitung</w:t>
            </w:r>
            <w:r>
              <w:t>sebenen von Word vertraut.</w:t>
            </w:r>
          </w:p>
        </w:tc>
      </w:tr>
    </w:tbl>
    <w:p w:rsidR="00E954E2" w:rsidRDefault="00E954E2" w:rsidP="006E673D">
      <w:pPr>
        <w:pStyle w:val="berschrift2"/>
      </w:pPr>
      <w:bookmarkStart w:id="23" w:name="_Toc298487797"/>
      <w:r>
        <w:t>Dateiformate</w:t>
      </w:r>
      <w:bookmarkEnd w:id="23"/>
    </w:p>
    <w:p w:rsidR="00A31D83" w:rsidRDefault="00A31D83" w:rsidP="00A31D83">
      <w:r>
        <w:t>Mit Office 2007 hat Microsoft neue Dateiformate eingeführt. Word-Dateien werden nun nicht mehr im Format *.</w:t>
      </w:r>
      <w:proofErr w:type="spellStart"/>
      <w:r>
        <w:t>doc</w:t>
      </w:r>
      <w:proofErr w:type="spellEnd"/>
      <w:r>
        <w:t xml:space="preserve">, sondern im Format </w:t>
      </w:r>
      <w:r w:rsidRPr="00A31D83">
        <w:rPr>
          <w:b/>
        </w:rPr>
        <w:t>*.</w:t>
      </w:r>
      <w:proofErr w:type="spellStart"/>
      <w:r w:rsidRPr="00A31D83">
        <w:rPr>
          <w:b/>
        </w:rPr>
        <w:t>docx</w:t>
      </w:r>
      <w:proofErr w:type="spellEnd"/>
      <w:r w:rsidR="001828AD">
        <w:t xml:space="preserve"> gespeichert. Zwar kö</w:t>
      </w:r>
      <w:r>
        <w:t>nn</w:t>
      </w:r>
      <w:r w:rsidR="001828AD">
        <w:t>en</w:t>
      </w:r>
      <w:r>
        <w:t xml:space="preserve"> Word 2007 </w:t>
      </w:r>
      <w:r w:rsidR="001828AD">
        <w:t xml:space="preserve">und Word 2010 </w:t>
      </w:r>
      <w:r>
        <w:t>alte *.</w:t>
      </w:r>
      <w:proofErr w:type="spellStart"/>
      <w:r>
        <w:t>doc</w:t>
      </w:r>
      <w:proofErr w:type="spellEnd"/>
      <w:r>
        <w:t>-Dateien ohne Probleme öffnen, aber die Funktionalität, die Ihnen zur Verfügung steht, ist dann in Teilbereichen eine ganz andere: Word verhält sich anders, wenn Sie eine *.</w:t>
      </w:r>
      <w:proofErr w:type="spellStart"/>
      <w:r>
        <w:t>doc</w:t>
      </w:r>
      <w:proofErr w:type="spellEnd"/>
      <w:r>
        <w:t>-Datei öffnen, als wenn Sie mit einem *.</w:t>
      </w:r>
      <w:proofErr w:type="spellStart"/>
      <w:r>
        <w:t>docx</w:t>
      </w:r>
      <w:proofErr w:type="spellEnd"/>
      <w:r>
        <w:t xml:space="preserve"> arbeiten! Diese Verhaltensunterschiede sind oft verwirr</w:t>
      </w:r>
      <w:r w:rsidR="00D20167">
        <w:t>end</w:t>
      </w:r>
      <w:r>
        <w:t xml:space="preserve"> und mühsam. Sie betreffen vor allem die Bereiche</w:t>
      </w:r>
    </w:p>
    <w:p w:rsidR="00A31D83" w:rsidRDefault="00A31D83" w:rsidP="00A31D83">
      <w:pPr>
        <w:pStyle w:val="Aufzhlungszeichen2"/>
      </w:pPr>
      <w:r>
        <w:t>Bilder im Text anordnen</w:t>
      </w:r>
    </w:p>
    <w:p w:rsidR="00A31D83" w:rsidRDefault="00A31D83" w:rsidP="00A31D83">
      <w:pPr>
        <w:pStyle w:val="Aufzhlungszeichen2"/>
      </w:pPr>
      <w:r>
        <w:t>Bilder beschriften</w:t>
      </w:r>
    </w:p>
    <w:p w:rsidR="00A31D83" w:rsidRDefault="00A31D83" w:rsidP="00A31D83">
      <w:pPr>
        <w:pStyle w:val="Aufzhlungszeichen2"/>
      </w:pPr>
      <w:r>
        <w:lastRenderedPageBreak/>
        <w:t>Verzeichnisse (insbesondere Literaturverzeichnis)</w:t>
      </w:r>
    </w:p>
    <w:p w:rsidR="00804037" w:rsidRDefault="00804037" w:rsidP="00A31D83">
      <w:pPr>
        <w:pStyle w:val="Aufzhlungszeichen2"/>
      </w:pPr>
      <w:r>
        <w:t>Formeln, Formeleditor</w:t>
      </w:r>
      <w:r w:rsidR="00640A3A">
        <w:br/>
      </w:r>
    </w:p>
    <w:p w:rsidR="00A31D83" w:rsidRDefault="00122DE4" w:rsidP="00A31D83">
      <w:r>
        <w:rPr>
          <w:noProof/>
          <w:lang w:eastAsia="de-CH"/>
        </w:rPr>
        <mc:AlternateContent>
          <mc:Choice Requires="wps">
            <w:drawing>
              <wp:anchor distT="0" distB="0" distL="114300" distR="114300" simplePos="0" relativeHeight="251700736" behindDoc="0" locked="0" layoutInCell="1" allowOverlap="1" wp14:anchorId="39F99EE9" wp14:editId="38523460">
                <wp:simplePos x="0" y="0"/>
                <wp:positionH relativeFrom="column">
                  <wp:posOffset>0</wp:posOffset>
                </wp:positionH>
                <wp:positionV relativeFrom="paragraph">
                  <wp:posOffset>455930</wp:posOffset>
                </wp:positionV>
                <wp:extent cx="5835650" cy="1653540"/>
                <wp:effectExtent l="38100" t="46355" r="41275" b="43180"/>
                <wp:wrapSquare wrapText="bothSides"/>
                <wp:docPr id="349" name="Text Box 8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5650" cy="1653540"/>
                        </a:xfrm>
                        <a:prstGeom prst="rect">
                          <a:avLst/>
                        </a:prstGeom>
                        <a:solidFill>
                          <a:srgbClr val="FFFFFF"/>
                        </a:solidFill>
                        <a:ln w="76200" cmpd="tri">
                          <a:solidFill>
                            <a:srgbClr val="002060"/>
                          </a:solidFill>
                          <a:miter lim="800000"/>
                          <a:headEnd/>
                          <a:tailEnd/>
                        </a:ln>
                      </wps:spPr>
                      <wps:txbx>
                        <w:txbxContent>
                          <w:p w:rsidR="00001EF6" w:rsidRDefault="00001EF6" w:rsidP="004B269C">
                            <w:pPr>
                              <w:pStyle w:val="Aufzhlungszeichen2"/>
                              <w:tabs>
                                <w:tab w:val="clear" w:pos="1077"/>
                                <w:tab w:val="num" w:pos="851"/>
                              </w:tabs>
                              <w:ind w:left="851" w:right="1132"/>
                            </w:pPr>
                            <w:r>
                              <w:t>Arbeiten Sie immer mit *.</w:t>
                            </w:r>
                            <w:proofErr w:type="spellStart"/>
                            <w:r>
                              <w:t>docx</w:t>
                            </w:r>
                            <w:proofErr w:type="spellEnd"/>
                            <w:r>
                              <w:t>-Dateien. Wandeln Sie wenn nötig alte *.</w:t>
                            </w:r>
                            <w:proofErr w:type="spellStart"/>
                            <w:r>
                              <w:t>doc</w:t>
                            </w:r>
                            <w:proofErr w:type="spellEnd"/>
                            <w:r>
                              <w:t>-Dateien in *.</w:t>
                            </w:r>
                            <w:proofErr w:type="spellStart"/>
                            <w:r>
                              <w:t>docx</w:t>
                            </w:r>
                            <w:proofErr w:type="spellEnd"/>
                            <w:r>
                              <w:t>-Dateien um, indem Sie sie öffnen und mit dem neuen Dateityp nochmals speichern.</w:t>
                            </w:r>
                          </w:p>
                          <w:p w:rsidR="00001EF6" w:rsidRPr="0065577F" w:rsidRDefault="00001EF6" w:rsidP="004B269C">
                            <w:pPr>
                              <w:pStyle w:val="Aufzhlungszeichen2"/>
                              <w:tabs>
                                <w:tab w:val="clear" w:pos="1077"/>
                                <w:tab w:val="num" w:pos="851"/>
                              </w:tabs>
                              <w:ind w:left="851" w:right="1132"/>
                            </w:pPr>
                            <w:r>
                              <w:t>Überlegen Sie sich beim Weitergeben von Dateien genau, welchen Dateityp der Empfänger erhalten soll. Wandeln Sie Ihre *.</w:t>
                            </w:r>
                            <w:proofErr w:type="spellStart"/>
                            <w:r>
                              <w:t>docx</w:t>
                            </w:r>
                            <w:proofErr w:type="spellEnd"/>
                            <w:r>
                              <w:t>-Datei wenn nötig fürs Weitergeben in ein anderes Format um. Behalten Sie aber Ihre *.</w:t>
                            </w:r>
                            <w:proofErr w:type="spellStart"/>
                            <w:r>
                              <w:t>docx</w:t>
                            </w:r>
                            <w:proofErr w:type="spellEnd"/>
                            <w:r>
                              <w:t>-Originaldatei.</w:t>
                            </w:r>
                          </w:p>
                        </w:txbxContent>
                      </wps:txbx>
                      <wps:bodyPr rot="0" vert="horz" wrap="none" lIns="91440" tIns="90000" rIns="91440" bIns="9000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88" o:spid="_x0000_s1026" type="#_x0000_t202" style="position:absolute;margin-left:0;margin-top:35.9pt;width:459.5pt;height:130.2pt;z-index:25170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" strokecolor="#002060" strokeweight="6pt">
                <v:stroke linestyle="thickBetweenThin"/>
                <v:textbox style="mso-fit-shape-to-text:t" inset=",2.5mm,,2.5mm">
                  <w:txbxContent>
                    <w:p w:rsidR="001073F2" w:rsidRDefault="001073F2" w:rsidP="004B269C">
                      <w:pPr>
                        <w:pStyle w:val="Aufzhlungszeichen2"/>
                        <w:tabs>
                          <w:tab w:val="clear" w:pos="1077"/>
                          <w:tab w:val="num" w:pos="851"/>
                        </w:tabs>
                        <w:ind w:left="851" w:right="1132"/>
                      </w:pPr>
                      <w:r>
                        <w:t>Arbeiten Sie immer mit *.</w:t>
                      </w:r>
                      <w:proofErr w:type="spellStart"/>
                      <w:r>
                        <w:t>docx</w:t>
                      </w:r>
                      <w:proofErr w:type="spellEnd"/>
                      <w:r>
                        <w:t>-Dateien. Wandeln Sie wenn nötig alte *.</w:t>
                      </w:r>
                      <w:proofErr w:type="spellStart"/>
                      <w:r>
                        <w:t>doc</w:t>
                      </w:r>
                      <w:proofErr w:type="spellEnd"/>
                      <w:r>
                        <w:t>-Dateien in *.</w:t>
                      </w:r>
                      <w:proofErr w:type="spellStart"/>
                      <w:r>
                        <w:t>docx</w:t>
                      </w:r>
                      <w:proofErr w:type="spellEnd"/>
                      <w:r>
                        <w:t>-Dateien um, indem Sie sie öffnen und mit dem neuen Dateityp nochmals speichern.</w:t>
                      </w:r>
                    </w:p>
                    <w:p w:rsidR="001073F2" w:rsidRPr="0065577F" w:rsidRDefault="001073F2" w:rsidP="004B269C">
                      <w:pPr>
                        <w:pStyle w:val="Aufzhlungszeichen2"/>
                        <w:tabs>
                          <w:tab w:val="clear" w:pos="1077"/>
                          <w:tab w:val="num" w:pos="851"/>
                        </w:tabs>
                        <w:ind w:left="851" w:right="1132"/>
                      </w:pPr>
                      <w:r>
                        <w:t>Überlegen Sie sich beim Weitergeben von Dateien genau, welchen Dateityp der Empfänger erhalten soll. Wandeln Sie Ihre *.</w:t>
                      </w:r>
                      <w:proofErr w:type="spellStart"/>
                      <w:r>
                        <w:t>docx</w:t>
                      </w:r>
                      <w:proofErr w:type="spellEnd"/>
                      <w:r>
                        <w:t>-Datei wenn nötig fürs Weitergeben in ein anderes Format um. Behalten Sie aber Ihre *.</w:t>
                      </w:r>
                      <w:proofErr w:type="spellStart"/>
                      <w:r>
                        <w:t>docx</w:t>
                      </w:r>
                      <w:proofErr w:type="spellEnd"/>
                      <w:r>
                        <w:t>-Originaldatei.</w:t>
                      </w:r>
                    </w:p>
                  </w:txbxContent>
                </v:textbox>
                <w10:wrap type="square"/>
              </v:shape>
            </w:pict>
          </mc:Fallback>
        </mc:AlternateContent>
      </w:r>
      <w:r w:rsidR="00A31D83">
        <w:t>Wir empfehlen Ihnen deshalb folgende Arbeitsweise:</w:t>
      </w:r>
    </w:p>
    <w:p w:rsidR="001828AD" w:rsidRDefault="001828AD" w:rsidP="001828AD">
      <w:bookmarkStart w:id="24" w:name="_Toc86418573"/>
      <w:bookmarkStart w:id="25" w:name="_Toc86742213"/>
      <w:bookmarkStart w:id="26" w:name="_Ref206492820"/>
    </w:p>
    <w:p w:rsidR="00A31D83" w:rsidRPr="00A52C6A" w:rsidRDefault="005C1EBD" w:rsidP="007667D5">
      <w:pPr>
        <w:pStyle w:val="berschrift3"/>
      </w:pPr>
      <w:bookmarkStart w:id="27" w:name="_Toc298487798"/>
      <w:r>
        <w:t>Dateien weitergeben</w:t>
      </w:r>
      <w:bookmarkEnd w:id="27"/>
    </w:p>
    <w:p w:rsidR="00A31D83" w:rsidRPr="00A52C6A" w:rsidRDefault="00A31D83" w:rsidP="008325C5">
      <w:r w:rsidRPr="00A52C6A">
        <w:t>Aus mehreren Gründen werden Dokumente nicht als MS-Word-.doc</w:t>
      </w:r>
      <w:r w:rsidR="005C1EBD">
        <w:t>x</w:t>
      </w:r>
      <w:r w:rsidRPr="00A52C6A">
        <w:t xml:space="preserve"> weitergegeben:</w:t>
      </w:r>
    </w:p>
    <w:p w:rsidR="00A31D83" w:rsidRPr="00A52C6A" w:rsidRDefault="00A31D83" w:rsidP="008325C5">
      <w:pPr>
        <w:numPr>
          <w:ilvl w:val="0"/>
          <w:numId w:val="2"/>
        </w:numPr>
      </w:pPr>
      <w:r w:rsidRPr="00A52C6A">
        <w:t>Der Empfänger kann eventuell ein</w:t>
      </w:r>
      <w:r w:rsidR="005C1EBD">
        <w:t>e</w:t>
      </w:r>
      <w:r w:rsidRPr="00A52C6A">
        <w:t xml:space="preserve"> </w:t>
      </w:r>
      <w:r w:rsidR="005C1EBD">
        <w:t>*.</w:t>
      </w:r>
      <w:proofErr w:type="spellStart"/>
      <w:r w:rsidR="005C1EBD">
        <w:t>docx</w:t>
      </w:r>
      <w:proofErr w:type="spellEnd"/>
      <w:r w:rsidR="005C1EBD">
        <w:t xml:space="preserve">-Datei gar nicht lesen, weil er </w:t>
      </w:r>
      <w:r w:rsidR="005F6371">
        <w:t xml:space="preserve">nur </w:t>
      </w:r>
      <w:r w:rsidR="005C1EBD">
        <w:t>MS Word </w:t>
      </w:r>
      <w:r w:rsidR="005F6371">
        <w:t>1997-2003</w:t>
      </w:r>
      <w:r w:rsidR="008600F0">
        <w:t xml:space="preserve"> installiert hat</w:t>
      </w:r>
      <w:r w:rsidR="00D73563">
        <w:t>.</w:t>
      </w:r>
      <w:r w:rsidR="008600F0">
        <w:br/>
      </w:r>
      <w:r w:rsidR="008600F0">
        <w:sym w:font="Wingdings" w:char="F0E0"/>
      </w:r>
      <w:r w:rsidR="008600F0">
        <w:t xml:space="preserve"> weitergeben als *.</w:t>
      </w:r>
      <w:proofErr w:type="spellStart"/>
      <w:r w:rsidR="008600F0">
        <w:t>doc</w:t>
      </w:r>
      <w:proofErr w:type="spellEnd"/>
    </w:p>
    <w:p w:rsidR="00A31D83" w:rsidRPr="00A52C6A" w:rsidRDefault="00A31D83" w:rsidP="008325C5">
      <w:pPr>
        <w:numPr>
          <w:ilvl w:val="0"/>
          <w:numId w:val="2"/>
        </w:numPr>
      </w:pPr>
      <w:r w:rsidRPr="00A52C6A">
        <w:t>Der Empfänger soll das Dokument nicht weiter</w:t>
      </w:r>
      <w:r w:rsidR="008600F0">
        <w:t>bearbeiten und verändern können</w:t>
      </w:r>
      <w:r w:rsidR="00D73563">
        <w:t>.</w:t>
      </w:r>
      <w:r w:rsidR="008600F0">
        <w:br/>
      </w:r>
      <w:r w:rsidR="008600F0">
        <w:sym w:font="Wingdings" w:char="F0E0"/>
      </w:r>
      <w:r w:rsidR="008600F0">
        <w:t xml:space="preserve"> weitergeben als *.</w:t>
      </w:r>
      <w:proofErr w:type="spellStart"/>
      <w:r w:rsidR="008600F0">
        <w:t>pdf</w:t>
      </w:r>
      <w:proofErr w:type="spellEnd"/>
    </w:p>
    <w:p w:rsidR="00A31D83" w:rsidRPr="00A52C6A" w:rsidRDefault="00A31D83" w:rsidP="008325C5">
      <w:pPr>
        <w:numPr>
          <w:ilvl w:val="0"/>
          <w:numId w:val="2"/>
        </w:numPr>
      </w:pPr>
      <w:r w:rsidRPr="00A52C6A">
        <w:t xml:space="preserve">Per </w:t>
      </w:r>
      <w:proofErr w:type="spellStart"/>
      <w:r w:rsidRPr="00A52C6A">
        <w:t>eMail</w:t>
      </w:r>
      <w:proofErr w:type="spellEnd"/>
      <w:r w:rsidRPr="00A52C6A">
        <w:t xml:space="preserve"> übermittelte MS-Word-Dokumente werden häufig vom empfangenden Server gesperrt, weil MS-Word-Dokumente Makros und damit Viren oder a</w:t>
      </w:r>
      <w:r w:rsidR="008600F0">
        <w:t xml:space="preserve">ndere </w:t>
      </w:r>
      <w:proofErr w:type="spellStart"/>
      <w:r w:rsidR="008600F0">
        <w:t>MalWare</w:t>
      </w:r>
      <w:proofErr w:type="spellEnd"/>
      <w:r w:rsidR="008600F0">
        <w:t xml:space="preserve"> enthalten könnten</w:t>
      </w:r>
      <w:r w:rsidR="00D73563">
        <w:t>.</w:t>
      </w:r>
      <w:r w:rsidR="008600F0">
        <w:br/>
      </w:r>
      <w:r w:rsidR="008600F0">
        <w:sym w:font="Wingdings" w:char="F0E0"/>
      </w:r>
      <w:r w:rsidR="008600F0">
        <w:t xml:space="preserve"> weitergeben als *.</w:t>
      </w:r>
      <w:proofErr w:type="spellStart"/>
      <w:r w:rsidR="008600F0">
        <w:t>pdf</w:t>
      </w:r>
      <w:proofErr w:type="spellEnd"/>
      <w:r w:rsidR="008600F0">
        <w:t xml:space="preserve"> oder als *.</w:t>
      </w:r>
      <w:proofErr w:type="spellStart"/>
      <w:r w:rsidR="008600F0">
        <w:t>zip</w:t>
      </w:r>
      <w:proofErr w:type="spellEnd"/>
    </w:p>
    <w:p w:rsidR="00A31D83" w:rsidRDefault="00A31D83" w:rsidP="008325C5">
      <w:pPr>
        <w:numPr>
          <w:ilvl w:val="0"/>
          <w:numId w:val="2"/>
        </w:numPr>
      </w:pPr>
      <w:r w:rsidRPr="00A52C6A">
        <w:t xml:space="preserve">MS-Word-Dokumente </w:t>
      </w:r>
      <w:r>
        <w:t xml:space="preserve">aus den älteren Office Versionen bis und mit 2003 </w:t>
      </w:r>
      <w:r w:rsidRPr="00A52C6A">
        <w:t>sind ver</w:t>
      </w:r>
      <w:r>
        <w:softHyphen/>
      </w:r>
      <w:r w:rsidRPr="00A52C6A">
        <w:t>hältnismässig gross. Mit dem Umwandeln in ein anderes Format kann die elektro</w:t>
      </w:r>
      <w:r>
        <w:softHyphen/>
      </w:r>
      <w:r w:rsidRPr="00A52C6A">
        <w:t>nische Ü</w:t>
      </w:r>
      <w:r w:rsidR="008600F0">
        <w:t>bermittlung beschleunigt werden</w:t>
      </w:r>
      <w:r w:rsidR="00D73563">
        <w:t>.</w:t>
      </w:r>
      <w:r w:rsidR="008600F0">
        <w:br/>
      </w:r>
      <w:r w:rsidR="008600F0">
        <w:sym w:font="Wingdings" w:char="F0E0"/>
      </w:r>
      <w:r w:rsidR="008600F0">
        <w:t xml:space="preserve"> weitergeben als *.</w:t>
      </w:r>
      <w:proofErr w:type="spellStart"/>
      <w:r w:rsidR="008600F0">
        <w:t>zip</w:t>
      </w:r>
      <w:proofErr w:type="spellEnd"/>
    </w:p>
    <w:p w:rsidR="00A31D83" w:rsidRDefault="00A31D83" w:rsidP="007667D5">
      <w:pPr>
        <w:pStyle w:val="berschrift3"/>
      </w:pPr>
      <w:bookmarkStart w:id="28" w:name="_Toc87931767"/>
      <w:bookmarkStart w:id="29" w:name="_Toc298487799"/>
      <w:r w:rsidRPr="006F1F40">
        <w:t xml:space="preserve">ZIP – </w:t>
      </w:r>
      <w:r w:rsidRPr="0006365B">
        <w:t>Dateien</w:t>
      </w:r>
      <w:r w:rsidRPr="006F1F40">
        <w:t xml:space="preserve"> komprimieren</w:t>
      </w:r>
      <w:bookmarkEnd w:id="28"/>
      <w:bookmarkEnd w:id="29"/>
    </w:p>
    <w:p w:rsidR="007113CD" w:rsidRDefault="00C0633B" w:rsidP="007113CD">
      <w:r>
        <w:rPr>
          <w:noProof/>
          <w:lang w:eastAsia="de-CH"/>
        </w:rPr>
        <mc:AlternateContent>
          <mc:Choice Requires="wps">
            <w:drawing>
              <wp:anchor distT="0" distB="0" distL="114300" distR="114300" simplePos="0" relativeHeight="252024320" behindDoc="0" locked="0" layoutInCell="1" allowOverlap="1" wp14:anchorId="44B017A6" wp14:editId="32880DCD">
                <wp:simplePos x="0" y="0"/>
                <wp:positionH relativeFrom="column">
                  <wp:posOffset>0</wp:posOffset>
                </wp:positionH>
                <wp:positionV relativeFrom="paragraph">
                  <wp:posOffset>906780</wp:posOffset>
                </wp:positionV>
                <wp:extent cx="5652135" cy="470535"/>
                <wp:effectExtent l="38100" t="38100" r="43815" b="43815"/>
                <wp:wrapSquare wrapText="bothSides"/>
                <wp:docPr id="10" name="Text Box 8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2135" cy="470535"/>
                        </a:xfrm>
                        <a:prstGeom prst="rect">
                          <a:avLst/>
                        </a:prstGeom>
                        <a:solidFill>
                          <a:srgbClr val="FFFFFF"/>
                        </a:solidFill>
                        <a:ln w="76200" cmpd="tri">
                          <a:solidFill>
                            <a:srgbClr val="002060"/>
                          </a:solidFill>
                          <a:miter lim="800000"/>
                          <a:headEnd/>
                          <a:tailEnd/>
                        </a:ln>
                      </wps:spPr>
                      <wps:txbx>
                        <w:txbxContent>
                          <w:p w:rsidR="00001EF6" w:rsidRPr="00C0633B" w:rsidRDefault="00001EF6" w:rsidP="00C0633B">
                            <w:pPr>
                              <w:jc w:val="center"/>
                              <w:rPr>
                                <w:sz w:val="24"/>
                                <w:szCs w:val="24"/>
                              </w:rPr>
                            </w:pPr>
                            <w:proofErr w:type="spellStart"/>
                            <w:r>
                              <w:rPr>
                                <w:sz w:val="24"/>
                                <w:szCs w:val="24"/>
                              </w:rPr>
                              <w:t>Entzipp</w:t>
                            </w:r>
                            <w:r w:rsidRPr="00C0633B">
                              <w:rPr>
                                <w:sz w:val="24"/>
                                <w:szCs w:val="24"/>
                              </w:rPr>
                              <w:t>en</w:t>
                            </w:r>
                            <w:proofErr w:type="spellEnd"/>
                            <w:r w:rsidRPr="00C0633B">
                              <w:rPr>
                                <w:sz w:val="24"/>
                                <w:szCs w:val="24"/>
                              </w:rPr>
                              <w:t xml:space="preserve"> Sie eine .</w:t>
                            </w:r>
                            <w:proofErr w:type="spellStart"/>
                            <w:r w:rsidRPr="00C0633B">
                              <w:rPr>
                                <w:sz w:val="24"/>
                                <w:szCs w:val="24"/>
                              </w:rPr>
                              <w:t>zip</w:t>
                            </w:r>
                            <w:proofErr w:type="spellEnd"/>
                            <w:r w:rsidRPr="00C0633B">
                              <w:rPr>
                                <w:sz w:val="24"/>
                                <w:szCs w:val="24"/>
                              </w:rPr>
                              <w:t>-Datei unbedingt, bevor Sie damit arbeiten.</w:t>
                            </w:r>
                          </w:p>
                          <w:p w:rsidR="00001EF6" w:rsidRPr="0065577F" w:rsidRDefault="00001EF6" w:rsidP="00C0633B">
                            <w:pPr>
                              <w:pStyle w:val="Aufzhlungszeichen2"/>
                              <w:numPr>
                                <w:ilvl w:val="0"/>
                                <w:numId w:val="0"/>
                              </w:numPr>
                              <w:ind w:left="851" w:right="1132"/>
                            </w:pPr>
                          </w:p>
                        </w:txbxContent>
                      </wps:txbx>
                      <wps:bodyPr rot="0" vert="horz" wrap="square" lIns="91440" tIns="90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7" type="#_x0000_t202" style="position:absolute;margin-left:0;margin-top:71.4pt;width:445.05pt;height:37.05pt;z-index:2520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" strokecolor="#002060" strokeweight="6pt">
                <v:stroke linestyle="thickBetweenThin"/>
                <v:textbox inset=",2.5mm,,2.5mm">
                  <w:txbxContent>
                    <w:p w:rsidR="001073F2" w:rsidRPr="00C0633B" w:rsidRDefault="001073F2" w:rsidP="00C0633B">
                      <w:pPr>
                        <w:jc w:val="center"/>
                        <w:rPr>
                          <w:sz w:val="24"/>
                          <w:szCs w:val="24"/>
                        </w:rPr>
                      </w:pPr>
                      <w:proofErr w:type="spellStart"/>
                      <w:r>
                        <w:rPr>
                          <w:sz w:val="24"/>
                          <w:szCs w:val="24"/>
                        </w:rPr>
                        <w:t>Entzipp</w:t>
                      </w:r>
                      <w:r w:rsidRPr="00C0633B">
                        <w:rPr>
                          <w:sz w:val="24"/>
                          <w:szCs w:val="24"/>
                        </w:rPr>
                        <w:t>en</w:t>
                      </w:r>
                      <w:proofErr w:type="spellEnd"/>
                      <w:r w:rsidRPr="00C0633B">
                        <w:rPr>
                          <w:sz w:val="24"/>
                          <w:szCs w:val="24"/>
                        </w:rPr>
                        <w:t xml:space="preserve"> Sie eine .</w:t>
                      </w:r>
                      <w:proofErr w:type="spellStart"/>
                      <w:r w:rsidRPr="00C0633B">
                        <w:rPr>
                          <w:sz w:val="24"/>
                          <w:szCs w:val="24"/>
                        </w:rPr>
                        <w:t>zip</w:t>
                      </w:r>
                      <w:proofErr w:type="spellEnd"/>
                      <w:r w:rsidRPr="00C0633B">
                        <w:rPr>
                          <w:sz w:val="24"/>
                          <w:szCs w:val="24"/>
                        </w:rPr>
                        <w:t>-Datei unbedingt, bevor Sie damit arbeiten.</w:t>
                      </w:r>
                    </w:p>
                    <w:p w:rsidR="001073F2" w:rsidRPr="0065577F" w:rsidRDefault="001073F2" w:rsidP="00C0633B">
                      <w:pPr>
                        <w:pStyle w:val="Aufzhlungszeichen2"/>
                        <w:numPr>
                          <w:ilvl w:val="0"/>
                          <w:numId w:val="0"/>
                        </w:numPr>
                        <w:ind w:left="851" w:right="1132"/>
                      </w:pPr>
                    </w:p>
                  </w:txbxContent>
                </v:textbox>
                <w10:wrap type="square"/>
              </v:shape>
            </w:pict>
          </mc:Fallback>
        </mc:AlternateContent>
      </w:r>
      <w:r w:rsidR="007113CD">
        <w:t xml:space="preserve">Ein Zip-Programm </w:t>
      </w:r>
      <w:r>
        <w:t>kann Dateien komprimieren, sodass sie weniger Speicherplatz beanspruchen</w:t>
      </w:r>
      <w:r w:rsidR="00640A3A">
        <w:t>,</w:t>
      </w:r>
      <w:r>
        <w:t xml:space="preserve"> ohne dass der Inhalt verändert wird. Das gleiche Programm kann eine gezippte Datei auch wieder </w:t>
      </w:r>
      <w:proofErr w:type="spellStart"/>
      <w:r>
        <w:t>entzi</w:t>
      </w:r>
      <w:r w:rsidR="00640A3A">
        <w:t>p</w:t>
      </w:r>
      <w:r>
        <w:t>pen</w:t>
      </w:r>
      <w:proofErr w:type="spellEnd"/>
      <w:r>
        <w:t xml:space="preserve"> (extrahieren). Dateien, die gezippt sind, haben die Endung .</w:t>
      </w:r>
      <w:proofErr w:type="spellStart"/>
      <w:r>
        <w:t>zip</w:t>
      </w:r>
      <w:proofErr w:type="spellEnd"/>
      <w:r>
        <w:t>.</w:t>
      </w:r>
    </w:p>
    <w:p w:rsidR="00C0633B" w:rsidRDefault="00C0633B" w:rsidP="00C0633B"/>
    <w:p w:rsidR="00C0633B" w:rsidRDefault="00C0633B" w:rsidP="00C0633B">
      <w:r>
        <w:t>Wir empfehlen Ihnen deshalb folgende Arbeitsweise:</w:t>
      </w:r>
    </w:p>
    <w:p w:rsidR="00A31D83" w:rsidRPr="00A52C6A" w:rsidRDefault="00A31D83" w:rsidP="008325C5">
      <w:r w:rsidRPr="00A52C6A">
        <w:lastRenderedPageBreak/>
        <w:t xml:space="preserve">Eine </w:t>
      </w:r>
      <w:r w:rsidR="00E76DF4">
        <w:t>"</w:t>
      </w:r>
      <w:r w:rsidRPr="00A52C6A">
        <w:t>gezi</w:t>
      </w:r>
      <w:r w:rsidR="00640A3A">
        <w:t>p</w:t>
      </w:r>
      <w:r w:rsidRPr="00A52C6A">
        <w:t>pte</w:t>
      </w:r>
      <w:r w:rsidR="00E76DF4">
        <w:t>"</w:t>
      </w:r>
      <w:r w:rsidRPr="00A52C6A">
        <w:t xml:space="preserve"> Datei – egal ob Word-Dokument oder </w:t>
      </w:r>
      <w:r w:rsidR="00D20167" w:rsidRPr="00A52C6A">
        <w:t>sonst was</w:t>
      </w:r>
    </w:p>
    <w:p w:rsidR="00A31D83" w:rsidRPr="00A52C6A" w:rsidRDefault="00A31D83" w:rsidP="008325C5">
      <w:pPr>
        <w:numPr>
          <w:ilvl w:val="0"/>
          <w:numId w:val="4"/>
        </w:numPr>
      </w:pPr>
      <w:r w:rsidRPr="00A52C6A">
        <w:t>ist höchstwahrscheinlich kleiner als die Quelldatei</w:t>
      </w:r>
      <w:r w:rsidR="00D73563">
        <w:t>.</w:t>
      </w:r>
    </w:p>
    <w:p w:rsidR="00A31D83" w:rsidRPr="00A52C6A" w:rsidRDefault="00A31D83" w:rsidP="008325C5">
      <w:pPr>
        <w:numPr>
          <w:ilvl w:val="0"/>
          <w:numId w:val="4"/>
        </w:numPr>
      </w:pPr>
      <w:r w:rsidRPr="00A52C6A">
        <w:t xml:space="preserve">wird beim </w:t>
      </w:r>
      <w:r w:rsidR="00D20167" w:rsidRPr="00A52C6A">
        <w:t>E-Mail</w:t>
      </w:r>
      <w:r w:rsidRPr="00A52C6A">
        <w:t>-Versand</w:t>
      </w:r>
      <w:r>
        <w:t xml:space="preserve"> höchstwahrscheinlich</w:t>
      </w:r>
      <w:r w:rsidRPr="00A52C6A">
        <w:t xml:space="preserve"> nicht gesperrt</w:t>
      </w:r>
      <w:r w:rsidR="00D73563">
        <w:t>.</w:t>
      </w:r>
    </w:p>
    <w:p w:rsidR="00A31D83" w:rsidRDefault="00A31D83" w:rsidP="008325C5">
      <w:pPr>
        <w:numPr>
          <w:ilvl w:val="0"/>
          <w:numId w:val="4"/>
        </w:numPr>
      </w:pPr>
      <w:r w:rsidRPr="00A52C6A">
        <w:t xml:space="preserve">kann vom Empfänger </w:t>
      </w:r>
      <w:r>
        <w:t xml:space="preserve">auf älteren Betriebssystemen </w:t>
      </w:r>
      <w:r w:rsidRPr="00A52C6A">
        <w:t>mit Freeware</w:t>
      </w:r>
      <w:r>
        <w:t xml:space="preserve">, auf neueren (z.B. Windows </w:t>
      </w:r>
      <w:r w:rsidR="00CE40B5">
        <w:t>Vista oder 7</w:t>
      </w:r>
      <w:r>
        <w:t>) mit dem Betriebssystem selbst</w:t>
      </w:r>
      <w:r w:rsidRPr="00A52C6A">
        <w:t xml:space="preserve"> wieder </w:t>
      </w:r>
      <w:r w:rsidR="00E76DF4">
        <w:t>"</w:t>
      </w:r>
      <w:proofErr w:type="spellStart"/>
      <w:r w:rsidRPr="00A52C6A">
        <w:t>entzi</w:t>
      </w:r>
      <w:r w:rsidR="00640A3A">
        <w:t>p</w:t>
      </w:r>
      <w:r w:rsidRPr="00A52C6A">
        <w:t>pt</w:t>
      </w:r>
      <w:proofErr w:type="spellEnd"/>
      <w:r w:rsidR="00E76DF4">
        <w:t>"</w:t>
      </w:r>
      <w:r w:rsidRPr="00A52C6A">
        <w:t xml:space="preserve"> werden</w:t>
      </w:r>
      <w:r w:rsidR="00D73563">
        <w:t>.</w:t>
      </w:r>
    </w:p>
    <w:p w:rsidR="007D29CB" w:rsidRDefault="007D29CB" w:rsidP="00A35FCB">
      <w:r>
        <w:t xml:space="preserve">Beschreibung des ZIP-Formats: siehe </w:t>
      </w:r>
      <w:hyperlink r:id="rId45" w:history="1">
        <w:r w:rsidR="00640A3A">
          <w:rPr>
            <w:rStyle w:val="Hyperlink"/>
          </w:rPr>
          <w:t>de</w:t>
        </w:r>
        <w:r w:rsidR="00784C46">
          <w:rPr>
            <w:rStyle w:val="Hyperlink"/>
          </w:rPr>
          <w:t xml:space="preserve">.wikipedia.org (Suchbegriff: </w:t>
        </w:r>
        <w:proofErr w:type="spellStart"/>
        <w:r w:rsidR="00784C46">
          <w:rPr>
            <w:rStyle w:val="Hyperlink"/>
          </w:rPr>
          <w:t>zip</w:t>
        </w:r>
        <w:proofErr w:type="spellEnd"/>
        <w:r w:rsidR="00784C46">
          <w:rPr>
            <w:rStyle w:val="Hyperlink"/>
          </w:rPr>
          <w:t xml:space="preserve"> </w:t>
        </w:r>
        <w:r w:rsidR="00640A3A">
          <w:rPr>
            <w:rStyle w:val="Hyperlink"/>
          </w:rPr>
          <w:t>Dateif</w:t>
        </w:r>
        <w:r w:rsidR="00784C46">
          <w:rPr>
            <w:rStyle w:val="Hyperlink"/>
          </w:rPr>
          <w:t>ormat)</w:t>
        </w:r>
      </w:hyperlink>
    </w:p>
    <w:p w:rsidR="00A31D83" w:rsidRPr="00AD68A0" w:rsidRDefault="00A31D83" w:rsidP="007667D5">
      <w:pPr>
        <w:pStyle w:val="berschrift4"/>
      </w:pPr>
      <w:bookmarkStart w:id="30" w:name="_Toc87931768"/>
      <w:proofErr w:type="spellStart"/>
      <w:r w:rsidRPr="00AD68A0">
        <w:t>ZipGenius</w:t>
      </w:r>
      <w:proofErr w:type="spellEnd"/>
      <w:r w:rsidRPr="00AD68A0">
        <w:t xml:space="preserve"> installieren</w:t>
      </w:r>
      <w:bookmarkEnd w:id="30"/>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1D83" w:rsidRPr="00497220" w:rsidTr="00940602">
        <w:trPr>
          <w:cantSplit/>
        </w:trPr>
        <w:tc>
          <w:tcPr>
            <w:tcW w:w="9178" w:type="dxa"/>
          </w:tcPr>
          <w:p w:rsidR="00A31D83" w:rsidRPr="00497220" w:rsidRDefault="00383FA5" w:rsidP="00B70010">
            <w:pPr>
              <w:pStyle w:val="NummerierteListe"/>
              <w:numPr>
                <w:ilvl w:val="0"/>
                <w:numId w:val="21"/>
              </w:numPr>
              <w:rPr>
                <w:lang w:eastAsia="de-CH"/>
              </w:rPr>
            </w:pPr>
            <w:r>
              <w:rPr>
                <w:lang w:eastAsia="de-CH"/>
              </w:rPr>
              <w:t>Sofern Sie noch kein „Zip-Programm“ installiert haben</w:t>
            </w:r>
            <w:r w:rsidR="00D20167">
              <w:rPr>
                <w:lang w:eastAsia="de-CH"/>
              </w:rPr>
              <w:t>,</w:t>
            </w:r>
            <w:r>
              <w:rPr>
                <w:lang w:eastAsia="de-CH"/>
              </w:rPr>
              <w:t xml:space="preserve"> können</w:t>
            </w:r>
            <w:r w:rsidR="001828AD">
              <w:rPr>
                <w:lang w:eastAsia="de-CH"/>
              </w:rPr>
              <w:t xml:space="preserve"> Sie mit zg63</w:t>
            </w:r>
            <w:r w:rsidR="00A31D83" w:rsidRPr="00497220">
              <w:rPr>
                <w:lang w:eastAsia="de-CH"/>
              </w:rPr>
              <w:t xml:space="preserve">std.exe </w:t>
            </w:r>
            <w:proofErr w:type="spellStart"/>
            <w:r w:rsidR="00A31D83" w:rsidRPr="00497220">
              <w:rPr>
                <w:lang w:eastAsia="de-CH"/>
              </w:rPr>
              <w:t>ZipGenius</w:t>
            </w:r>
            <w:proofErr w:type="spellEnd"/>
            <w:r w:rsidR="00A31D83" w:rsidRPr="00497220">
              <w:rPr>
                <w:lang w:eastAsia="de-CH"/>
              </w:rPr>
              <w:t xml:space="preserve"> auf Ihrem Computer</w:t>
            </w:r>
            <w:r>
              <w:rPr>
                <w:lang w:eastAsia="de-CH"/>
              </w:rPr>
              <w:t xml:space="preserve"> installieren</w:t>
            </w:r>
            <w:r w:rsidR="00A31D83" w:rsidRPr="00497220">
              <w:rPr>
                <w:lang w:eastAsia="de-CH"/>
              </w:rPr>
              <w:t>.</w:t>
            </w:r>
            <w:r>
              <w:rPr>
                <w:lang w:eastAsia="de-CH"/>
              </w:rPr>
              <w:t xml:space="preserve"> </w:t>
            </w:r>
          </w:p>
          <w:p w:rsidR="00A31D83" w:rsidRPr="00497220" w:rsidRDefault="00A31D83" w:rsidP="008325C5">
            <w:pPr>
              <w:pStyle w:val="Eingerckt"/>
              <w:rPr>
                <w:noProof/>
                <w:lang w:eastAsia="de-CH"/>
              </w:rPr>
            </w:pPr>
            <w:r w:rsidRPr="00497220">
              <w:rPr>
                <w:noProof/>
                <w:lang w:eastAsia="de-CH"/>
              </w:rPr>
              <w:t>Wenn Sie während der Installation nach Einstellungen gefragt werden, wählen Sie am besten die Standard-Optionen.</w:t>
            </w:r>
          </w:p>
        </w:tc>
      </w:tr>
    </w:tbl>
    <w:p w:rsidR="00A31D83" w:rsidRPr="00A52C6A" w:rsidRDefault="00A31D83" w:rsidP="00A31D83">
      <w:pPr>
        <w:pStyle w:val="berschrift4"/>
      </w:pPr>
      <w:bookmarkStart w:id="31" w:name="_Toc87931769"/>
      <w:bookmarkStart w:id="32" w:name="_Ref178590731"/>
      <w:bookmarkStart w:id="33" w:name="_Ref178590735"/>
      <w:r w:rsidRPr="00A52C6A">
        <w:t>Dateien komprimieren und dekomprimieren</w:t>
      </w:r>
      <w:bookmarkEnd w:id="31"/>
      <w:bookmarkEnd w:id="32"/>
      <w:bookmarkEnd w:id="33"/>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1D83" w:rsidRPr="00497220" w:rsidTr="00940602">
        <w:trPr>
          <w:cantSplit/>
        </w:trPr>
        <w:tc>
          <w:tcPr>
            <w:tcW w:w="9178" w:type="dxa"/>
          </w:tcPr>
          <w:p w:rsidR="00A31D83" w:rsidRPr="00497220" w:rsidRDefault="00122DE4" w:rsidP="00B70010">
            <w:pPr>
              <w:pStyle w:val="NummerierteListe"/>
              <w:numPr>
                <w:ilvl w:val="0"/>
                <w:numId w:val="30"/>
              </w:numPr>
            </w:pPr>
            <w:r>
              <w:rPr>
                <w:noProof/>
                <w:lang w:eastAsia="de-CH"/>
              </w:rPr>
              <w:drawing>
                <wp:anchor distT="0" distB="114935" distL="114300" distR="0" simplePos="0" relativeHeight="251685376" behindDoc="0" locked="0" layoutInCell="1" allowOverlap="1" wp14:anchorId="28864ACA" wp14:editId="42EFEEA4">
                  <wp:simplePos x="0" y="0"/>
                  <wp:positionH relativeFrom="column">
                    <wp:align>right</wp:align>
                  </wp:positionH>
                  <wp:positionV relativeFrom="line">
                    <wp:align>top</wp:align>
                  </wp:positionV>
                  <wp:extent cx="2743200" cy="2331720"/>
                  <wp:effectExtent l="0" t="0" r="0" b="0"/>
                  <wp:wrapSquare wrapText="left"/>
                  <wp:docPr id="871" name="Bild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6" cstate="email">
                            <a:extLst>
                              <a:ext uri="{28A0092B-C50C-407E-A947-70E740481C1C}">
                                <a14:useLocalDpi xmlns:a14="http://schemas.microsoft.com/office/drawing/2010/main" val="0"/>
                              </a:ext>
                            </a:extLst>
                          </a:blip>
                          <a:srcRect/>
                          <a:stretch>
                            <a:fillRect/>
                          </a:stretch>
                        </pic:blipFill>
                        <pic:spPr bwMode="auto">
                          <a:xfrm>
                            <a:off x="0" y="0"/>
                            <a:ext cx="2743200" cy="2331720"/>
                          </a:xfrm>
                          <a:prstGeom prst="rect">
                            <a:avLst/>
                          </a:prstGeom>
                          <a:noFill/>
                          <a:ln>
                            <a:noFill/>
                          </a:ln>
                        </pic:spPr>
                      </pic:pic>
                    </a:graphicData>
                  </a:graphic>
                  <wp14:sizeRelH relativeFrom="page">
                    <wp14:pctWidth>0</wp14:pctWidth>
                  </wp14:sizeRelH>
                  <wp14:sizeRelV relativeFrom="page">
                    <wp14:pctHeight>0</wp14:pctHeight>
                  </wp14:sizeRelV>
                </wp:anchor>
              </w:drawing>
            </w:r>
            <w:r w:rsidR="00A31D83" w:rsidRPr="00497220">
              <w:t>Öffnen Sie den Windows-Explorer und suchen Sie die Datei, die Sie komprimieren möchten.</w:t>
            </w:r>
          </w:p>
          <w:p w:rsidR="00A31D83" w:rsidRPr="00497220" w:rsidRDefault="00A31D83" w:rsidP="00A31D83">
            <w:pPr>
              <w:pStyle w:val="Eingerckt"/>
              <w:rPr>
                <w:noProof/>
              </w:rPr>
            </w:pPr>
            <w:r w:rsidRPr="00497220">
              <w:rPr>
                <w:noProof/>
              </w:rPr>
              <w:t>Im Kontext</w:t>
            </w:r>
            <w:r w:rsidR="0025507B">
              <w:rPr>
                <w:noProof/>
              </w:rPr>
              <w:t>Menü</w:t>
            </w:r>
            <w:r w:rsidRPr="00497220">
              <w:rPr>
                <w:noProof/>
              </w:rPr>
              <w:t xml:space="preserve"> finden Sie den Eintrag </w:t>
            </w:r>
            <w:r w:rsidRPr="00497220">
              <w:rPr>
                <w:noProof/>
                <w:bdr w:val="single" w:sz="4" w:space="0" w:color="auto"/>
              </w:rPr>
              <w:t>ZipGenius</w:t>
            </w:r>
            <w:r w:rsidRPr="00497220">
              <w:rPr>
                <w:noProof/>
              </w:rPr>
              <w:t xml:space="preserve"> und in dessen Unter</w:t>
            </w:r>
            <w:r w:rsidR="0025507B">
              <w:rPr>
                <w:noProof/>
              </w:rPr>
              <w:t>Menü</w:t>
            </w:r>
            <w:r w:rsidRPr="00497220">
              <w:rPr>
                <w:noProof/>
              </w:rPr>
              <w:t xml:space="preserve"> den Eintrag </w:t>
            </w:r>
            <w:r w:rsidRPr="00497220">
              <w:rPr>
                <w:noProof/>
                <w:bdr w:val="single" w:sz="4" w:space="0" w:color="auto"/>
              </w:rPr>
              <w:t>Add to (Dateiname)</w:t>
            </w:r>
            <w:r w:rsidRPr="00497220">
              <w:rPr>
                <w:noProof/>
              </w:rPr>
              <w:t>.</w:t>
            </w:r>
          </w:p>
        </w:tc>
      </w:tr>
      <w:tr w:rsidR="00A31D83" w:rsidRPr="00497220" w:rsidTr="00940602">
        <w:trPr>
          <w:cantSplit/>
        </w:trPr>
        <w:tc>
          <w:tcPr>
            <w:tcW w:w="9178" w:type="dxa"/>
          </w:tcPr>
          <w:p w:rsidR="00A31D83" w:rsidRPr="00497220" w:rsidRDefault="00122DE4" w:rsidP="00A31D83">
            <w:pPr>
              <w:pStyle w:val="NummerierteListe"/>
            </w:pPr>
            <w:r>
              <w:rPr>
                <w:noProof/>
                <w:lang w:eastAsia="de-CH"/>
              </w:rPr>
              <w:drawing>
                <wp:anchor distT="0" distB="114935" distL="114300" distR="0" simplePos="0" relativeHeight="251686400" behindDoc="0" locked="0" layoutInCell="1" allowOverlap="1" wp14:anchorId="09A2D975" wp14:editId="477D02BE">
                  <wp:simplePos x="0" y="0"/>
                  <wp:positionH relativeFrom="column">
                    <wp:align>right</wp:align>
                  </wp:positionH>
                  <wp:positionV relativeFrom="line">
                    <wp:align>top</wp:align>
                  </wp:positionV>
                  <wp:extent cx="2743200" cy="2639695"/>
                  <wp:effectExtent l="0" t="0" r="0" b="8255"/>
                  <wp:wrapSquare wrapText="left"/>
                  <wp:docPr id="872" name="Bild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7" cstate="email">
                            <a:extLst>
                              <a:ext uri="{28A0092B-C50C-407E-A947-70E740481C1C}">
                                <a14:useLocalDpi xmlns:a14="http://schemas.microsoft.com/office/drawing/2010/main" val="0"/>
                              </a:ext>
                            </a:extLst>
                          </a:blip>
                          <a:srcRect/>
                          <a:stretch>
                            <a:fillRect/>
                          </a:stretch>
                        </pic:blipFill>
                        <pic:spPr bwMode="auto">
                          <a:xfrm>
                            <a:off x="0" y="0"/>
                            <a:ext cx="2743200" cy="2639695"/>
                          </a:xfrm>
                          <a:prstGeom prst="rect">
                            <a:avLst/>
                          </a:prstGeom>
                          <a:noFill/>
                          <a:ln>
                            <a:noFill/>
                          </a:ln>
                        </pic:spPr>
                      </pic:pic>
                    </a:graphicData>
                  </a:graphic>
                  <wp14:sizeRelH relativeFrom="page">
                    <wp14:pctWidth>0</wp14:pctWidth>
                  </wp14:sizeRelH>
                  <wp14:sizeRelV relativeFrom="page">
                    <wp14:pctHeight>0</wp14:pctHeight>
                  </wp14:sizeRelV>
                </wp:anchor>
              </w:drawing>
            </w:r>
            <w:r w:rsidR="00A31D83" w:rsidRPr="00497220">
              <w:t>Um eine gezi</w:t>
            </w:r>
            <w:r w:rsidR="00D20167">
              <w:t>p</w:t>
            </w:r>
            <w:r w:rsidR="00A31D83" w:rsidRPr="00497220">
              <w:t>pte Datei auszupacken, gehen Sie analog vor:</w:t>
            </w:r>
          </w:p>
          <w:p w:rsidR="00A31D83" w:rsidRPr="00497220" w:rsidRDefault="00A31D83" w:rsidP="00A31D83">
            <w:pPr>
              <w:pStyle w:val="Eingerckt"/>
              <w:rPr>
                <w:noProof/>
              </w:rPr>
            </w:pPr>
            <w:r w:rsidRPr="00497220">
              <w:rPr>
                <w:noProof/>
              </w:rPr>
              <w:t>Suchen Sie die Datei, die Sie dekomprimieren möchten.</w:t>
            </w:r>
          </w:p>
          <w:p w:rsidR="00A31D83" w:rsidRPr="00497220" w:rsidRDefault="00A31D83" w:rsidP="00A31D83">
            <w:pPr>
              <w:pStyle w:val="Eingerckt"/>
              <w:rPr>
                <w:noProof/>
              </w:rPr>
            </w:pPr>
            <w:r w:rsidRPr="00497220">
              <w:rPr>
                <w:noProof/>
              </w:rPr>
              <w:t>Im Kontext</w:t>
            </w:r>
            <w:r w:rsidR="0025507B">
              <w:rPr>
                <w:noProof/>
              </w:rPr>
              <w:t>Menü</w:t>
            </w:r>
            <w:r w:rsidRPr="00497220">
              <w:rPr>
                <w:noProof/>
              </w:rPr>
              <w:t xml:space="preserve"> finden Sie den Eintrag </w:t>
            </w:r>
            <w:r w:rsidRPr="00497220">
              <w:rPr>
                <w:noProof/>
                <w:bdr w:val="single" w:sz="4" w:space="0" w:color="auto"/>
              </w:rPr>
              <w:t>ZipGenius</w:t>
            </w:r>
            <w:r w:rsidRPr="00497220">
              <w:rPr>
                <w:noProof/>
              </w:rPr>
              <w:t xml:space="preserve"> und in dessen Unter</w:t>
            </w:r>
            <w:r w:rsidR="0025507B">
              <w:rPr>
                <w:noProof/>
              </w:rPr>
              <w:t>Menü</w:t>
            </w:r>
            <w:r w:rsidRPr="00497220">
              <w:rPr>
                <w:noProof/>
              </w:rPr>
              <w:t xml:space="preserve"> den Eintrag </w:t>
            </w:r>
            <w:r w:rsidRPr="00497220">
              <w:rPr>
                <w:noProof/>
                <w:bdr w:val="single" w:sz="4" w:space="0" w:color="auto"/>
              </w:rPr>
              <w:t>Extract here</w:t>
            </w:r>
            <w:r w:rsidRPr="00497220">
              <w:rPr>
                <w:noProof/>
              </w:rPr>
              <w:t>.</w:t>
            </w:r>
          </w:p>
        </w:tc>
      </w:tr>
    </w:tbl>
    <w:p w:rsidR="00A31D83" w:rsidRDefault="00A31D83" w:rsidP="007667D5">
      <w:pPr>
        <w:pStyle w:val="berschrift3"/>
      </w:pPr>
      <w:r>
        <w:br w:type="page"/>
      </w:r>
      <w:bookmarkStart w:id="34" w:name="_Toc87931764"/>
      <w:bookmarkStart w:id="35" w:name="_Toc298487800"/>
      <w:r w:rsidRPr="00A52C6A">
        <w:lastRenderedPageBreak/>
        <w:t xml:space="preserve">PDF – Portable </w:t>
      </w:r>
      <w:proofErr w:type="spellStart"/>
      <w:r w:rsidRPr="00A52C6A">
        <w:t>Document</w:t>
      </w:r>
      <w:proofErr w:type="spellEnd"/>
      <w:r w:rsidRPr="00A52C6A">
        <w:t xml:space="preserve"> Format</w:t>
      </w:r>
      <w:bookmarkEnd w:id="34"/>
      <w:bookmarkEnd w:id="35"/>
    </w:p>
    <w:p w:rsidR="007D29CB" w:rsidRPr="007D29CB" w:rsidRDefault="007D29CB" w:rsidP="00A35FCB">
      <w:r>
        <w:t>Ein PDF-Dokument</w:t>
      </w:r>
    </w:p>
    <w:p w:rsidR="00A31D83" w:rsidRPr="00A52C6A" w:rsidRDefault="00A31D83" w:rsidP="008325C5">
      <w:pPr>
        <w:numPr>
          <w:ilvl w:val="0"/>
          <w:numId w:val="3"/>
        </w:numPr>
      </w:pPr>
      <w:r w:rsidRPr="00A52C6A">
        <w:t>kann mit vielen Gratis-Readern gelesen werden (z.B. Adobe Reader)</w:t>
      </w:r>
      <w:r w:rsidR="00D73563">
        <w:t>.</w:t>
      </w:r>
    </w:p>
    <w:p w:rsidR="00A31D83" w:rsidRPr="00A52C6A" w:rsidRDefault="00A31D83" w:rsidP="008325C5">
      <w:pPr>
        <w:numPr>
          <w:ilvl w:val="0"/>
          <w:numId w:val="3"/>
        </w:numPr>
      </w:pPr>
      <w:r w:rsidRPr="00A52C6A">
        <w:t>kann vom Empfänger nicht weiterbearbeitet und verändert werden</w:t>
      </w:r>
      <w:r w:rsidR="00D73563">
        <w:t>.</w:t>
      </w:r>
    </w:p>
    <w:p w:rsidR="00A31D83" w:rsidRPr="00A52C6A" w:rsidRDefault="00A31D83" w:rsidP="008325C5">
      <w:pPr>
        <w:numPr>
          <w:ilvl w:val="0"/>
          <w:numId w:val="3"/>
        </w:numPr>
      </w:pPr>
      <w:r w:rsidRPr="00A52C6A">
        <w:t xml:space="preserve">wird beim </w:t>
      </w:r>
      <w:r w:rsidR="00D20167" w:rsidRPr="00A52C6A">
        <w:t>E-Mail</w:t>
      </w:r>
      <w:r w:rsidRPr="00A52C6A">
        <w:t>-Versand nicht gesperrt</w:t>
      </w:r>
      <w:r w:rsidR="00D73563">
        <w:t>.</w:t>
      </w:r>
    </w:p>
    <w:p w:rsidR="00A31D83" w:rsidRPr="00A52C6A" w:rsidRDefault="00A31D83" w:rsidP="008325C5">
      <w:pPr>
        <w:numPr>
          <w:ilvl w:val="0"/>
          <w:numId w:val="3"/>
        </w:numPr>
      </w:pPr>
      <w:r w:rsidRPr="00A52C6A">
        <w:t>ist meist kleiner als das zugrundeliegende Word-Dokument</w:t>
      </w:r>
      <w:r w:rsidR="00D73563">
        <w:t>.</w:t>
      </w:r>
    </w:p>
    <w:p w:rsidR="00A31D83" w:rsidRPr="00A52C6A" w:rsidRDefault="00A31D83" w:rsidP="00FF22B2">
      <w:r w:rsidRPr="00A52C6A">
        <w:t xml:space="preserve">Beschreibung des PDF-Formats: siehe </w:t>
      </w:r>
      <w:hyperlink r:id="rId48" w:history="1">
        <w:r w:rsidR="00784C46">
          <w:rPr>
            <w:rStyle w:val="Hyperlink"/>
          </w:rPr>
          <w:t>de.wikipedia.org (Suchbegriff PDF)</w:t>
        </w:r>
      </w:hyperlink>
    </w:p>
    <w:p w:rsidR="00A31D83" w:rsidRPr="00A52C6A" w:rsidRDefault="00A31D83" w:rsidP="008325C5">
      <w:pPr>
        <w:pStyle w:val="berschrift4"/>
      </w:pPr>
      <w:bookmarkStart w:id="36" w:name="_Toc87931766"/>
      <w:r w:rsidRPr="00A52C6A">
        <w:t>PDF aus Word-Dokument herstellen</w:t>
      </w:r>
      <w:bookmarkEnd w:id="36"/>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1D83" w:rsidRPr="00497220" w:rsidTr="00940602">
        <w:trPr>
          <w:cantSplit/>
        </w:trPr>
        <w:tc>
          <w:tcPr>
            <w:tcW w:w="9178" w:type="dxa"/>
          </w:tcPr>
          <w:p w:rsidR="00A31D83" w:rsidRPr="00497220" w:rsidRDefault="00122DE4" w:rsidP="008325C5">
            <w:pPr>
              <w:pStyle w:val="NummerierteListe"/>
              <w:rPr>
                <w:lang w:eastAsia="de-CH"/>
              </w:rPr>
            </w:pPr>
            <w:r>
              <w:rPr>
                <w:noProof/>
                <w:lang w:eastAsia="de-CH"/>
              </w:rPr>
              <w:drawing>
                <wp:anchor distT="114935" distB="114935" distL="114300" distR="0" simplePos="0" relativeHeight="251824640" behindDoc="0" locked="0" layoutInCell="1" allowOverlap="1" wp14:anchorId="21DF176E" wp14:editId="069299BA">
                  <wp:simplePos x="0" y="0"/>
                  <wp:positionH relativeFrom="column">
                    <wp:align>right</wp:align>
                  </wp:positionH>
                  <wp:positionV relativeFrom="line">
                    <wp:align>top</wp:align>
                  </wp:positionV>
                  <wp:extent cx="2743200" cy="1529715"/>
                  <wp:effectExtent l="0" t="0" r="0" b="0"/>
                  <wp:wrapSquare wrapText="bothSides"/>
                  <wp:docPr id="10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9" cstate="email">
                            <a:extLst>
                              <a:ext uri="{28A0092B-C50C-407E-A947-70E740481C1C}">
                                <a14:useLocalDpi xmlns:a14="http://schemas.microsoft.com/office/drawing/2010/main" val="0"/>
                              </a:ext>
                            </a:extLst>
                          </a:blip>
                          <a:srcRect/>
                          <a:stretch>
                            <a:fillRect/>
                          </a:stretch>
                        </pic:blipFill>
                        <pic:spPr bwMode="auto">
                          <a:xfrm>
                            <a:off x="0" y="0"/>
                            <a:ext cx="2743200" cy="1529715"/>
                          </a:xfrm>
                          <a:prstGeom prst="rect">
                            <a:avLst/>
                          </a:prstGeom>
                          <a:noFill/>
                          <a:ln>
                            <a:noFill/>
                          </a:ln>
                        </pic:spPr>
                      </pic:pic>
                    </a:graphicData>
                  </a:graphic>
                  <wp14:sizeRelH relativeFrom="page">
                    <wp14:pctWidth>0</wp14:pctWidth>
                  </wp14:sizeRelH>
                  <wp14:sizeRelV relativeFrom="page">
                    <wp14:pctHeight>0</wp14:pctHeight>
                  </wp14:sizeRelV>
                </wp:anchor>
              </w:drawing>
            </w:r>
            <w:r w:rsidR="00A31D83" w:rsidRPr="00497220">
              <w:rPr>
                <w:lang w:eastAsia="de-CH"/>
              </w:rPr>
              <w:t>Öffnen Sie das Word-Dokument, welches Sie im PDF-Format speichern möchten.</w:t>
            </w:r>
          </w:p>
          <w:p w:rsidR="00A31D83" w:rsidRPr="00497220" w:rsidRDefault="00A31D83" w:rsidP="00224ED2">
            <w:pPr>
              <w:pStyle w:val="Eingerckt"/>
              <w:rPr>
                <w:noProof/>
                <w:lang w:eastAsia="de-CH"/>
              </w:rPr>
            </w:pPr>
            <w:r w:rsidRPr="00497220">
              <w:rPr>
                <w:noProof/>
                <w:lang w:eastAsia="de-CH"/>
              </w:rPr>
              <w:t xml:space="preserve">Öffnen Sie mit </w:t>
            </w:r>
            <w:r w:rsidR="0025507B">
              <w:rPr>
                <w:b/>
                <w:noProof/>
                <w:lang w:eastAsia="de-CH"/>
              </w:rPr>
              <w:t>Menü</w:t>
            </w:r>
            <w:r w:rsidR="00AC1055" w:rsidRPr="00AC1055">
              <w:rPr>
                <w:b/>
                <w:noProof/>
                <w:lang w:eastAsia="de-CH"/>
              </w:rPr>
              <w:t>band –</w:t>
            </w:r>
            <w:r w:rsidRPr="00497220">
              <w:rPr>
                <w:b/>
                <w:noProof/>
                <w:lang w:eastAsia="de-CH"/>
              </w:rPr>
              <w:t xml:space="preserve"> </w:t>
            </w:r>
            <w:r w:rsidR="00640A3A">
              <w:rPr>
                <w:b/>
                <w:noProof/>
                <w:lang w:eastAsia="de-CH"/>
              </w:rPr>
              <w:t>Datei</w:t>
            </w:r>
            <w:r w:rsidR="00640A3A" w:rsidRPr="00AC1055">
              <w:rPr>
                <w:b/>
                <w:noProof/>
                <w:lang w:eastAsia="de-CH"/>
              </w:rPr>
              <w:t xml:space="preserve"> –</w:t>
            </w:r>
            <w:r w:rsidR="00640A3A" w:rsidRPr="00497220">
              <w:rPr>
                <w:b/>
                <w:noProof/>
                <w:lang w:eastAsia="de-CH"/>
              </w:rPr>
              <w:t xml:space="preserve"> </w:t>
            </w:r>
            <w:r w:rsidRPr="00497220">
              <w:rPr>
                <w:b/>
                <w:noProof/>
                <w:lang w:eastAsia="de-CH"/>
              </w:rPr>
              <w:t xml:space="preserve">Speichern unter </w:t>
            </w:r>
            <w:r w:rsidRPr="00497220">
              <w:rPr>
                <w:noProof/>
                <w:lang w:eastAsia="de-CH"/>
              </w:rPr>
              <w:t xml:space="preserve"> das Fenster </w:t>
            </w:r>
            <w:r w:rsidR="00224ED2">
              <w:rPr>
                <w:rStyle w:val="Fenstertitel"/>
              </w:rPr>
              <w:t>Speichern unter</w:t>
            </w:r>
            <w:r w:rsidRPr="00497220">
              <w:rPr>
                <w:noProof/>
                <w:lang w:eastAsia="de-CH"/>
              </w:rPr>
              <w:t>.</w:t>
            </w:r>
          </w:p>
        </w:tc>
      </w:tr>
      <w:tr w:rsidR="00A31D83" w:rsidRPr="00497220" w:rsidTr="00940602">
        <w:trPr>
          <w:cantSplit/>
        </w:trPr>
        <w:tc>
          <w:tcPr>
            <w:tcW w:w="9178" w:type="dxa"/>
          </w:tcPr>
          <w:p w:rsidR="00A31D83" w:rsidRPr="00497220" w:rsidRDefault="00122DE4" w:rsidP="008325C5">
            <w:pPr>
              <w:pStyle w:val="NummerierteListe"/>
            </w:pPr>
            <w:r>
              <w:rPr>
                <w:noProof/>
                <w:lang w:eastAsia="de-CH"/>
              </w:rPr>
              <mc:AlternateContent>
                <mc:Choice Requires="wpg">
                  <w:drawing>
                    <wp:anchor distT="114935" distB="114935" distL="114300" distR="0" simplePos="0" relativeHeight="251826688" behindDoc="0" locked="0" layoutInCell="1" allowOverlap="1" wp14:anchorId="412021FA" wp14:editId="08C45083">
                      <wp:simplePos x="0" y="0"/>
                      <wp:positionH relativeFrom="column">
                        <wp:align>right</wp:align>
                      </wp:positionH>
                      <wp:positionV relativeFrom="line">
                        <wp:align>top</wp:align>
                      </wp:positionV>
                      <wp:extent cx="3596005" cy="2950845"/>
                      <wp:effectExtent l="6350" t="0" r="0" b="1905"/>
                      <wp:wrapSquare wrapText="bothSides"/>
                      <wp:docPr id="345" name="Group 108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96005" cy="2950845"/>
                                <a:chOff x="4821" y="8333"/>
                                <a:chExt cx="5667" cy="4650"/>
                              </a:xfrm>
                            </wpg:grpSpPr>
                            <pic:pic xmlns:pic="http://schemas.openxmlformats.org/drawingml/2006/picture">
                              <pic:nvPicPr>
                                <pic:cNvPr id="346" name="Grafik 1"/>
                                <pic:cNvPicPr>
                                  <a:picLocks noChangeAspect="1" noChangeArrowheads="1"/>
                                </pic:cNvPicPr>
                              </pic:nvPicPr>
                              <pic:blipFill>
                                <a:blip r:embed="rId50" cstate="email">
                                  <a:extLst>
                                    <a:ext uri="{28A0092B-C50C-407E-A947-70E740481C1C}">
                                      <a14:useLocalDpi xmlns:a14="http://schemas.microsoft.com/office/drawing/2010/main" val="0"/>
                                    </a:ext>
                                  </a:extLst>
                                </a:blip>
                                <a:srcRect/>
                                <a:stretch>
                                  <a:fillRect/>
                                </a:stretch>
                              </pic:blipFill>
                              <pic:spPr bwMode="auto">
                                <a:xfrm>
                                  <a:off x="4821" y="8333"/>
                                  <a:ext cx="5667" cy="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7" name="Oval 1087"/>
                              <wps:cNvSpPr>
                                <a:spLocks noChangeAspect="1" noChangeArrowheads="1"/>
                              </wps:cNvSpPr>
                              <wps:spPr bwMode="auto">
                                <a:xfrm>
                                  <a:off x="5138" y="11671"/>
                                  <a:ext cx="785" cy="225"/>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48" name="Oval 1088"/>
                              <wps:cNvSpPr>
                                <a:spLocks noChangeAspect="1" noChangeArrowheads="1"/>
                              </wps:cNvSpPr>
                              <wps:spPr bwMode="auto">
                                <a:xfrm>
                                  <a:off x="5438" y="12272"/>
                                  <a:ext cx="1053" cy="366"/>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89" o:spid="_x0000_s1026" style="position:absolute;margin-left:231.95pt;margin-top:0;width:283.15pt;height:232.35pt;z-index:251826688;mso-wrap-distance-top:9.05pt;mso-wrap-distance-right:0;mso-wrap-distance-bottom:9.05pt;mso-position-horizontal:right;mso-position-vertical:top;mso-position-vertical-relative:line" coordorigin="4821,8333" coordsize="5667,46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">
                      <o:lock v:ext="edit" aspectratio="t"/>
                      <v:shape id="Grafik 1" o:spid="_x0000_s1027" type="#_x0000_t75" style="position:absolute;left:4821;top:8333;width:5667;height:46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fzp7FAAAA3AAAAA8AAABkcnMvZG93bnJldi54bWxEj0FrwkAUhO+F/oflFXqrm7ZBJHUVqRRy&#10;jc1Bb8/sS7I1+zZktyb117sFweMwM98wy/VkO3GmwRvHCl5nCQjiymnDjYLy++tlAcIHZI2dY1Lw&#10;Rx7Wq8eHJWbajVzQeRcaESHsM1TQhtBnUvqqJYt+5nri6NVusBiiHBqpBxwj3HbyLUnm0qLhuNBi&#10;T58tVafdr1VQbzk//iSGDqbeXw7bopwWaanU89O0+QARaAr38K2dawXv6Rz+z8QjIF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H86exQAAANwAAAAPAAAAAAAAAAAAAAAA&#10;AJ8CAABkcnMvZG93bnJldi54bWxQSwUGAAAAAAQABAD3AAAAkQMAAAAA&#10;">
                        <v:imagedata r:id="rId51" o:title=""/>
                      </v:shape>
                      <v:oval id="Oval 1087" o:spid="_x0000_s1028" style="position:absolute;left:5138;top:11671;width:785;height: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V0XsgA&#10;AADcAAAADwAAAGRycy9kb3ducmV2LnhtbESPQWsCMRSE7wX/Q3hCL6LZtqKyNYq02KqHQlc99Pbc&#10;PHeDm5ftJur23zcFocdhZr5hpvPWVuJCjTeOFTwMEhDEudOGCwW77bI/AeEDssbKMSn4IQ/zWedu&#10;iql2V/6kSxYKESHsU1RQhlCnUvq8JIt+4Gri6B1dYzFE2RRSN3iNcFvJxyQZSYuG40KJNb2UlJ+y&#10;s1VwPmx644/193vlX7/e9ma1HGZmr9R9t108gwjUhv/wrb3SCp6GY/g7E4+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tXReyAAAANwAAAAPAAAAAAAAAAAAAAAAAJgCAABk&#10;cnMvZG93bnJldi54bWxQSwUGAAAAAAQABAD1AAAAjQMAAAAA&#10;" filled="f" strokecolor="red" strokeweight="2pt">
                        <o:lock v:ext="edit" aspectratio="t"/>
                      </v:oval>
                      <v:oval id="Oval 1088" o:spid="_x0000_s1029" style="position:absolute;left:5438;top:12272;width:1053;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rgLMUA&#10;AADcAAAADwAAAGRycy9kb3ducmV2LnhtbERPu27CMBTdkfoP1q3UBRWHglqUYhAC8eqARChDt9v4&#10;NrEaX6exgfTv8YDEeHTe42lrK3GmxhvHCvq9BARx7rThQsHnYfk8AuEDssbKMSn4Jw/TyUNnjKl2&#10;F97TOQuFiCHsU1RQhlCnUvq8JIu+52riyP24xmKIsCmkbvASw20lX5LkVVo0HBtKrGleUv6bnayC&#10;0/dH9223/VtXfvG1OprNcpiZo1JPj+3sHUSgNtzFN/dGKxgM49p4Jh4BO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uAsxQAAANwAAAAPAAAAAAAAAAAAAAAAAJgCAABkcnMv&#10;ZG93bnJldi54bWxQSwUGAAAAAAQABAD1AAAAigMAAAAA&#10;" filled="f" strokecolor="red" strokeweight="2pt">
                        <o:lock v:ext="edit" aspectratio="t"/>
                      </v:oval>
                      <w10:wrap type="square" anchory="line"/>
                    </v:group>
                  </w:pict>
                </mc:Fallback>
              </mc:AlternateContent>
            </w:r>
            <w:r w:rsidR="00224ED2">
              <w:t>Wählen Sie in der Liste Dateityp den Eintrag PDF.</w:t>
            </w:r>
          </w:p>
        </w:tc>
      </w:tr>
      <w:tr w:rsidR="00224ED2" w:rsidRPr="00497220" w:rsidTr="00940602">
        <w:trPr>
          <w:cantSplit/>
        </w:trPr>
        <w:tc>
          <w:tcPr>
            <w:tcW w:w="9178" w:type="dxa"/>
          </w:tcPr>
          <w:p w:rsidR="00224ED2" w:rsidRDefault="00122DE4" w:rsidP="008325C5">
            <w:pPr>
              <w:pStyle w:val="NummerierteListe"/>
              <w:rPr>
                <w:noProof/>
              </w:rPr>
            </w:pPr>
            <w:r>
              <w:rPr>
                <w:noProof/>
                <w:lang w:eastAsia="de-CH"/>
              </w:rPr>
              <w:lastRenderedPageBreak/>
              <mc:AlternateContent>
                <mc:Choice Requires="wps">
                  <w:drawing>
                    <wp:anchor distT="0" distB="0" distL="114300" distR="114300" simplePos="0" relativeHeight="251827712" behindDoc="0" locked="0" layoutInCell="1" allowOverlap="1" wp14:anchorId="6E515926" wp14:editId="41D60369">
                      <wp:simplePos x="0" y="0"/>
                      <wp:positionH relativeFrom="column">
                        <wp:posOffset>4060825</wp:posOffset>
                      </wp:positionH>
                      <wp:positionV relativeFrom="paragraph">
                        <wp:posOffset>1760855</wp:posOffset>
                      </wp:positionV>
                      <wp:extent cx="1043940" cy="320675"/>
                      <wp:effectExtent l="12700" t="17780" r="19685" b="13970"/>
                      <wp:wrapNone/>
                      <wp:docPr id="344" name="Oval 1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3940" cy="320675"/>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90" o:spid="_x0000_s1026" style="position:absolute;margin-left:319.75pt;margin-top:138.65pt;width:82.2pt;height:25.2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" filled="f" strokecolor="red" strokeweight="2pt"/>
                  </w:pict>
                </mc:Fallback>
              </mc:AlternateContent>
            </w:r>
            <w:r>
              <w:rPr>
                <w:noProof/>
                <w:lang w:eastAsia="de-CH"/>
              </w:rPr>
              <w:drawing>
                <wp:anchor distT="114935" distB="114935" distL="114300" distR="0" simplePos="0" relativeHeight="251825664" behindDoc="0" locked="0" layoutInCell="1" allowOverlap="1" wp14:anchorId="4A4DAFAE" wp14:editId="21598C91">
                  <wp:simplePos x="0" y="0"/>
                  <wp:positionH relativeFrom="column">
                    <wp:align>right</wp:align>
                  </wp:positionH>
                  <wp:positionV relativeFrom="line">
                    <wp:align>top</wp:align>
                  </wp:positionV>
                  <wp:extent cx="2743200" cy="2466975"/>
                  <wp:effectExtent l="0" t="0" r="0" b="9525"/>
                  <wp:wrapSquare wrapText="bothSides"/>
                  <wp:docPr id="10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2" cstate="email">
                            <a:extLst>
                              <a:ext uri="{28A0092B-C50C-407E-A947-70E740481C1C}">
                                <a14:useLocalDpi xmlns:a14="http://schemas.microsoft.com/office/drawing/2010/main" val="0"/>
                              </a:ext>
                            </a:extLst>
                          </a:blip>
                          <a:srcRect/>
                          <a:stretch>
                            <a:fillRect/>
                          </a:stretch>
                        </pic:blipFill>
                        <pic:spPr bwMode="auto">
                          <a:xfrm>
                            <a:off x="0" y="0"/>
                            <a:ext cx="2743200" cy="2466975"/>
                          </a:xfrm>
                          <a:prstGeom prst="rect">
                            <a:avLst/>
                          </a:prstGeom>
                          <a:noFill/>
                          <a:ln>
                            <a:noFill/>
                          </a:ln>
                        </pic:spPr>
                      </pic:pic>
                    </a:graphicData>
                  </a:graphic>
                  <wp14:sizeRelH relativeFrom="page">
                    <wp14:pctWidth>0</wp14:pctWidth>
                  </wp14:sizeRelH>
                  <wp14:sizeRelV relativeFrom="page">
                    <wp14:pctHeight>0</wp14:pctHeight>
                  </wp14:sizeRelV>
                </wp:anchor>
              </w:drawing>
            </w:r>
            <w:r w:rsidR="00224ED2">
              <w:rPr>
                <w:noProof/>
              </w:rPr>
              <w:t xml:space="preserve">Wenn Sie ein mit Überschriften strukturiertes Dokument als PDF speichern, lohnt sich ein Klick auf die Schaltfläche </w:t>
            </w:r>
            <w:r w:rsidR="00224ED2" w:rsidRPr="00224ED2">
              <w:rPr>
                <w:rStyle w:val="SchaltflcheZchn"/>
              </w:rPr>
              <w:t> Optionen </w:t>
            </w:r>
            <w:r w:rsidR="00224ED2">
              <w:rPr>
                <w:noProof/>
              </w:rPr>
              <w:t>.</w:t>
            </w:r>
          </w:p>
        </w:tc>
      </w:tr>
      <w:tr w:rsidR="00224ED2" w:rsidRPr="00497220" w:rsidTr="00940602">
        <w:trPr>
          <w:cantSplit/>
        </w:trPr>
        <w:tc>
          <w:tcPr>
            <w:tcW w:w="9178" w:type="dxa"/>
          </w:tcPr>
          <w:p w:rsidR="00224ED2" w:rsidRDefault="00122DE4" w:rsidP="00224ED2">
            <w:pPr>
              <w:pStyle w:val="NummerierteListe"/>
              <w:rPr>
                <w:noProof/>
                <w:lang w:eastAsia="de-CH"/>
              </w:rPr>
            </w:pPr>
            <w:r>
              <w:rPr>
                <w:noProof/>
                <w:lang w:eastAsia="de-CH"/>
              </w:rPr>
              <mc:AlternateContent>
                <mc:Choice Requires="wpg">
                  <w:drawing>
                    <wp:anchor distT="114935" distB="114935" distL="114300" distR="0" simplePos="0" relativeHeight="251828736" behindDoc="0" locked="0" layoutInCell="1" allowOverlap="1" wp14:anchorId="03724ECD" wp14:editId="5345C3D2">
                      <wp:simplePos x="0" y="0"/>
                      <wp:positionH relativeFrom="column">
                        <wp:align>right</wp:align>
                      </wp:positionH>
                      <wp:positionV relativeFrom="line">
                        <wp:align>top</wp:align>
                      </wp:positionV>
                      <wp:extent cx="2743200" cy="2794000"/>
                      <wp:effectExtent l="20955" t="0" r="0" b="0"/>
                      <wp:wrapSquare wrapText="bothSides"/>
                      <wp:docPr id="341" name="Group 109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2794000"/>
                                <a:chOff x="6168" y="5643"/>
                                <a:chExt cx="4320" cy="4400"/>
                              </a:xfrm>
                            </wpg:grpSpPr>
                            <pic:pic xmlns:pic="http://schemas.openxmlformats.org/drawingml/2006/picture">
                              <pic:nvPicPr>
                                <pic:cNvPr id="342" name="Grafik 1"/>
                                <pic:cNvPicPr>
                                  <a:picLocks noChangeAspect="1" noChangeArrowheads="1"/>
                                </pic:cNvPicPr>
                              </pic:nvPicPr>
                              <pic:blipFill>
                                <a:blip r:embed="rId53" cstate="email">
                                  <a:extLst>
                                    <a:ext uri="{28A0092B-C50C-407E-A947-70E740481C1C}">
                                      <a14:useLocalDpi xmlns:a14="http://schemas.microsoft.com/office/drawing/2010/main" val="0"/>
                                    </a:ext>
                                  </a:extLst>
                                </a:blip>
                                <a:srcRect/>
                                <a:stretch>
                                  <a:fillRect/>
                                </a:stretch>
                              </pic:blipFill>
                              <pic:spPr bwMode="auto">
                                <a:xfrm>
                                  <a:off x="6168" y="5643"/>
                                  <a:ext cx="4320" cy="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3" name="Oval 1092"/>
                              <wps:cNvSpPr>
                                <a:spLocks noChangeAspect="1" noChangeArrowheads="1"/>
                              </wps:cNvSpPr>
                              <wps:spPr bwMode="auto">
                                <a:xfrm>
                                  <a:off x="6168" y="7587"/>
                                  <a:ext cx="2440" cy="784"/>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93" o:spid="_x0000_s1026" style="position:absolute;margin-left:164.8pt;margin-top:0;width:3in;height:220pt;z-index:251828736;mso-wrap-distance-top:9.05pt;mso-wrap-distance-right:0;mso-wrap-distance-bottom:9.05pt;mso-position-horizontal:right;mso-position-vertical:top;mso-position-vertical-relative:line" coordorigin="6168,5643" coordsize="4320,4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">
                      <o:lock v:ext="edit" aspectratio="t"/>
                      <v:shape id="Grafik 1" o:spid="_x0000_s1027" type="#_x0000_t75" style="position:absolute;left:6168;top:5643;width:4320;height:4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IgYTFAAAA3AAAAA8AAABkcnMvZG93bnJldi54bWxEj9FqwkAURN+F/sNyC30R3WilSpqNlJZK&#10;XwRN/YBr9jYJzd4Nu6tJ/r5bEHwcZuYMk20H04orOd9YVrCYJyCIS6sbrhScvj9nGxA+IGtsLZOC&#10;kTxs84dJhqm2PR/pWoRKRAj7FBXUIXSplL6syaCf2444ej/WGQxRukpqh32Em1Yuk+RFGmw4LtTY&#10;0XtN5W9xMQqKQ7dr+tEvLsN4/thNab13dq3U0+Pw9goi0BDu4Vv7Syt4Xi3h/0w8AjL/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iIGExQAAANwAAAAPAAAAAAAAAAAAAAAA&#10;AJ8CAABkcnMvZG93bnJldi54bWxQSwUGAAAAAAQABAD3AAAAkQMAAAAA&#10;">
                        <v:imagedata r:id="rId54" o:title=""/>
                      </v:shape>
                      <v:oval id="Oval 1092" o:spid="_x0000_s1028" style="position:absolute;left:6168;top:7587;width:2440;height: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5yXcgA&#10;AADcAAAADwAAAGRycy9kb3ducmV2LnhtbESPQWsCMRSE74L/IbxCL0WzVqllNYoottpDoVs9eHtu&#10;XneDm5ftJur23zeFgsdhZr5hpvPWVuJCjTeOFQz6CQji3GnDhYLd57r3DMIHZI2VY1LwQx7ms25n&#10;iql2V/6gSxYKESHsU1RQhlCnUvq8JIu+72ri6H25xmKIsimkbvAa4baSj0nyJC0ajgsl1rQsKT9l&#10;Z6vgfHx7GL9vv18rvzq87M1mPcrMXqn7u3YxARGoDbfwf3ujFQxHQ/g7E4+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nJdyAAAANwAAAAPAAAAAAAAAAAAAAAAAJgCAABk&#10;cnMvZG93bnJldi54bWxQSwUGAAAAAAQABAD1AAAAjQMAAAAA&#10;" filled="f" strokecolor="red" strokeweight="2pt">
                        <o:lock v:ext="edit" aspectratio="t"/>
                      </v:oval>
                      <w10:wrap type="square" anchory="line"/>
                    </v:group>
                  </w:pict>
                </mc:Fallback>
              </mc:AlternateContent>
            </w:r>
            <w:r w:rsidR="00224ED2">
              <w:rPr>
                <w:noProof/>
                <w:lang w:eastAsia="de-CH"/>
              </w:rPr>
              <w:t>Die nebenstehende Option erweitert das PDF mit einer Textmarken-Liste, welche als interaktives Inhaltsverzeichnis dem späteren Leser Ihres Dokuments sehr gute Dienste leistet.</w:t>
            </w:r>
          </w:p>
        </w:tc>
      </w:tr>
    </w:tbl>
    <w:p w:rsidR="00A31D83" w:rsidRDefault="00A31D83" w:rsidP="008325C5">
      <w:pPr>
        <w:pStyle w:val="berschrift4"/>
      </w:pPr>
      <w:r>
        <w:t>PDF-Dateien aus Nicht-</w:t>
      </w:r>
      <w:r w:rsidRPr="002E6C84">
        <w:t>Office</w:t>
      </w:r>
      <w:r>
        <w:t>-Programmen heraus erstellen</w:t>
      </w:r>
    </w:p>
    <w:p w:rsidR="00A31D83" w:rsidRDefault="00762108" w:rsidP="008325C5">
      <w:r>
        <w:t xml:space="preserve">Die </w:t>
      </w:r>
      <w:r w:rsidR="00A31D83">
        <w:t xml:space="preserve">oben beschriebene </w:t>
      </w:r>
      <w:r>
        <w:t xml:space="preserve">Speichern-Unter-Methode </w:t>
      </w:r>
      <w:r w:rsidR="00A31D83">
        <w:t xml:space="preserve">leistet zwar hervorragende Arbeit in allen Office-Programmen. Wenn Sie aber mit Programmen, die nicht zum MS-Office-Paket gehören, PDF-Dateien erstellen möchten, </w:t>
      </w:r>
      <w:r>
        <w:t>stehen Sie meist vor einem Problem</w:t>
      </w:r>
      <w:r w:rsidR="00A31D83">
        <w:t>.</w:t>
      </w:r>
    </w:p>
    <w:p w:rsidR="00A31D83" w:rsidRPr="002D4A3E" w:rsidRDefault="00A31D83" w:rsidP="008325C5">
      <w:r>
        <w:t xml:space="preserve">Zum Glück gibt es gute Freeware-Programme, mit welchen man aus irgendeinem Programm heraus PDFs erstellen kann. Das von uns empfohlene ist </w:t>
      </w:r>
      <w:proofErr w:type="spellStart"/>
      <w:r>
        <w:t>PDFCreator</w:t>
      </w:r>
      <w:proofErr w:type="spellEnd"/>
      <w:r>
        <w:t xml:space="preserve"> </w:t>
      </w:r>
      <w:r w:rsidR="00222C9B">
        <w:t>1.0.2</w:t>
      </w:r>
      <w:r>
        <w:t>.</w:t>
      </w:r>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1D83" w:rsidRPr="00497220" w:rsidTr="002D4A3E">
        <w:trPr>
          <w:cantSplit/>
        </w:trPr>
        <w:tc>
          <w:tcPr>
            <w:tcW w:w="9178" w:type="dxa"/>
          </w:tcPr>
          <w:p w:rsidR="00A31D83" w:rsidRPr="00497220" w:rsidRDefault="00A31D83" w:rsidP="00222C9B">
            <w:pPr>
              <w:pStyle w:val="NummerierteListe"/>
              <w:rPr>
                <w:lang w:eastAsia="de-CH"/>
              </w:rPr>
            </w:pPr>
            <w:r w:rsidRPr="00497220">
              <w:rPr>
                <w:lang w:eastAsia="de-CH"/>
              </w:rPr>
              <w:t xml:space="preserve">Installieren Sie mit </w:t>
            </w:r>
            <w:r w:rsidR="00AA3B45" w:rsidRPr="00497220">
              <w:rPr>
                <w:lang w:eastAsia="de-CH"/>
              </w:rPr>
              <w:t>PDFCreator-</w:t>
            </w:r>
            <w:r w:rsidR="00222C9B">
              <w:rPr>
                <w:lang w:eastAsia="de-CH"/>
              </w:rPr>
              <w:t>1</w:t>
            </w:r>
            <w:r w:rsidR="00AA3B45" w:rsidRPr="00497220">
              <w:rPr>
                <w:lang w:eastAsia="de-CH"/>
              </w:rPr>
              <w:t>_</w:t>
            </w:r>
            <w:r w:rsidR="00222C9B">
              <w:rPr>
                <w:lang w:eastAsia="de-CH"/>
              </w:rPr>
              <w:t>0</w:t>
            </w:r>
            <w:r w:rsidR="00AA3B45" w:rsidRPr="00497220">
              <w:rPr>
                <w:lang w:eastAsia="de-CH"/>
              </w:rPr>
              <w:t>_</w:t>
            </w:r>
            <w:r w:rsidR="00222C9B">
              <w:rPr>
                <w:lang w:eastAsia="de-CH"/>
              </w:rPr>
              <w:t>2</w:t>
            </w:r>
            <w:r w:rsidRPr="00497220">
              <w:rPr>
                <w:lang w:eastAsia="de-CH"/>
              </w:rPr>
              <w:t xml:space="preserve">_setup.exe den </w:t>
            </w:r>
            <w:proofErr w:type="spellStart"/>
            <w:r w:rsidRPr="00497220">
              <w:rPr>
                <w:lang w:eastAsia="de-CH"/>
              </w:rPr>
              <w:t>PDFCreator</w:t>
            </w:r>
            <w:proofErr w:type="spellEnd"/>
            <w:r w:rsidRPr="00497220">
              <w:rPr>
                <w:lang w:eastAsia="de-CH"/>
              </w:rPr>
              <w:t xml:space="preserve"> auf Ihrem Computer.</w:t>
            </w:r>
          </w:p>
        </w:tc>
      </w:tr>
      <w:tr w:rsidR="00A31D83" w:rsidRPr="00497220" w:rsidTr="002D4A3E">
        <w:trPr>
          <w:cantSplit/>
        </w:trPr>
        <w:tc>
          <w:tcPr>
            <w:tcW w:w="9178" w:type="dxa"/>
          </w:tcPr>
          <w:p w:rsidR="00A31D83" w:rsidRPr="00497220" w:rsidRDefault="00122DE4" w:rsidP="008325C5">
            <w:pPr>
              <w:pStyle w:val="NummerierteListe"/>
              <w:rPr>
                <w:lang w:eastAsia="de-CH"/>
              </w:rPr>
            </w:pPr>
            <w:r>
              <w:rPr>
                <w:noProof/>
                <w:lang w:eastAsia="de-CH"/>
              </w:rPr>
              <w:lastRenderedPageBreak/>
              <w:drawing>
                <wp:anchor distT="114935" distB="114935" distL="114300" distR="0" simplePos="0" relativeHeight="251693568" behindDoc="0" locked="0" layoutInCell="1" allowOverlap="1" wp14:anchorId="367635B8" wp14:editId="6FF792EE">
                  <wp:simplePos x="0" y="0"/>
                  <wp:positionH relativeFrom="column">
                    <wp:align>right</wp:align>
                  </wp:positionH>
                  <wp:positionV relativeFrom="line">
                    <wp:align>top</wp:align>
                  </wp:positionV>
                  <wp:extent cx="2743200" cy="2099945"/>
                  <wp:effectExtent l="0" t="0" r="0" b="0"/>
                  <wp:wrapSquare wrapText="bothSides"/>
                  <wp:docPr id="881" name="Bild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55" cstate="email">
                            <a:extLst>
                              <a:ext uri="{28A0092B-C50C-407E-A947-70E740481C1C}">
                                <a14:useLocalDpi xmlns:a14="http://schemas.microsoft.com/office/drawing/2010/main" val="0"/>
                              </a:ext>
                            </a:extLst>
                          </a:blip>
                          <a:srcRect/>
                          <a:stretch>
                            <a:fillRect/>
                          </a:stretch>
                        </pic:blipFill>
                        <pic:spPr bwMode="auto">
                          <a:xfrm>
                            <a:off x="0" y="0"/>
                            <a:ext cx="2743200" cy="2099945"/>
                          </a:xfrm>
                          <a:prstGeom prst="rect">
                            <a:avLst/>
                          </a:prstGeom>
                          <a:noFill/>
                          <a:ln>
                            <a:noFill/>
                          </a:ln>
                        </pic:spPr>
                      </pic:pic>
                    </a:graphicData>
                  </a:graphic>
                  <wp14:sizeRelH relativeFrom="page">
                    <wp14:pctWidth>0</wp14:pctWidth>
                  </wp14:sizeRelH>
                  <wp14:sizeRelV relativeFrom="page">
                    <wp14:pctHeight>0</wp14:pctHeight>
                  </wp14:sizeRelV>
                </wp:anchor>
              </w:drawing>
            </w:r>
            <w:r w:rsidR="00A31D83" w:rsidRPr="00497220">
              <w:rPr>
                <w:lang w:eastAsia="de-CH"/>
              </w:rPr>
              <w:t xml:space="preserve">Wenn Sie während der Installation nach Einstellungen </w:t>
            </w:r>
            <w:r w:rsidR="00A31D83" w:rsidRPr="00497220">
              <w:t>gefragt</w:t>
            </w:r>
            <w:r w:rsidR="00A31D83" w:rsidRPr="00497220">
              <w:rPr>
                <w:lang w:eastAsia="de-CH"/>
              </w:rPr>
              <w:t xml:space="preserve"> werden, wählen Sie am besten die Standard-Optionen.</w:t>
            </w:r>
          </w:p>
          <w:p w:rsidR="00A31D83" w:rsidRPr="00497220" w:rsidRDefault="00A31D83" w:rsidP="008325C5">
            <w:pPr>
              <w:pStyle w:val="Eingerckt"/>
              <w:rPr>
                <w:lang w:eastAsia="de-CH"/>
              </w:rPr>
            </w:pPr>
            <w:r w:rsidRPr="00497220">
              <w:rPr>
                <w:lang w:eastAsia="de-CH"/>
              </w:rPr>
              <w:t xml:space="preserve">Bei der nebenstehenden Auswahl empfehlen wir Ihnen, die Toolbar für IE und Firefox </w:t>
            </w:r>
            <w:r w:rsidRPr="00497220">
              <w:rPr>
                <w:b/>
                <w:lang w:eastAsia="de-CH"/>
              </w:rPr>
              <w:t>nicht</w:t>
            </w:r>
            <w:r w:rsidRPr="00497220">
              <w:rPr>
                <w:lang w:eastAsia="de-CH"/>
              </w:rPr>
              <w:t xml:space="preserve"> zu installieren. Ihr Nutzen ist zu gering.</w:t>
            </w:r>
          </w:p>
        </w:tc>
      </w:tr>
      <w:tr w:rsidR="00A31D83" w:rsidRPr="00497220" w:rsidTr="002D4A3E">
        <w:trPr>
          <w:cantSplit/>
        </w:trPr>
        <w:tc>
          <w:tcPr>
            <w:tcW w:w="9178" w:type="dxa"/>
          </w:tcPr>
          <w:p w:rsidR="00A31D83" w:rsidRPr="00497220" w:rsidRDefault="00122DE4" w:rsidP="008325C5">
            <w:pPr>
              <w:pStyle w:val="NummerierteListe"/>
              <w:rPr>
                <w:lang w:eastAsia="de-CH"/>
              </w:rPr>
            </w:pPr>
            <w:r>
              <w:rPr>
                <w:noProof/>
                <w:lang w:eastAsia="de-CH"/>
              </w:rPr>
              <w:drawing>
                <wp:anchor distT="114935" distB="114935" distL="114300" distR="0" simplePos="0" relativeHeight="251694592" behindDoc="0" locked="0" layoutInCell="1" allowOverlap="1" wp14:anchorId="07CCB26B" wp14:editId="52E57362">
                  <wp:simplePos x="0" y="0"/>
                  <wp:positionH relativeFrom="column">
                    <wp:align>right</wp:align>
                  </wp:positionH>
                  <wp:positionV relativeFrom="line">
                    <wp:align>top</wp:align>
                  </wp:positionV>
                  <wp:extent cx="2743200" cy="1631315"/>
                  <wp:effectExtent l="0" t="0" r="0" b="6985"/>
                  <wp:wrapSquare wrapText="bothSides"/>
                  <wp:docPr id="882" name="Bild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6" cstate="email">
                            <a:extLst>
                              <a:ext uri="{28A0092B-C50C-407E-A947-70E740481C1C}">
                                <a14:useLocalDpi xmlns:a14="http://schemas.microsoft.com/office/drawing/2010/main" val="0"/>
                              </a:ext>
                            </a:extLst>
                          </a:blip>
                          <a:srcRect/>
                          <a:stretch>
                            <a:fillRect/>
                          </a:stretch>
                        </pic:blipFill>
                        <pic:spPr bwMode="auto">
                          <a:xfrm>
                            <a:off x="0" y="0"/>
                            <a:ext cx="2743200" cy="1631315"/>
                          </a:xfrm>
                          <a:prstGeom prst="rect">
                            <a:avLst/>
                          </a:prstGeom>
                          <a:noFill/>
                          <a:ln>
                            <a:noFill/>
                          </a:ln>
                        </pic:spPr>
                      </pic:pic>
                    </a:graphicData>
                  </a:graphic>
                  <wp14:sizeRelH relativeFrom="page">
                    <wp14:pctWidth>0</wp14:pctWidth>
                  </wp14:sizeRelH>
                  <wp14:sizeRelV relativeFrom="page">
                    <wp14:pctHeight>0</wp14:pctHeight>
                  </wp14:sizeRelV>
                </wp:anchor>
              </w:drawing>
            </w:r>
            <w:r w:rsidR="00A31D83" w:rsidRPr="00497220">
              <w:rPr>
                <w:lang w:eastAsia="de-CH"/>
              </w:rPr>
              <w:t>Öffnen Sie mit Windows-</w:t>
            </w:r>
            <w:r w:rsidR="00A31D83" w:rsidRPr="00497220">
              <w:t>Start</w:t>
            </w:r>
            <w:r w:rsidR="00A31D83" w:rsidRPr="00497220">
              <w:rPr>
                <w:lang w:eastAsia="de-CH"/>
              </w:rPr>
              <w:t xml:space="preserve"> – Einstellungen – Drucker das Fenster </w:t>
            </w:r>
            <w:r w:rsidR="00A31D83" w:rsidRPr="00497220">
              <w:rPr>
                <w:rStyle w:val="Fenstertitel"/>
              </w:rPr>
              <w:t>Systemsteuerung/Drucker</w:t>
            </w:r>
            <w:r w:rsidR="00A31D83" w:rsidRPr="00497220">
              <w:rPr>
                <w:lang w:eastAsia="de-CH"/>
              </w:rPr>
              <w:t>.</w:t>
            </w:r>
          </w:p>
          <w:p w:rsidR="00A31D83" w:rsidRPr="00497220" w:rsidRDefault="00A31D83" w:rsidP="008325C5">
            <w:pPr>
              <w:pStyle w:val="Eingerckt"/>
              <w:rPr>
                <w:noProof/>
                <w:szCs w:val="24"/>
                <w:lang w:eastAsia="de-CH"/>
              </w:rPr>
            </w:pPr>
            <w:r w:rsidRPr="00497220">
              <w:rPr>
                <w:noProof/>
                <w:szCs w:val="24"/>
                <w:lang w:eastAsia="de-CH"/>
              </w:rPr>
              <w:t xml:space="preserve">Überprüfen Sie, ob Sie einen neuen </w:t>
            </w:r>
            <w:r w:rsidR="00E76DF4" w:rsidRPr="00497220">
              <w:rPr>
                <w:noProof/>
                <w:szCs w:val="24"/>
                <w:lang w:eastAsia="de-CH"/>
              </w:rPr>
              <w:t>"</w:t>
            </w:r>
            <w:r w:rsidRPr="00497220">
              <w:rPr>
                <w:noProof/>
                <w:szCs w:val="24"/>
                <w:lang w:eastAsia="de-CH"/>
              </w:rPr>
              <w:t>Drucker</w:t>
            </w:r>
            <w:r w:rsidR="00E76DF4" w:rsidRPr="00497220">
              <w:rPr>
                <w:noProof/>
                <w:szCs w:val="24"/>
                <w:lang w:eastAsia="de-CH"/>
              </w:rPr>
              <w:t>"</w:t>
            </w:r>
            <w:r w:rsidRPr="00497220">
              <w:rPr>
                <w:noProof/>
                <w:szCs w:val="24"/>
                <w:lang w:eastAsia="de-CH"/>
              </w:rPr>
              <w:t xml:space="preserve"> namens </w:t>
            </w:r>
            <w:r w:rsidRPr="00497220">
              <w:rPr>
                <w:noProof/>
                <w:szCs w:val="24"/>
                <w:bdr w:val="single" w:sz="4" w:space="0" w:color="auto"/>
                <w:lang w:eastAsia="de-CH"/>
              </w:rPr>
              <w:t>PDFCreator</w:t>
            </w:r>
            <w:r w:rsidRPr="00497220">
              <w:rPr>
                <w:noProof/>
                <w:szCs w:val="24"/>
                <w:lang w:eastAsia="de-CH"/>
              </w:rPr>
              <w:t xml:space="preserve"> erhalten haben.</w:t>
            </w:r>
          </w:p>
          <w:p w:rsidR="00A31D83" w:rsidRPr="00497220" w:rsidRDefault="00A31D83" w:rsidP="008325C5">
            <w:pPr>
              <w:pStyle w:val="Eingerckt"/>
              <w:rPr>
                <w:noProof/>
                <w:szCs w:val="24"/>
                <w:lang w:eastAsia="de-CH"/>
              </w:rPr>
            </w:pPr>
            <w:r w:rsidRPr="00497220">
              <w:rPr>
                <w:noProof/>
                <w:szCs w:val="24"/>
                <w:lang w:eastAsia="de-CH"/>
              </w:rPr>
              <w:t>(Falls nein: Deinstallieren Sie PDFCreator und versuchen Sie es noch einmal von vorn…)</w:t>
            </w:r>
          </w:p>
        </w:tc>
      </w:tr>
    </w:tbl>
    <w:p w:rsidR="00A31D83" w:rsidRDefault="00A31D83" w:rsidP="008325C5">
      <w:pPr>
        <w:pStyle w:val="berschrift4"/>
      </w:pPr>
      <w:bookmarkStart w:id="37" w:name="_Toc178733507"/>
      <w:r w:rsidRPr="00A52C6A">
        <w:t xml:space="preserve">PDF </w:t>
      </w:r>
      <w:r>
        <w:t xml:space="preserve">mit </w:t>
      </w:r>
      <w:proofErr w:type="spellStart"/>
      <w:r>
        <w:t>PDFCreator</w:t>
      </w:r>
      <w:proofErr w:type="spellEnd"/>
      <w:r w:rsidRPr="00A52C6A">
        <w:t xml:space="preserve"> herstellen</w:t>
      </w:r>
      <w:bookmarkEnd w:id="37"/>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1D83" w:rsidRPr="00497220" w:rsidTr="002D4A3E">
        <w:trPr>
          <w:cantSplit/>
        </w:trPr>
        <w:tc>
          <w:tcPr>
            <w:tcW w:w="9178" w:type="dxa"/>
          </w:tcPr>
          <w:p w:rsidR="00A31D83" w:rsidRPr="00497220" w:rsidRDefault="00122DE4" w:rsidP="008325C5">
            <w:pPr>
              <w:pStyle w:val="NummerierteListe"/>
              <w:rPr>
                <w:lang w:eastAsia="de-CH"/>
              </w:rPr>
            </w:pPr>
            <w:r>
              <w:rPr>
                <w:noProof/>
                <w:lang w:eastAsia="de-CH"/>
              </w:rPr>
              <w:drawing>
                <wp:anchor distT="114935" distB="114935" distL="114300" distR="0" simplePos="0" relativeHeight="251695616" behindDoc="0" locked="0" layoutInCell="1" allowOverlap="1" wp14:anchorId="47885F80" wp14:editId="55C496BA">
                  <wp:simplePos x="0" y="0"/>
                  <wp:positionH relativeFrom="column">
                    <wp:align>right</wp:align>
                  </wp:positionH>
                  <wp:positionV relativeFrom="line">
                    <wp:align>top</wp:align>
                  </wp:positionV>
                  <wp:extent cx="2743200" cy="2459355"/>
                  <wp:effectExtent l="0" t="0" r="0" b="0"/>
                  <wp:wrapSquare wrapText="bothSides"/>
                  <wp:docPr id="883" name="Bild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7" cstate="email">
                            <a:extLst>
                              <a:ext uri="{28A0092B-C50C-407E-A947-70E740481C1C}">
                                <a14:useLocalDpi xmlns:a14="http://schemas.microsoft.com/office/drawing/2010/main" val="0"/>
                              </a:ext>
                            </a:extLst>
                          </a:blip>
                          <a:srcRect/>
                          <a:stretch>
                            <a:fillRect/>
                          </a:stretch>
                        </pic:blipFill>
                        <pic:spPr bwMode="auto">
                          <a:xfrm>
                            <a:off x="0" y="0"/>
                            <a:ext cx="2743200" cy="2459355"/>
                          </a:xfrm>
                          <a:prstGeom prst="rect">
                            <a:avLst/>
                          </a:prstGeom>
                          <a:noFill/>
                          <a:ln>
                            <a:noFill/>
                          </a:ln>
                        </pic:spPr>
                      </pic:pic>
                    </a:graphicData>
                  </a:graphic>
                  <wp14:sizeRelH relativeFrom="page">
                    <wp14:pctWidth>0</wp14:pctWidth>
                  </wp14:sizeRelH>
                  <wp14:sizeRelV relativeFrom="page">
                    <wp14:pctHeight>0</wp14:pctHeight>
                  </wp14:sizeRelV>
                </wp:anchor>
              </w:drawing>
            </w:r>
            <w:r w:rsidR="00A31D83" w:rsidRPr="00497220">
              <w:rPr>
                <w:lang w:eastAsia="de-CH"/>
              </w:rPr>
              <w:t xml:space="preserve">Öffnen Sie ein </w:t>
            </w:r>
            <w:r w:rsidR="00A31D83" w:rsidRPr="00497220">
              <w:t>beliebiges</w:t>
            </w:r>
            <w:r w:rsidR="00A31D83" w:rsidRPr="00497220">
              <w:rPr>
                <w:lang w:eastAsia="de-CH"/>
              </w:rPr>
              <w:t xml:space="preserve"> Programm (z.B. Zubehör – Paint) und kreieren Sie damit irgendetwas, das Sie im PDF-Format speichern möchten.</w:t>
            </w:r>
          </w:p>
          <w:p w:rsidR="00A31D83" w:rsidRPr="00497220" w:rsidRDefault="00A31D83" w:rsidP="008325C5">
            <w:pPr>
              <w:pStyle w:val="Eingerckt"/>
              <w:rPr>
                <w:noProof/>
                <w:szCs w:val="24"/>
                <w:lang w:eastAsia="de-CH"/>
              </w:rPr>
            </w:pPr>
            <w:r w:rsidRPr="00497220">
              <w:rPr>
                <w:noProof/>
                <w:szCs w:val="24"/>
                <w:lang w:eastAsia="de-CH"/>
              </w:rPr>
              <w:t xml:space="preserve">Öffnen Sie mit </w:t>
            </w:r>
            <w:r w:rsidRPr="00497220">
              <w:rPr>
                <w:b/>
                <w:noProof/>
                <w:szCs w:val="24"/>
                <w:lang w:eastAsia="de-CH"/>
              </w:rPr>
              <w:t>Haupt</w:t>
            </w:r>
            <w:r w:rsidR="0025507B">
              <w:rPr>
                <w:b/>
                <w:noProof/>
                <w:szCs w:val="24"/>
                <w:lang w:eastAsia="de-CH"/>
              </w:rPr>
              <w:t>Menü</w:t>
            </w:r>
            <w:r w:rsidRPr="00497220">
              <w:rPr>
                <w:b/>
                <w:noProof/>
                <w:szCs w:val="24"/>
                <w:lang w:eastAsia="de-CH"/>
              </w:rPr>
              <w:t xml:space="preserve"> – Datei – Drucken</w:t>
            </w:r>
            <w:r w:rsidRPr="00497220">
              <w:rPr>
                <w:noProof/>
                <w:szCs w:val="24"/>
                <w:lang w:eastAsia="de-CH"/>
              </w:rPr>
              <w:t xml:space="preserve"> das Fenster </w:t>
            </w:r>
            <w:r w:rsidRPr="00497220">
              <w:rPr>
                <w:rStyle w:val="Fenstertitel"/>
              </w:rPr>
              <w:t>Drucken</w:t>
            </w:r>
            <w:r w:rsidRPr="00497220">
              <w:rPr>
                <w:noProof/>
                <w:szCs w:val="24"/>
                <w:lang w:eastAsia="de-CH"/>
              </w:rPr>
              <w:t>.</w:t>
            </w:r>
          </w:p>
          <w:p w:rsidR="00A31D83" w:rsidRPr="00497220" w:rsidRDefault="00A31D83" w:rsidP="008325C5">
            <w:pPr>
              <w:pStyle w:val="Eingerckt"/>
              <w:rPr>
                <w:noProof/>
                <w:szCs w:val="24"/>
                <w:lang w:eastAsia="de-CH"/>
              </w:rPr>
            </w:pPr>
            <w:r w:rsidRPr="00497220">
              <w:rPr>
                <w:noProof/>
                <w:szCs w:val="24"/>
                <w:lang w:eastAsia="de-CH"/>
              </w:rPr>
              <w:t xml:space="preserve">Wählen Sie hier den Drucker </w:t>
            </w:r>
            <w:r w:rsidRPr="00497220">
              <w:rPr>
                <w:noProof/>
                <w:szCs w:val="24"/>
                <w:bdr w:val="single" w:sz="4" w:space="0" w:color="auto"/>
                <w:lang w:eastAsia="de-CH"/>
              </w:rPr>
              <w:t>PDFCreator</w:t>
            </w:r>
            <w:r w:rsidRPr="00497220">
              <w:rPr>
                <w:noProof/>
                <w:szCs w:val="24"/>
                <w:lang w:eastAsia="de-CH"/>
              </w:rPr>
              <w:t>.</w:t>
            </w:r>
          </w:p>
          <w:p w:rsidR="00A31D83" w:rsidRPr="00497220" w:rsidRDefault="00A31D83" w:rsidP="008325C5">
            <w:pPr>
              <w:pStyle w:val="Eingerckt"/>
              <w:rPr>
                <w:i/>
                <w:noProof/>
                <w:szCs w:val="24"/>
                <w:lang w:eastAsia="de-CH"/>
              </w:rPr>
            </w:pPr>
            <w:r w:rsidRPr="00497220">
              <w:rPr>
                <w:b/>
                <w:i/>
                <w:noProof/>
                <w:szCs w:val="24"/>
                <w:lang w:eastAsia="de-CH"/>
              </w:rPr>
              <w:t>Hinweis:</w:t>
            </w:r>
            <w:r w:rsidRPr="00497220">
              <w:rPr>
                <w:i/>
                <w:noProof/>
                <w:szCs w:val="24"/>
                <w:lang w:eastAsia="de-CH"/>
              </w:rPr>
              <w:t xml:space="preserve"> Je nach dem Programm, mit dem Sie gerade arbeiten, sieht das Drucken-Fenster anders aus. Das ist egal. Wichtig ist einfach: Sie wählen den Drucker PDFCreator!</w:t>
            </w:r>
          </w:p>
        </w:tc>
      </w:tr>
      <w:tr w:rsidR="00A31D83" w:rsidRPr="00497220" w:rsidTr="002D4A3E">
        <w:trPr>
          <w:cantSplit/>
        </w:trPr>
        <w:tc>
          <w:tcPr>
            <w:tcW w:w="9178" w:type="dxa"/>
          </w:tcPr>
          <w:p w:rsidR="00A31D83" w:rsidRPr="00497220" w:rsidRDefault="00122DE4" w:rsidP="008325C5">
            <w:pPr>
              <w:pStyle w:val="NummerierteListe"/>
            </w:pPr>
            <w:r>
              <w:rPr>
                <w:noProof/>
                <w:lang w:eastAsia="de-CH"/>
              </w:rPr>
              <w:drawing>
                <wp:anchor distT="0" distB="114935" distL="114300" distR="0" simplePos="0" relativeHeight="251692544" behindDoc="0" locked="0" layoutInCell="1" allowOverlap="0" wp14:anchorId="71D7469E" wp14:editId="6ABD0E90">
                  <wp:simplePos x="0" y="0"/>
                  <wp:positionH relativeFrom="column">
                    <wp:align>right</wp:align>
                  </wp:positionH>
                  <wp:positionV relativeFrom="line">
                    <wp:align>top</wp:align>
                  </wp:positionV>
                  <wp:extent cx="933450" cy="504825"/>
                  <wp:effectExtent l="0" t="0" r="0" b="9525"/>
                  <wp:wrapSquare wrapText="left"/>
                  <wp:docPr id="880" name="Bild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334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A31D83" w:rsidRPr="00497220">
              <w:t>Eventuell müssen Sie nun etwas Geduld haben, bis das Programm alle Seiten des Dokuments zum Druck vorbereitet hat. Achten Sie auf das Drucker-Icon in der Status-Leiste, falls das Programm so etwas bietet.</w:t>
            </w:r>
          </w:p>
        </w:tc>
      </w:tr>
      <w:tr w:rsidR="00A31D83" w:rsidRPr="00497220" w:rsidTr="002D4A3E">
        <w:trPr>
          <w:cantSplit/>
        </w:trPr>
        <w:tc>
          <w:tcPr>
            <w:tcW w:w="9178" w:type="dxa"/>
          </w:tcPr>
          <w:p w:rsidR="00A31D83" w:rsidRPr="00497220" w:rsidRDefault="00122DE4" w:rsidP="008325C5">
            <w:pPr>
              <w:pStyle w:val="NummerierteListe"/>
            </w:pPr>
            <w:bookmarkStart w:id="38" w:name="_Ref87428547"/>
            <w:r>
              <w:rPr>
                <w:noProof/>
                <w:lang w:eastAsia="de-CH"/>
              </w:rPr>
              <w:lastRenderedPageBreak/>
              <w:drawing>
                <wp:anchor distT="114935" distB="114935" distL="114300" distR="0" simplePos="0" relativeHeight="251696640" behindDoc="0" locked="0" layoutInCell="1" allowOverlap="1" wp14:anchorId="71E48B31" wp14:editId="67BCD1AE">
                  <wp:simplePos x="0" y="0"/>
                  <wp:positionH relativeFrom="column">
                    <wp:align>right</wp:align>
                  </wp:positionH>
                  <wp:positionV relativeFrom="line">
                    <wp:align>top</wp:align>
                  </wp:positionV>
                  <wp:extent cx="2743200" cy="2129155"/>
                  <wp:effectExtent l="0" t="0" r="0" b="4445"/>
                  <wp:wrapSquare wrapText="bothSides"/>
                  <wp:docPr id="884" name="Bild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9" cstate="email">
                            <a:extLst>
                              <a:ext uri="{28A0092B-C50C-407E-A947-70E740481C1C}">
                                <a14:useLocalDpi xmlns:a14="http://schemas.microsoft.com/office/drawing/2010/main" val="0"/>
                              </a:ext>
                            </a:extLst>
                          </a:blip>
                          <a:srcRect/>
                          <a:stretch>
                            <a:fillRect/>
                          </a:stretch>
                        </pic:blipFill>
                        <pic:spPr bwMode="auto">
                          <a:xfrm>
                            <a:off x="0" y="0"/>
                            <a:ext cx="2743200" cy="2129155"/>
                          </a:xfrm>
                          <a:prstGeom prst="rect">
                            <a:avLst/>
                          </a:prstGeom>
                          <a:noFill/>
                          <a:ln>
                            <a:noFill/>
                          </a:ln>
                        </pic:spPr>
                      </pic:pic>
                    </a:graphicData>
                  </a:graphic>
                  <wp14:sizeRelH relativeFrom="page">
                    <wp14:pctWidth>0</wp14:pctWidth>
                  </wp14:sizeRelH>
                  <wp14:sizeRelV relativeFrom="page">
                    <wp14:pctHeight>0</wp14:pctHeight>
                  </wp14:sizeRelV>
                </wp:anchor>
              </w:drawing>
            </w:r>
            <w:r w:rsidR="00A31D83" w:rsidRPr="00497220">
              <w:t xml:space="preserve">Ergänzen Sie </w:t>
            </w:r>
            <w:r w:rsidR="00E84513" w:rsidRPr="00497220">
              <w:t>gegebenenfalls</w:t>
            </w:r>
            <w:r w:rsidR="00A31D83" w:rsidRPr="00497220">
              <w:t xml:space="preserve"> die Angaben im Fenster </w:t>
            </w:r>
            <w:proofErr w:type="spellStart"/>
            <w:r w:rsidR="00A31D83" w:rsidRPr="00497220">
              <w:rPr>
                <w:rStyle w:val="Fenstertitel"/>
              </w:rPr>
              <w:t>PDFCreator</w:t>
            </w:r>
            <w:proofErr w:type="spellEnd"/>
            <w:r w:rsidR="00A31D83" w:rsidRPr="00497220">
              <w:t>.</w:t>
            </w:r>
            <w:bookmarkEnd w:id="38"/>
          </w:p>
          <w:p w:rsidR="00A31D83" w:rsidRPr="00497220" w:rsidRDefault="00A31D83" w:rsidP="008325C5">
            <w:pPr>
              <w:pStyle w:val="Eingerckt"/>
              <w:rPr>
                <w:noProof/>
                <w:szCs w:val="24"/>
              </w:rPr>
            </w:pPr>
            <w:r w:rsidRPr="00497220">
              <w:rPr>
                <w:noProof/>
                <w:szCs w:val="24"/>
              </w:rPr>
              <w:t xml:space="preserve">Klicken Sie auf </w:t>
            </w:r>
            <w:r w:rsidRPr="00497220">
              <w:rPr>
                <w:noProof/>
                <w:szCs w:val="24"/>
                <w:bdr w:val="single" w:sz="4" w:space="0" w:color="auto"/>
              </w:rPr>
              <w:t>Speichern</w:t>
            </w:r>
            <w:r w:rsidRPr="00497220">
              <w:rPr>
                <w:noProof/>
                <w:szCs w:val="24"/>
              </w:rPr>
              <w:t>, um weiterzufahren.</w:t>
            </w:r>
          </w:p>
          <w:p w:rsidR="00A31D83" w:rsidRPr="00497220" w:rsidRDefault="00A31D83" w:rsidP="008325C5">
            <w:pPr>
              <w:pStyle w:val="Eingerckt"/>
              <w:rPr>
                <w:noProof/>
                <w:szCs w:val="24"/>
              </w:rPr>
            </w:pPr>
            <w:r w:rsidRPr="00497220">
              <w:rPr>
                <w:noProof/>
                <w:szCs w:val="24"/>
              </w:rPr>
              <w:t xml:space="preserve">Klicken Sie auf </w:t>
            </w:r>
            <w:r w:rsidRPr="00497220">
              <w:rPr>
                <w:noProof/>
                <w:szCs w:val="24"/>
                <w:bdr w:val="single" w:sz="4" w:space="0" w:color="auto"/>
              </w:rPr>
              <w:t>Warten</w:t>
            </w:r>
            <w:r w:rsidRPr="00497220">
              <w:rPr>
                <w:noProof/>
                <w:szCs w:val="24"/>
              </w:rPr>
              <w:t xml:space="preserve">, um abzuberechen (siehe dann Schritt </w:t>
            </w:r>
            <w:r w:rsidRPr="00497220">
              <w:rPr>
                <w:noProof/>
                <w:szCs w:val="24"/>
              </w:rPr>
              <w:fldChar w:fldCharType="begin"/>
            </w:r>
            <w:r w:rsidRPr="00497220">
              <w:rPr>
                <w:noProof/>
                <w:szCs w:val="24"/>
              </w:rPr>
              <w:instrText xml:space="preserve"> REF _Ref87428485 \r \h </w:instrText>
            </w:r>
            <w:r w:rsidRPr="00497220">
              <w:rPr>
                <w:noProof/>
                <w:szCs w:val="24"/>
              </w:rPr>
            </w:r>
            <w:r w:rsidRPr="00497220">
              <w:rPr>
                <w:noProof/>
                <w:szCs w:val="24"/>
              </w:rPr>
              <w:fldChar w:fldCharType="separate"/>
            </w:r>
            <w:r w:rsidR="00FD17D0">
              <w:rPr>
                <w:noProof/>
                <w:szCs w:val="24"/>
              </w:rPr>
              <w:t>15</w:t>
            </w:r>
            <w:r w:rsidRPr="00497220">
              <w:rPr>
                <w:noProof/>
                <w:szCs w:val="24"/>
              </w:rPr>
              <w:fldChar w:fldCharType="end"/>
            </w:r>
            <w:r w:rsidRPr="00497220">
              <w:rPr>
                <w:noProof/>
                <w:szCs w:val="24"/>
              </w:rPr>
              <w:t xml:space="preserve"> auf Seite </w:t>
            </w:r>
            <w:r w:rsidRPr="00497220">
              <w:rPr>
                <w:noProof/>
                <w:szCs w:val="24"/>
              </w:rPr>
              <w:fldChar w:fldCharType="begin"/>
            </w:r>
            <w:r w:rsidRPr="00497220">
              <w:rPr>
                <w:noProof/>
                <w:szCs w:val="24"/>
              </w:rPr>
              <w:instrText xml:space="preserve"> PAGEREF _Ref87428485 \h </w:instrText>
            </w:r>
            <w:r w:rsidRPr="00497220">
              <w:rPr>
                <w:noProof/>
                <w:szCs w:val="24"/>
              </w:rPr>
            </w:r>
            <w:r w:rsidRPr="00497220">
              <w:rPr>
                <w:noProof/>
                <w:szCs w:val="24"/>
              </w:rPr>
              <w:fldChar w:fldCharType="separate"/>
            </w:r>
            <w:r w:rsidR="00FD17D0">
              <w:rPr>
                <w:noProof/>
                <w:szCs w:val="24"/>
              </w:rPr>
              <w:t>23</w:t>
            </w:r>
            <w:r w:rsidRPr="00497220">
              <w:rPr>
                <w:noProof/>
                <w:szCs w:val="24"/>
              </w:rPr>
              <w:fldChar w:fldCharType="end"/>
            </w:r>
            <w:r w:rsidRPr="00497220">
              <w:rPr>
                <w:noProof/>
                <w:szCs w:val="24"/>
              </w:rPr>
              <w:t>).</w:t>
            </w:r>
          </w:p>
        </w:tc>
      </w:tr>
      <w:tr w:rsidR="00A31D83" w:rsidRPr="00497220" w:rsidTr="002D4A3E">
        <w:trPr>
          <w:cantSplit/>
        </w:trPr>
        <w:tc>
          <w:tcPr>
            <w:tcW w:w="9178" w:type="dxa"/>
          </w:tcPr>
          <w:p w:rsidR="00A31D83" w:rsidRPr="00497220" w:rsidRDefault="00122DE4" w:rsidP="00D73563">
            <w:pPr>
              <w:pStyle w:val="NummerierteListe"/>
            </w:pPr>
            <w:r>
              <w:rPr>
                <w:noProof/>
                <w:lang w:eastAsia="de-CH"/>
              </w:rPr>
              <w:drawing>
                <wp:anchor distT="114935" distB="114935" distL="114300" distR="0" simplePos="0" relativeHeight="251697664" behindDoc="0" locked="0" layoutInCell="1" allowOverlap="1" wp14:anchorId="51C4FC37" wp14:editId="0D0CBB6D">
                  <wp:simplePos x="0" y="0"/>
                  <wp:positionH relativeFrom="column">
                    <wp:align>right</wp:align>
                  </wp:positionH>
                  <wp:positionV relativeFrom="line">
                    <wp:align>top</wp:align>
                  </wp:positionV>
                  <wp:extent cx="2743200" cy="2038985"/>
                  <wp:effectExtent l="0" t="0" r="0" b="0"/>
                  <wp:wrapSquare wrapText="bothSides"/>
                  <wp:docPr id="885" name="Bild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60" cstate="email">
                            <a:extLst>
                              <a:ext uri="{28A0092B-C50C-407E-A947-70E740481C1C}">
                                <a14:useLocalDpi xmlns:a14="http://schemas.microsoft.com/office/drawing/2010/main" val="0"/>
                              </a:ext>
                            </a:extLst>
                          </a:blip>
                          <a:srcRect/>
                          <a:stretch>
                            <a:fillRect/>
                          </a:stretch>
                        </pic:blipFill>
                        <pic:spPr bwMode="auto">
                          <a:xfrm>
                            <a:off x="0" y="0"/>
                            <a:ext cx="2743200" cy="2038985"/>
                          </a:xfrm>
                          <a:prstGeom prst="rect">
                            <a:avLst/>
                          </a:prstGeom>
                          <a:noFill/>
                          <a:ln>
                            <a:noFill/>
                          </a:ln>
                        </pic:spPr>
                      </pic:pic>
                    </a:graphicData>
                  </a:graphic>
                  <wp14:sizeRelH relativeFrom="page">
                    <wp14:pctWidth>0</wp14:pctWidth>
                  </wp14:sizeRelH>
                  <wp14:sizeRelV relativeFrom="page">
                    <wp14:pctHeight>0</wp14:pctHeight>
                  </wp14:sizeRelV>
                </wp:anchor>
              </w:drawing>
            </w:r>
            <w:r w:rsidR="00A31D83" w:rsidRPr="00497220">
              <w:t xml:space="preserve">Wählen Sie im Fenster </w:t>
            </w:r>
            <w:r w:rsidR="00D73563">
              <w:rPr>
                <w:rStyle w:val="Fenstertitel"/>
              </w:rPr>
              <w:t>Speichern unter</w:t>
            </w:r>
            <w:r w:rsidR="00D73563" w:rsidRPr="00497220">
              <w:t xml:space="preserve"> </w:t>
            </w:r>
            <w:r w:rsidR="00A31D83" w:rsidRPr="00497220">
              <w:t>Speicherort und Dateiname.</w:t>
            </w:r>
          </w:p>
        </w:tc>
      </w:tr>
      <w:tr w:rsidR="00A31D83" w:rsidRPr="00497220" w:rsidTr="002D4A3E">
        <w:trPr>
          <w:cantSplit/>
        </w:trPr>
        <w:tc>
          <w:tcPr>
            <w:tcW w:w="9178" w:type="dxa"/>
          </w:tcPr>
          <w:p w:rsidR="00A31D83" w:rsidRPr="00497220" w:rsidRDefault="00122DE4" w:rsidP="008325C5">
            <w:pPr>
              <w:pStyle w:val="NummerierteListe"/>
            </w:pPr>
            <w:bookmarkStart w:id="39" w:name="_Ref87428485"/>
            <w:r>
              <w:rPr>
                <w:noProof/>
                <w:lang w:eastAsia="de-CH"/>
              </w:rPr>
              <w:drawing>
                <wp:anchor distT="114935" distB="114935" distL="114300" distR="0" simplePos="0" relativeHeight="251698688" behindDoc="0" locked="0" layoutInCell="1" allowOverlap="1" wp14:anchorId="3C7EF839" wp14:editId="6E058250">
                  <wp:simplePos x="0" y="0"/>
                  <wp:positionH relativeFrom="column">
                    <wp:align>right</wp:align>
                  </wp:positionH>
                  <wp:positionV relativeFrom="line">
                    <wp:align>top</wp:align>
                  </wp:positionV>
                  <wp:extent cx="2743200" cy="1266825"/>
                  <wp:effectExtent l="0" t="0" r="0" b="9525"/>
                  <wp:wrapSquare wrapText="bothSides"/>
                  <wp:docPr id="886" name="Bild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61" cstate="email">
                            <a:extLst>
                              <a:ext uri="{28A0092B-C50C-407E-A947-70E740481C1C}">
                                <a14:useLocalDpi xmlns:a14="http://schemas.microsoft.com/office/drawing/2010/main" val="0"/>
                              </a:ext>
                            </a:extLst>
                          </a:blip>
                          <a:srcRect/>
                          <a:stretch>
                            <a:fillRect/>
                          </a:stretch>
                        </pic:blipFill>
                        <pic:spPr bwMode="auto">
                          <a:xfrm>
                            <a:off x="0" y="0"/>
                            <a:ext cx="2743200" cy="1266825"/>
                          </a:xfrm>
                          <a:prstGeom prst="rect">
                            <a:avLst/>
                          </a:prstGeom>
                          <a:noFill/>
                          <a:ln>
                            <a:noFill/>
                          </a:ln>
                        </pic:spPr>
                      </pic:pic>
                    </a:graphicData>
                  </a:graphic>
                  <wp14:sizeRelH relativeFrom="page">
                    <wp14:pctWidth>0</wp14:pctWidth>
                  </wp14:sizeRelH>
                  <wp14:sizeRelV relativeFrom="page">
                    <wp14:pctHeight>0</wp14:pctHeight>
                  </wp14:sizeRelV>
                </wp:anchor>
              </w:drawing>
            </w:r>
            <w:r w:rsidR="00A31D83" w:rsidRPr="00497220">
              <w:t xml:space="preserve">Wenn Sie bei Schritt </w:t>
            </w:r>
            <w:r w:rsidR="00A31D83" w:rsidRPr="00497220">
              <w:fldChar w:fldCharType="begin"/>
            </w:r>
            <w:r w:rsidR="00A31D83" w:rsidRPr="00497220">
              <w:instrText xml:space="preserve"> REF _Ref87428547 \r \h </w:instrText>
            </w:r>
            <w:r w:rsidR="00A31D83" w:rsidRPr="00497220">
              <w:fldChar w:fldCharType="separate"/>
            </w:r>
            <w:r w:rsidR="00FD17D0">
              <w:t>13</w:t>
            </w:r>
            <w:r w:rsidR="00A31D83" w:rsidRPr="00497220">
              <w:fldChar w:fldCharType="end"/>
            </w:r>
            <w:r w:rsidR="00A31D83" w:rsidRPr="00497220">
              <w:t xml:space="preserve"> auf </w:t>
            </w:r>
            <w:r w:rsidR="00A31D83" w:rsidRPr="00497220">
              <w:rPr>
                <w:bdr w:val="single" w:sz="4" w:space="0" w:color="auto"/>
              </w:rPr>
              <w:t>Warten</w:t>
            </w:r>
            <w:r w:rsidR="00A31D83" w:rsidRPr="00497220">
              <w:t xml:space="preserve"> geklickt haben, um den Vorgang abzubrechen, ist das Dokument nicht gedruckt worden.</w:t>
            </w:r>
          </w:p>
          <w:p w:rsidR="00A31D83" w:rsidRPr="00497220" w:rsidRDefault="00A31D83" w:rsidP="00D73563">
            <w:pPr>
              <w:pStyle w:val="Eingerckt"/>
              <w:rPr>
                <w:noProof/>
                <w:szCs w:val="24"/>
              </w:rPr>
            </w:pPr>
            <w:r w:rsidRPr="00497220">
              <w:rPr>
                <w:noProof/>
                <w:szCs w:val="24"/>
              </w:rPr>
              <w:t xml:space="preserve">Dafür </w:t>
            </w:r>
            <w:r w:rsidR="00D73563">
              <w:rPr>
                <w:noProof/>
                <w:szCs w:val="24"/>
              </w:rPr>
              <w:t xml:space="preserve">wurde </w:t>
            </w:r>
            <w:r w:rsidRPr="00497220">
              <w:rPr>
                <w:noProof/>
                <w:szCs w:val="24"/>
              </w:rPr>
              <w:t xml:space="preserve">das Fenster </w:t>
            </w:r>
            <w:r w:rsidR="00D73563">
              <w:rPr>
                <w:rStyle w:val="Fenstertitel"/>
              </w:rPr>
              <w:t>Druckermonitor</w:t>
            </w:r>
            <w:r w:rsidR="00D73563" w:rsidRPr="00497220">
              <w:rPr>
                <w:szCs w:val="24"/>
              </w:rPr>
              <w:t xml:space="preserve"> </w:t>
            </w:r>
            <w:r w:rsidR="00D73563">
              <w:rPr>
                <w:noProof/>
                <w:szCs w:val="24"/>
              </w:rPr>
              <w:t>geöffnet</w:t>
            </w:r>
            <w:r w:rsidRPr="00497220">
              <w:rPr>
                <w:noProof/>
                <w:szCs w:val="24"/>
              </w:rPr>
              <w:t>.</w:t>
            </w:r>
          </w:p>
        </w:tc>
        <w:bookmarkEnd w:id="39"/>
      </w:tr>
      <w:tr w:rsidR="00A31D83" w:rsidRPr="00497220" w:rsidTr="002D4A3E">
        <w:trPr>
          <w:cantSplit/>
        </w:trPr>
        <w:tc>
          <w:tcPr>
            <w:tcW w:w="9178" w:type="dxa"/>
          </w:tcPr>
          <w:p w:rsidR="00A31D83" w:rsidRPr="00497220" w:rsidRDefault="00122DE4" w:rsidP="008325C5">
            <w:pPr>
              <w:pStyle w:val="NummerierteListe"/>
            </w:pPr>
            <w:r>
              <w:rPr>
                <w:noProof/>
                <w:lang w:eastAsia="de-CH"/>
              </w:rPr>
              <w:drawing>
                <wp:anchor distT="114935" distB="114935" distL="114300" distR="0" simplePos="0" relativeHeight="251699712" behindDoc="0" locked="0" layoutInCell="1" allowOverlap="1" wp14:anchorId="64652E92" wp14:editId="18B88C74">
                  <wp:simplePos x="0" y="0"/>
                  <wp:positionH relativeFrom="column">
                    <wp:align>right</wp:align>
                  </wp:positionH>
                  <wp:positionV relativeFrom="line">
                    <wp:align>top</wp:align>
                  </wp:positionV>
                  <wp:extent cx="2743200" cy="2505710"/>
                  <wp:effectExtent l="0" t="0" r="0" b="8890"/>
                  <wp:wrapSquare wrapText="bothSides"/>
                  <wp:docPr id="887" name="Bild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62" cstate="email">
                            <a:extLst>
                              <a:ext uri="{28A0092B-C50C-407E-A947-70E740481C1C}">
                                <a14:useLocalDpi xmlns:a14="http://schemas.microsoft.com/office/drawing/2010/main" val="0"/>
                              </a:ext>
                            </a:extLst>
                          </a:blip>
                          <a:srcRect/>
                          <a:stretch>
                            <a:fillRect/>
                          </a:stretch>
                        </pic:blipFill>
                        <pic:spPr bwMode="auto">
                          <a:xfrm>
                            <a:off x="0" y="0"/>
                            <a:ext cx="2743200" cy="2505710"/>
                          </a:xfrm>
                          <a:prstGeom prst="rect">
                            <a:avLst/>
                          </a:prstGeom>
                          <a:noFill/>
                          <a:ln>
                            <a:noFill/>
                          </a:ln>
                        </pic:spPr>
                      </pic:pic>
                    </a:graphicData>
                  </a:graphic>
                  <wp14:sizeRelH relativeFrom="page">
                    <wp14:pctWidth>0</wp14:pctWidth>
                  </wp14:sizeRelH>
                  <wp14:sizeRelV relativeFrom="page">
                    <wp14:pctHeight>0</wp14:pctHeight>
                  </wp14:sizeRelV>
                </wp:anchor>
              </w:drawing>
            </w:r>
            <w:r w:rsidR="00A31D83" w:rsidRPr="00497220">
              <w:t xml:space="preserve">Hier können Sie mit </w:t>
            </w:r>
            <w:proofErr w:type="spellStart"/>
            <w:r w:rsidR="00A31D83" w:rsidRPr="00497220">
              <w:rPr>
                <w:b/>
              </w:rPr>
              <w:t>Haupt</w:t>
            </w:r>
            <w:r w:rsidR="0025507B">
              <w:rPr>
                <w:b/>
              </w:rPr>
              <w:t>Menü</w:t>
            </w:r>
            <w:proofErr w:type="spellEnd"/>
            <w:r w:rsidR="00A31D83" w:rsidRPr="00497220">
              <w:rPr>
                <w:b/>
              </w:rPr>
              <w:t xml:space="preserve"> – Dokument …</w:t>
            </w:r>
            <w:r w:rsidR="00A31D83" w:rsidRPr="00497220">
              <w:t xml:space="preserve"> den </w:t>
            </w:r>
            <w:r w:rsidR="00E76DF4" w:rsidRPr="00497220">
              <w:t>"</w:t>
            </w:r>
            <w:r w:rsidR="00A31D83" w:rsidRPr="00497220">
              <w:t>Druckauftrag</w:t>
            </w:r>
            <w:r w:rsidR="00E76DF4" w:rsidRPr="00497220">
              <w:t>"</w:t>
            </w:r>
            <w:r w:rsidR="00A31D83" w:rsidRPr="00497220">
              <w:t xml:space="preserve"> löschen (= abbrechen, es wird keine PDF-Datei erstellt) oder doch noch </w:t>
            </w:r>
            <w:r w:rsidR="00E76DF4" w:rsidRPr="00497220">
              <w:t>"</w:t>
            </w:r>
            <w:r w:rsidR="00A31D83" w:rsidRPr="00497220">
              <w:t>drucken</w:t>
            </w:r>
            <w:r w:rsidR="00E76DF4" w:rsidRPr="00497220">
              <w:t>"</w:t>
            </w:r>
            <w:r w:rsidR="00A31D83" w:rsidRPr="00497220">
              <w:t xml:space="preserve"> (= doch noch eine PDF-Datei erstellen.</w:t>
            </w:r>
          </w:p>
          <w:p w:rsidR="00A31D83" w:rsidRPr="00497220" w:rsidRDefault="00A31D83" w:rsidP="008325C5">
            <w:pPr>
              <w:pStyle w:val="Eingerckt"/>
            </w:pPr>
            <w:r w:rsidRPr="00497220">
              <w:t>Hier stehen Ihnen auch weitergehende Befehle zur Verfügung, mit denen Sie mehrere Druckaufträge zu einem einzigen PDF zusammenfassen können usw.</w:t>
            </w:r>
          </w:p>
        </w:tc>
      </w:tr>
    </w:tbl>
    <w:p w:rsidR="00A31D83" w:rsidRPr="00E954E2" w:rsidRDefault="00A31D83" w:rsidP="006E673D">
      <w:pPr>
        <w:pStyle w:val="berschrift2"/>
      </w:pPr>
      <w:bookmarkStart w:id="40" w:name="_Toc298487801"/>
      <w:r>
        <w:lastRenderedPageBreak/>
        <w:t>Objekthierarchie von Word</w:t>
      </w:r>
      <w:bookmarkEnd w:id="40"/>
    </w:p>
    <w:p w:rsidR="00A31D83" w:rsidRDefault="00A31D83" w:rsidP="00A35A8A">
      <w:r>
        <w:t>Word – wie übrigens jedes andere Textverarbeitungsprogramm auch – unterscheidet ver</w:t>
      </w:r>
      <w:r>
        <w:softHyphen/>
        <w:t>schiedene Bearbeitungs</w:t>
      </w:r>
      <w:r w:rsidR="00997922">
        <w:t>e</w:t>
      </w:r>
      <w:r>
        <w:t>benen.</w:t>
      </w:r>
    </w:p>
    <w:p w:rsidR="00A31D83" w:rsidRDefault="00A31D83" w:rsidP="00A35A8A">
      <w:r>
        <w:t xml:space="preserve">Gewisse Einstellungen, z.B. die soeben im Kapitel </w:t>
      </w:r>
      <w:r>
        <w:fldChar w:fldCharType="begin"/>
      </w:r>
      <w:r>
        <w:instrText xml:space="preserve"> REF _Ref206492562 \r \h </w:instrText>
      </w:r>
      <w:r>
        <w:fldChar w:fldCharType="separate"/>
      </w:r>
      <w:r w:rsidR="00FD17D0">
        <w:t>2</w:t>
      </w:r>
      <w:r>
        <w:fldChar w:fldCharType="end"/>
      </w:r>
      <w:r>
        <w:t xml:space="preserve"> vorgenommenen Einstellungen, betref</w:t>
      </w:r>
      <w:r>
        <w:softHyphen/>
        <w:t>fen das Programm als solches. Sie wirken sich deshalb auf alle mit dem Programm bearbei</w:t>
      </w:r>
      <w:r>
        <w:softHyphen/>
        <w:t>teten Dokumente aus.</w:t>
      </w:r>
    </w:p>
    <w:p w:rsidR="00A31D83" w:rsidRDefault="00A31D83" w:rsidP="00A35A8A">
      <w:r>
        <w:t>Andere Einstellungen, z.B. das Kennwort zum Öffnen des Dokuments, betreffen nur ein ein</w:t>
      </w:r>
      <w:r>
        <w:softHyphen/>
        <w:t xml:space="preserve">zelnes, ganzes </w:t>
      </w:r>
      <w:r w:rsidRPr="00A91C6D">
        <w:rPr>
          <w:b/>
        </w:rPr>
        <w:t>Dokument</w:t>
      </w:r>
      <w:r>
        <w:t>.</w:t>
      </w:r>
    </w:p>
    <w:p w:rsidR="00A31D83" w:rsidRDefault="00A31D83" w:rsidP="00A35A8A">
      <w:r>
        <w:t xml:space="preserve">Das Dokument kann in mehrere </w:t>
      </w:r>
      <w:r w:rsidRPr="00A91C6D">
        <w:rPr>
          <w:b/>
        </w:rPr>
        <w:t>Abschnitte</w:t>
      </w:r>
      <w:r>
        <w:t xml:space="preserve"> gegliedert sein. Z.B. wird zuerst Text auf </w:t>
      </w:r>
      <w:proofErr w:type="spellStart"/>
      <w:r>
        <w:t>hochformatiges</w:t>
      </w:r>
      <w:proofErr w:type="spellEnd"/>
      <w:r>
        <w:t xml:space="preserve"> Papier ge</w:t>
      </w:r>
      <w:r w:rsidR="00C36049">
        <w:t xml:space="preserve">druckt, dann folgt eine Grafik im Querformat </w:t>
      </w:r>
      <w:r>
        <w:t xml:space="preserve">und zum Schluss wieder Text </w:t>
      </w:r>
      <w:proofErr w:type="spellStart"/>
      <w:r>
        <w:t>hochformatig</w:t>
      </w:r>
      <w:proofErr w:type="spellEnd"/>
      <w:r>
        <w:t>. Dieses Dokument hätte also drei Abschnitte: 1. Hochformat – 2. Querformat – 3. Hochformat</w:t>
      </w:r>
    </w:p>
    <w:p w:rsidR="00A31D83" w:rsidRDefault="00A31D83" w:rsidP="00A35A8A">
      <w:r>
        <w:t xml:space="preserve">Innerhalb eines Abschnittes gibt es meist ganz viele </w:t>
      </w:r>
      <w:r w:rsidRPr="00A91C6D">
        <w:rPr>
          <w:b/>
        </w:rPr>
        <w:t>Absätze</w:t>
      </w:r>
      <w:r w:rsidRPr="00A91C6D">
        <w:t>.</w:t>
      </w:r>
      <w:r>
        <w:t xml:space="preserve"> Ein Absatz endet immer dann, wenn Sie beim Schreiben die [</w:t>
      </w:r>
      <w:proofErr w:type="spellStart"/>
      <w:r>
        <w:t>Enter</w:t>
      </w:r>
      <w:proofErr w:type="spellEnd"/>
      <w:r>
        <w:t>]-Taste drücken. So erschaffen Sie Überschriften-Ab</w:t>
      </w:r>
      <w:r>
        <w:softHyphen/>
        <w:t>sätze, gewöhnliche Text-Absätze, Absätze für nummerierte Aufzählungen, Absätze für Bild-Beschriftungen usw.</w:t>
      </w:r>
    </w:p>
    <w:p w:rsidR="00A31D83" w:rsidRPr="00A91C6D" w:rsidRDefault="00A31D83" w:rsidP="00A35A8A">
      <w:r>
        <w:t>Und diese Absätze sind natürlich aus lauter einzelnen Zeichen (Buchstaben, Zahlen, Satz</w:t>
      </w:r>
      <w:r>
        <w:softHyphen/>
        <w:t>zeichen, aber auch Bilder und andere grafische Elemente) zusammengesetzt.</w:t>
      </w:r>
    </w:p>
    <w:p w:rsidR="00612A1A" w:rsidRDefault="00612A1A" w:rsidP="00A35A8A">
      <w:r>
        <w:object w:dxaOrig="8211" w:dyaOrig="45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5pt;height:228.8pt" o:ole="">
            <v:imagedata r:id="rId63" o:title=""/>
          </v:shape>
          <o:OLEObject Type="Embed" ProgID="Word.Document.12" ShapeID="_x0000_i1025" DrawAspect="Content" ObjectID="_1402298704" r:id="rId64">
            <o:FieldCodes>\s</o:FieldCodes>
          </o:OLEObject>
        </w:object>
      </w:r>
    </w:p>
    <w:p w:rsidR="00A31D83" w:rsidRDefault="00A31D83" w:rsidP="00A35A8A">
      <w:r>
        <w:t>Die Kunst besteht nun darin, die richtigen Eigenschaften auf der richtigen Ebene zuzu</w:t>
      </w:r>
      <w:r>
        <w:softHyphen/>
        <w:t xml:space="preserve">weisen. Typischerweise verwendet ein Anfänger ganz viele Zeichen-Formatierungen, wo er besser mit Absatz-Formatierungen arbeiten würde. Und das Problem einer </w:t>
      </w:r>
      <w:proofErr w:type="spellStart"/>
      <w:r>
        <w:t>querformatigen</w:t>
      </w:r>
      <w:proofErr w:type="spellEnd"/>
      <w:r>
        <w:t xml:space="preserve"> Seite mitten in einem </w:t>
      </w:r>
      <w:proofErr w:type="spellStart"/>
      <w:r>
        <w:t>hochformatigen</w:t>
      </w:r>
      <w:proofErr w:type="spellEnd"/>
      <w:r>
        <w:t xml:space="preserve"> Dokument scheint unlösbar, wenn man nichts über Abschnitte weiss.</w:t>
      </w:r>
    </w:p>
    <w:p w:rsidR="00A31D83" w:rsidRPr="00A52C6A" w:rsidRDefault="00A31D83" w:rsidP="00A35A8A">
      <w:r w:rsidRPr="00A52C6A">
        <w:t>Im Folgenden soll aus unformatiertem Text ein Dokument hergestellt werden, wie es den Gestaltungs</w:t>
      </w:r>
      <w:r w:rsidR="00612A1A">
        <w:t>r</w:t>
      </w:r>
      <w:r w:rsidRPr="00A52C6A">
        <w:t xml:space="preserve">ichtlinien der </w:t>
      </w:r>
      <w:r>
        <w:t>ZHAW</w:t>
      </w:r>
      <w:r w:rsidRPr="00A52C6A">
        <w:t xml:space="preserve"> für Semester- und </w:t>
      </w:r>
      <w:r w:rsidR="00DA5343">
        <w:t>Bachelor</w:t>
      </w:r>
      <w:r w:rsidRPr="00A52C6A">
        <w:t>arbeiten entspricht.</w:t>
      </w:r>
    </w:p>
    <w:p w:rsidR="00612A1A" w:rsidRDefault="00A31D83" w:rsidP="00A35A8A">
      <w:r w:rsidRPr="00A52C6A">
        <w:t xml:space="preserve">Wir danken </w:t>
      </w:r>
      <w:r w:rsidR="00DA5343">
        <w:t xml:space="preserve">Frau Lea </w:t>
      </w:r>
      <w:r w:rsidR="00E84513">
        <w:t>Egloff</w:t>
      </w:r>
      <w:r w:rsidRPr="00A52C6A">
        <w:t xml:space="preserve">, </w:t>
      </w:r>
      <w:r w:rsidR="00DA5343">
        <w:t xml:space="preserve">UI09, </w:t>
      </w:r>
      <w:r w:rsidRPr="00A52C6A">
        <w:t xml:space="preserve">dafür, dass </w:t>
      </w:r>
      <w:r w:rsidR="00DA5343">
        <w:t>sie</w:t>
      </w:r>
      <w:r w:rsidRPr="00A52C6A">
        <w:t xml:space="preserve"> uns </w:t>
      </w:r>
      <w:r w:rsidR="00DA5343">
        <w:t xml:space="preserve">ihre </w:t>
      </w:r>
      <w:r w:rsidR="0059038F">
        <w:t>Literaturarbeit</w:t>
      </w:r>
      <w:r w:rsidRPr="00A52C6A">
        <w:t xml:space="preserve"> für diese und folgende Übungen zur Verfügung gestellt hat.</w:t>
      </w:r>
    </w:p>
    <w:p w:rsidR="00612A1A" w:rsidRDefault="00612A1A">
      <w:pPr>
        <w:spacing w:after="0" w:line="240" w:lineRule="auto"/>
      </w:pPr>
      <w:r>
        <w:br w:type="page"/>
      </w:r>
    </w:p>
    <w:p w:rsidR="00A35A8A" w:rsidRDefault="00A35A8A" w:rsidP="007667D5">
      <w:pPr>
        <w:pStyle w:val="berschrift1"/>
        <w:pageBreakBefore w:val="0"/>
        <w:spacing w:before="600"/>
      </w:pPr>
      <w:bookmarkStart w:id="41" w:name="_Ref236649080"/>
      <w:bookmarkStart w:id="42" w:name="_Ref236649208"/>
      <w:bookmarkStart w:id="43" w:name="_Toc298487775"/>
      <w:bookmarkStart w:id="44" w:name="_Toc298487802"/>
      <w:r w:rsidRPr="00A52C6A">
        <w:lastRenderedPageBreak/>
        <w:t>Seite</w:t>
      </w:r>
      <w:bookmarkEnd w:id="24"/>
      <w:bookmarkEnd w:id="25"/>
      <w:bookmarkEnd w:id="26"/>
      <w:bookmarkEnd w:id="41"/>
      <w:bookmarkEnd w:id="42"/>
      <w:r w:rsidR="00612A1A">
        <w:t>neinstellung</w:t>
      </w:r>
      <w:bookmarkEnd w:id="43"/>
      <w:bookmarkEnd w:id="44"/>
    </w:p>
    <w:p w:rsidR="00383FA5" w:rsidRPr="00383FA5" w:rsidRDefault="00383FA5" w:rsidP="00383FA5">
      <w:r>
        <w:t>In diesem Kapitel wird Ihnen gezeigt</w:t>
      </w:r>
      <w:r w:rsidR="00612A1A">
        <w:t>,</w:t>
      </w:r>
      <w:r>
        <w:t xml:space="preserve"> wie </w:t>
      </w:r>
      <w:r w:rsidR="000238BC">
        <w:t>Sie die Seiteneinstellungen in einem Word-Dokument vornehmen können.</w:t>
      </w:r>
    </w:p>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076F93" w:rsidRPr="00497220" w:rsidRDefault="00C36C0D" w:rsidP="00B70010">
            <w:pPr>
              <w:numPr>
                <w:ilvl w:val="0"/>
                <w:numId w:val="42"/>
              </w:numPr>
            </w:pPr>
            <w:r w:rsidRPr="00497220">
              <w:t>Ich kann mit verschiedenen Versionen derselben Datei umgehen</w:t>
            </w:r>
            <w:r w:rsidR="00D73563">
              <w:t>.</w:t>
            </w:r>
          </w:p>
          <w:p w:rsidR="00076F93" w:rsidRPr="00497220" w:rsidRDefault="00C36C0D" w:rsidP="00B70010">
            <w:pPr>
              <w:numPr>
                <w:ilvl w:val="0"/>
                <w:numId w:val="42"/>
              </w:numPr>
            </w:pPr>
            <w:r w:rsidRPr="00497220">
              <w:t>Ich finde sinnvolle Seiteneinstellungen für meine Dokumente</w:t>
            </w:r>
            <w:r w:rsidR="00D73563">
              <w:t>.</w:t>
            </w:r>
          </w:p>
          <w:p w:rsidR="00C36C0D" w:rsidRPr="00497220" w:rsidRDefault="00C36C0D" w:rsidP="00612A1A">
            <w:pPr>
              <w:numPr>
                <w:ilvl w:val="0"/>
                <w:numId w:val="42"/>
              </w:numPr>
            </w:pPr>
            <w:r w:rsidRPr="00497220">
              <w:t>Ich kann die Leerräume zwischen den Seiten auf dem Bildschirm ein- und ausblenden</w:t>
            </w:r>
            <w:r w:rsidR="00D73563">
              <w: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t>Schlüsselbegriffe</w:t>
            </w:r>
          </w:p>
        </w:tc>
        <w:tc>
          <w:tcPr>
            <w:tcW w:w="7062" w:type="dxa"/>
          </w:tcPr>
          <w:p w:rsidR="00076F93" w:rsidRPr="00497220" w:rsidRDefault="00C36C0D" w:rsidP="00B65C2F">
            <w:r w:rsidRPr="00497220">
              <w:t>Datei-Version, Seiteneinstellungen, Seitenränder</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7062" w:type="dxa"/>
            <w:tcBorders>
              <w:bottom w:val="double" w:sz="4" w:space="0" w:color="auto"/>
            </w:tcBorders>
          </w:tcPr>
          <w:p w:rsidR="00076F93" w:rsidRPr="00497220" w:rsidRDefault="00A809CA" w:rsidP="0019755A">
            <w:pPr>
              <w:pStyle w:val="AiK"/>
            </w:pPr>
            <w:r>
              <w:t>Laden Sie eine Musterdatei herunter</w:t>
            </w:r>
            <w:r w:rsidR="00C36C0D" w:rsidRPr="00497220">
              <w:t xml:space="preserve"> und </w:t>
            </w:r>
            <w:r>
              <w:t xml:space="preserve">speichern Sie sie </w:t>
            </w:r>
            <w:r w:rsidR="00C36C0D" w:rsidRPr="00497220">
              <w:t>als ei</w:t>
            </w:r>
            <w:r>
              <w:t>gene Version</w:t>
            </w:r>
            <w:r w:rsidR="00D73563">
              <w:t>.</w:t>
            </w:r>
          </w:p>
          <w:p w:rsidR="00C36C0D" w:rsidRPr="00497220" w:rsidRDefault="00A809CA" w:rsidP="0019755A">
            <w:pPr>
              <w:pStyle w:val="AiK"/>
            </w:pPr>
            <w:r>
              <w:t xml:space="preserve">Nehmen Sie folgende </w:t>
            </w:r>
            <w:r w:rsidR="00AF431A" w:rsidRPr="00497220">
              <w:t>Seiteneinstellungen</w:t>
            </w:r>
            <w:r>
              <w:t xml:space="preserve"> vor</w:t>
            </w:r>
            <w:r w:rsidR="00AF431A" w:rsidRPr="00497220">
              <w:t>: Hochformat, Ränder links, oben, unten je 2.5cm, rechts 1.25cm</w:t>
            </w:r>
            <w:r w:rsidR="00D73563">
              <w:t>.</w:t>
            </w:r>
          </w:p>
          <w:p w:rsidR="00AF431A" w:rsidRPr="00497220" w:rsidRDefault="00A809CA" w:rsidP="00A809CA">
            <w:pPr>
              <w:pStyle w:val="AiK"/>
            </w:pPr>
            <w:r>
              <w:t xml:space="preserve">Sorgen Sie dafür, dass die </w:t>
            </w:r>
            <w:r w:rsidR="00AF431A" w:rsidRPr="00497220">
              <w:t>Leerräume zwischen den Seiten an</w:t>
            </w:r>
            <w:r>
              <w:t>gezeigt werden.</w:t>
            </w:r>
          </w:p>
        </w:tc>
      </w:tr>
    </w:tbl>
    <w:p w:rsidR="00A1623C" w:rsidRDefault="00A1623C" w:rsidP="007705F2">
      <w:pPr>
        <w:pStyle w:val="AbstandNachStandard"/>
      </w:pPr>
    </w:p>
    <w:p w:rsidR="00A35A8A" w:rsidRPr="00A52C6A" w:rsidRDefault="00A35A8A" w:rsidP="007705F2">
      <w:pPr>
        <w:pStyle w:val="AbstandNachStandard"/>
      </w:pPr>
      <w:r w:rsidRPr="00A52C6A">
        <w:t>Jedes Word-Dokument kann sich merken, auf welches Papierformat es mit welchen Rand</w:t>
      </w:r>
      <w:r w:rsidR="00065B57">
        <w:softHyphen/>
      </w:r>
      <w:r w:rsidRPr="00A52C6A">
        <w:t>einstellungen usw. gedruckt werden soll. Es speichert die sogenannten Seiten</w:t>
      </w:r>
      <w:r w:rsidR="00A1623C">
        <w:t>e</w:t>
      </w:r>
      <w:r w:rsidRPr="00A52C6A">
        <w:t>instellungen.</w:t>
      </w:r>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A35A8A" w:rsidRPr="00497220" w:rsidTr="00940602">
        <w:trPr>
          <w:cantSplit/>
        </w:trPr>
        <w:tc>
          <w:tcPr>
            <w:tcW w:w="9529" w:type="dxa"/>
          </w:tcPr>
          <w:p w:rsidR="00A35A8A" w:rsidRPr="00497220" w:rsidRDefault="002002AA" w:rsidP="00713C82">
            <w:pPr>
              <w:pStyle w:val="NummerierteListe"/>
              <w:numPr>
                <w:ilvl w:val="0"/>
                <w:numId w:val="20"/>
              </w:numPr>
              <w:rPr>
                <w:lang w:eastAsia="de-CH"/>
              </w:rPr>
            </w:pPr>
            <w:r w:rsidRPr="00497220">
              <w:rPr>
                <w:lang w:eastAsia="de-CH"/>
              </w:rPr>
              <w:t xml:space="preserve">Öffnen Sie die Datei </w:t>
            </w:r>
            <w:r w:rsidR="00EC2FBF" w:rsidRPr="00497220">
              <w:rPr>
                <w:lang w:eastAsia="de-CH"/>
              </w:rPr>
              <w:t>w1_s0</w:t>
            </w:r>
            <w:r w:rsidR="00EC2FBF" w:rsidRPr="00497220">
              <w:rPr>
                <w:lang w:eastAsia="de-CH"/>
              </w:rPr>
              <w:fldChar w:fldCharType="begin"/>
            </w:r>
            <w:r w:rsidR="00EC2FBF" w:rsidRPr="00497220">
              <w:rPr>
                <w:lang w:eastAsia="de-CH"/>
              </w:rPr>
              <w:instrText xml:space="preserve"> REF _Ref236649208 \r \h </w:instrText>
            </w:r>
            <w:r w:rsidR="00EC2FBF" w:rsidRPr="00497220">
              <w:rPr>
                <w:lang w:eastAsia="de-CH"/>
              </w:rPr>
            </w:r>
            <w:r w:rsidR="00EC2FBF" w:rsidRPr="00497220">
              <w:rPr>
                <w:lang w:eastAsia="de-CH"/>
              </w:rPr>
              <w:fldChar w:fldCharType="separate"/>
            </w:r>
            <w:r w:rsidR="00FD17D0">
              <w:rPr>
                <w:lang w:eastAsia="de-CH"/>
              </w:rPr>
              <w:t>4</w:t>
            </w:r>
            <w:r w:rsidR="00EC2FBF" w:rsidRPr="00497220">
              <w:rPr>
                <w:lang w:eastAsia="de-CH"/>
              </w:rPr>
              <w:fldChar w:fldCharType="end"/>
            </w:r>
            <w:r w:rsidRPr="00497220">
              <w:rPr>
                <w:lang w:eastAsia="de-CH"/>
              </w:rPr>
              <w:t>_M_</w:t>
            </w:r>
            <w:r w:rsidR="00713C82">
              <w:rPr>
                <w:lang w:eastAsia="de-CH"/>
              </w:rPr>
              <w:t>Lit</w:t>
            </w:r>
            <w:r w:rsidR="005D2C77">
              <w:rPr>
                <w:lang w:eastAsia="de-CH"/>
              </w:rPr>
              <w:t>Arbeit</w:t>
            </w:r>
            <w:r w:rsidRPr="00497220">
              <w:rPr>
                <w:lang w:eastAsia="de-CH"/>
              </w:rPr>
              <w:t>_Unformatiert</w:t>
            </w:r>
            <w:r w:rsidR="005D2C77">
              <w:rPr>
                <w:lang w:eastAsia="de-CH"/>
              </w:rPr>
              <w:t>.docx</w:t>
            </w:r>
          </w:p>
        </w:tc>
      </w:tr>
      <w:tr w:rsidR="00A35A8A" w:rsidRPr="00497220" w:rsidTr="00940602">
        <w:trPr>
          <w:cantSplit/>
        </w:trPr>
        <w:tc>
          <w:tcPr>
            <w:tcW w:w="9529" w:type="dxa"/>
          </w:tcPr>
          <w:p w:rsidR="00A35A8A" w:rsidRPr="00497220" w:rsidRDefault="00A35A8A" w:rsidP="00B70010">
            <w:pPr>
              <w:pStyle w:val="NummerierteListe"/>
              <w:numPr>
                <w:ilvl w:val="0"/>
                <w:numId w:val="31"/>
              </w:numPr>
              <w:rPr>
                <w:lang w:eastAsia="de-CH"/>
              </w:rPr>
            </w:pPr>
            <w:r w:rsidRPr="00497220">
              <w:rPr>
                <w:lang w:eastAsia="de-CH"/>
              </w:rPr>
              <w:t xml:space="preserve">Um diese </w:t>
            </w:r>
            <w:r w:rsidRPr="00497220">
              <w:t>Ausgangsdatei</w:t>
            </w:r>
            <w:r w:rsidRPr="00497220">
              <w:rPr>
                <w:lang w:eastAsia="de-CH"/>
              </w:rPr>
              <w:t xml:space="preserve"> vor Veränderungen zu schützen, speichern Sie das nun angezeigte Dokument sofort wieder unter dem Namen </w:t>
            </w:r>
            <w:r w:rsidR="00E76DF4" w:rsidRPr="00497220">
              <w:rPr>
                <w:lang w:eastAsia="de-CH"/>
              </w:rPr>
              <w:t>"</w:t>
            </w:r>
            <w:r w:rsidR="0026490E" w:rsidRPr="00497220">
              <w:rPr>
                <w:lang w:eastAsia="de-CH"/>
              </w:rPr>
              <w:t>w1_s0</w:t>
            </w:r>
            <w:r w:rsidR="00EC2FBF" w:rsidRPr="00497220">
              <w:rPr>
                <w:lang w:eastAsia="de-CH"/>
              </w:rPr>
              <w:fldChar w:fldCharType="begin"/>
            </w:r>
            <w:r w:rsidR="00EC2FBF" w:rsidRPr="00497220">
              <w:rPr>
                <w:lang w:eastAsia="de-CH"/>
              </w:rPr>
              <w:instrText xml:space="preserve"> REF _Ref236649208 \r \h </w:instrText>
            </w:r>
            <w:r w:rsidR="00EC2FBF" w:rsidRPr="00497220">
              <w:rPr>
                <w:lang w:eastAsia="de-CH"/>
              </w:rPr>
            </w:r>
            <w:r w:rsidR="00EC2FBF" w:rsidRPr="00497220">
              <w:rPr>
                <w:lang w:eastAsia="de-CH"/>
              </w:rPr>
              <w:fldChar w:fldCharType="separate"/>
            </w:r>
            <w:r w:rsidR="00FD17D0">
              <w:rPr>
                <w:lang w:eastAsia="de-CH"/>
              </w:rPr>
              <w:t>4</w:t>
            </w:r>
            <w:r w:rsidR="00EC2FBF" w:rsidRPr="00497220">
              <w:rPr>
                <w:lang w:eastAsia="de-CH"/>
              </w:rPr>
              <w:fldChar w:fldCharType="end"/>
            </w:r>
            <w:r w:rsidR="0026490E" w:rsidRPr="00497220">
              <w:rPr>
                <w:lang w:eastAsia="de-CH"/>
              </w:rPr>
              <w:t>_M_</w:t>
            </w:r>
            <w:r w:rsidR="00A1623C">
              <w:rPr>
                <w:lang w:eastAsia="de-CH"/>
              </w:rPr>
              <w:t>Lit</w:t>
            </w:r>
            <w:r w:rsidR="005D2C77">
              <w:rPr>
                <w:lang w:eastAsia="de-CH"/>
              </w:rPr>
              <w:t>Arbeit</w:t>
            </w:r>
            <w:r w:rsidR="0026490E" w:rsidRPr="00497220">
              <w:rPr>
                <w:lang w:eastAsia="de-CH"/>
              </w:rPr>
              <w:t>_Unformatiert</w:t>
            </w:r>
            <w:r w:rsidRPr="00497220">
              <w:rPr>
                <w:b/>
                <w:lang w:eastAsia="de-CH"/>
              </w:rPr>
              <w:t>1</w:t>
            </w:r>
            <w:r w:rsidR="005D2C77">
              <w:rPr>
                <w:lang w:eastAsia="de-CH"/>
              </w:rPr>
              <w:t>.docx</w:t>
            </w:r>
            <w:r w:rsidR="00E76DF4" w:rsidRPr="00497220">
              <w:rPr>
                <w:lang w:eastAsia="de-CH"/>
              </w:rPr>
              <w:t>"</w:t>
            </w:r>
          </w:p>
          <w:p w:rsidR="00A35A8A" w:rsidRPr="00497220" w:rsidRDefault="00A35A8A" w:rsidP="00940602">
            <w:pPr>
              <w:pStyle w:val="Eingerckt"/>
              <w:rPr>
                <w:i/>
                <w:noProof/>
                <w:lang w:eastAsia="de-CH"/>
              </w:rPr>
            </w:pPr>
            <w:r w:rsidRPr="00497220">
              <w:rPr>
                <w:b/>
                <w:i/>
                <w:noProof/>
                <w:lang w:eastAsia="de-CH"/>
              </w:rPr>
              <w:t>Hinweis</w:t>
            </w:r>
            <w:r w:rsidRPr="00497220">
              <w:rPr>
                <w:i/>
                <w:noProof/>
                <w:lang w:eastAsia="de-CH"/>
              </w:rPr>
              <w:t xml:space="preserve">: Wenn Sie in Ihrer Arbeit einen Zwischenstand erreicht haben, den Sie nicht verlieren und </w:t>
            </w:r>
            <w:r w:rsidR="00A1623C">
              <w:rPr>
                <w:i/>
                <w:noProof/>
                <w:lang w:eastAsia="de-CH"/>
              </w:rPr>
              <w:t xml:space="preserve">auf den Sie </w:t>
            </w:r>
            <w:r w:rsidRPr="00497220">
              <w:rPr>
                <w:i/>
                <w:noProof/>
                <w:lang w:eastAsia="de-CH"/>
              </w:rPr>
              <w:t>später eventue</w:t>
            </w:r>
            <w:r w:rsidR="000238BC">
              <w:rPr>
                <w:i/>
                <w:noProof/>
                <w:lang w:eastAsia="de-CH"/>
              </w:rPr>
              <w:t xml:space="preserve">ll wieder zurückgreifen </w:t>
            </w:r>
            <w:r w:rsidRPr="00497220">
              <w:rPr>
                <w:i/>
                <w:noProof/>
                <w:lang w:eastAsia="de-CH"/>
              </w:rPr>
              <w:t xml:space="preserve">möchten, speichern Sie Ihr Dokument mit </w:t>
            </w:r>
            <w:r w:rsidR="00A1623C">
              <w:rPr>
                <w:i/>
                <w:noProof/>
                <w:lang w:eastAsia="de-CH"/>
              </w:rPr>
              <w:t>f</w:t>
            </w:r>
            <w:r w:rsidRPr="00497220">
              <w:rPr>
                <w:i/>
                <w:noProof/>
                <w:lang w:eastAsia="de-CH"/>
              </w:rPr>
              <w:t xml:space="preserve">ortlaufenden Nummern, z.B. </w:t>
            </w:r>
            <w:r w:rsidR="00E76DF4" w:rsidRPr="00497220">
              <w:rPr>
                <w:i/>
                <w:noProof/>
                <w:lang w:eastAsia="de-CH"/>
              </w:rPr>
              <w:t>"</w:t>
            </w:r>
            <w:r w:rsidR="002002AA" w:rsidRPr="00A1623C">
              <w:rPr>
                <w:i/>
                <w:noProof/>
                <w:lang w:eastAsia="de-CH"/>
              </w:rPr>
              <w:t>w1_s0</w:t>
            </w:r>
            <w:r w:rsidR="00EC2FBF" w:rsidRPr="00A1623C">
              <w:rPr>
                <w:i/>
                <w:noProof/>
                <w:lang w:eastAsia="de-CH"/>
              </w:rPr>
              <w:fldChar w:fldCharType="begin"/>
            </w:r>
            <w:r w:rsidR="00EC2FBF" w:rsidRPr="00A1623C">
              <w:rPr>
                <w:i/>
                <w:noProof/>
                <w:lang w:eastAsia="de-CH"/>
              </w:rPr>
              <w:instrText xml:space="preserve"> REF _Ref236649208 \r \h </w:instrText>
            </w:r>
            <w:r w:rsidR="00A1623C" w:rsidRPr="00A1623C">
              <w:rPr>
                <w:i/>
                <w:noProof/>
                <w:lang w:eastAsia="de-CH"/>
              </w:rPr>
              <w:instrText xml:space="preserve"> \* MERGEFORMAT </w:instrText>
            </w:r>
            <w:r w:rsidR="00EC2FBF" w:rsidRPr="00A1623C">
              <w:rPr>
                <w:i/>
                <w:noProof/>
                <w:lang w:eastAsia="de-CH"/>
              </w:rPr>
            </w:r>
            <w:r w:rsidR="00EC2FBF" w:rsidRPr="00A1623C">
              <w:rPr>
                <w:i/>
                <w:noProof/>
                <w:lang w:eastAsia="de-CH"/>
              </w:rPr>
              <w:fldChar w:fldCharType="separate"/>
            </w:r>
            <w:r w:rsidR="00FD17D0">
              <w:rPr>
                <w:i/>
                <w:noProof/>
                <w:lang w:eastAsia="de-CH"/>
              </w:rPr>
              <w:t>4</w:t>
            </w:r>
            <w:r w:rsidR="00EC2FBF" w:rsidRPr="00A1623C">
              <w:rPr>
                <w:i/>
                <w:noProof/>
                <w:lang w:eastAsia="de-CH"/>
              </w:rPr>
              <w:fldChar w:fldCharType="end"/>
            </w:r>
            <w:r w:rsidR="002002AA" w:rsidRPr="00A1623C">
              <w:rPr>
                <w:i/>
                <w:noProof/>
                <w:lang w:eastAsia="de-CH"/>
              </w:rPr>
              <w:t>_M_</w:t>
            </w:r>
            <w:r w:rsidR="00A1623C" w:rsidRPr="00A1623C">
              <w:rPr>
                <w:i/>
                <w:noProof/>
                <w:lang w:eastAsia="de-CH"/>
              </w:rPr>
              <w:t>Lit</w:t>
            </w:r>
            <w:r w:rsidR="005D2C77" w:rsidRPr="00A1623C">
              <w:rPr>
                <w:i/>
                <w:noProof/>
                <w:lang w:eastAsia="de-CH"/>
              </w:rPr>
              <w:t>Arbeit</w:t>
            </w:r>
            <w:r w:rsidR="002002AA" w:rsidRPr="00A1623C">
              <w:rPr>
                <w:i/>
                <w:noProof/>
                <w:lang w:eastAsia="de-CH"/>
              </w:rPr>
              <w:t>_Unformatiert</w:t>
            </w:r>
            <w:r w:rsidRPr="00A1623C">
              <w:rPr>
                <w:b/>
                <w:i/>
                <w:noProof/>
                <w:lang w:eastAsia="de-CH"/>
              </w:rPr>
              <w:t>2</w:t>
            </w:r>
            <w:r w:rsidR="005D2C77" w:rsidRPr="00A1623C">
              <w:rPr>
                <w:i/>
                <w:noProof/>
                <w:lang w:eastAsia="de-CH"/>
              </w:rPr>
              <w:t>.docx</w:t>
            </w:r>
            <w:r w:rsidR="00E76DF4" w:rsidRPr="00497220">
              <w:rPr>
                <w:i/>
                <w:noProof/>
                <w:lang w:eastAsia="de-CH"/>
              </w:rPr>
              <w:t>"</w:t>
            </w:r>
            <w:r w:rsidRPr="00497220">
              <w:rPr>
                <w:i/>
                <w:noProof/>
                <w:lang w:eastAsia="de-CH"/>
              </w:rPr>
              <w:t xml:space="preserve">, </w:t>
            </w:r>
            <w:r w:rsidR="00E76DF4" w:rsidRPr="00A1623C">
              <w:rPr>
                <w:i/>
                <w:noProof/>
                <w:lang w:eastAsia="de-CH"/>
              </w:rPr>
              <w:t>"</w:t>
            </w:r>
            <w:r w:rsidR="002002AA" w:rsidRPr="00A1623C">
              <w:rPr>
                <w:i/>
                <w:noProof/>
                <w:lang w:eastAsia="de-CH"/>
              </w:rPr>
              <w:t>w1_s0</w:t>
            </w:r>
            <w:r w:rsidR="00EC2FBF" w:rsidRPr="00A1623C">
              <w:rPr>
                <w:i/>
                <w:noProof/>
                <w:lang w:eastAsia="de-CH"/>
              </w:rPr>
              <w:fldChar w:fldCharType="begin"/>
            </w:r>
            <w:r w:rsidR="00EC2FBF" w:rsidRPr="00A1623C">
              <w:rPr>
                <w:i/>
                <w:noProof/>
                <w:lang w:eastAsia="de-CH"/>
              </w:rPr>
              <w:instrText xml:space="preserve"> REF _Ref236649208 \r \h </w:instrText>
            </w:r>
            <w:r w:rsidR="00A1623C" w:rsidRPr="00A1623C">
              <w:rPr>
                <w:i/>
                <w:noProof/>
                <w:lang w:eastAsia="de-CH"/>
              </w:rPr>
              <w:instrText xml:space="preserve"> \* MERGEFORMAT </w:instrText>
            </w:r>
            <w:r w:rsidR="00EC2FBF" w:rsidRPr="00A1623C">
              <w:rPr>
                <w:i/>
                <w:noProof/>
                <w:lang w:eastAsia="de-CH"/>
              </w:rPr>
            </w:r>
            <w:r w:rsidR="00EC2FBF" w:rsidRPr="00A1623C">
              <w:rPr>
                <w:i/>
                <w:noProof/>
                <w:lang w:eastAsia="de-CH"/>
              </w:rPr>
              <w:fldChar w:fldCharType="separate"/>
            </w:r>
            <w:r w:rsidR="00FD17D0">
              <w:rPr>
                <w:i/>
                <w:noProof/>
                <w:lang w:eastAsia="de-CH"/>
              </w:rPr>
              <w:t>4</w:t>
            </w:r>
            <w:r w:rsidR="00EC2FBF" w:rsidRPr="00A1623C">
              <w:rPr>
                <w:i/>
                <w:noProof/>
                <w:lang w:eastAsia="de-CH"/>
              </w:rPr>
              <w:fldChar w:fldCharType="end"/>
            </w:r>
            <w:r w:rsidR="002002AA" w:rsidRPr="00A1623C">
              <w:rPr>
                <w:i/>
                <w:noProof/>
                <w:lang w:eastAsia="de-CH"/>
              </w:rPr>
              <w:t>_M_</w:t>
            </w:r>
            <w:r w:rsidR="00A1623C" w:rsidRPr="00A1623C">
              <w:rPr>
                <w:i/>
                <w:noProof/>
                <w:lang w:eastAsia="de-CH"/>
              </w:rPr>
              <w:t>Lit</w:t>
            </w:r>
            <w:r w:rsidR="005D2C77" w:rsidRPr="00A1623C">
              <w:rPr>
                <w:i/>
                <w:noProof/>
                <w:lang w:eastAsia="de-CH"/>
              </w:rPr>
              <w:t>Arbeit</w:t>
            </w:r>
            <w:r w:rsidR="002002AA" w:rsidRPr="00A1623C">
              <w:rPr>
                <w:i/>
                <w:noProof/>
                <w:lang w:eastAsia="de-CH"/>
              </w:rPr>
              <w:t>_Unformatiert</w:t>
            </w:r>
            <w:r w:rsidRPr="00A1623C">
              <w:rPr>
                <w:b/>
                <w:i/>
                <w:noProof/>
                <w:lang w:eastAsia="de-CH"/>
              </w:rPr>
              <w:t>3</w:t>
            </w:r>
            <w:r w:rsidR="005D2C77" w:rsidRPr="00A1623C">
              <w:rPr>
                <w:i/>
                <w:noProof/>
                <w:lang w:eastAsia="de-CH"/>
              </w:rPr>
              <w:t>.docx</w:t>
            </w:r>
            <w:r w:rsidR="00E76DF4" w:rsidRPr="00A1623C">
              <w:rPr>
                <w:i/>
                <w:noProof/>
                <w:lang w:eastAsia="de-CH"/>
              </w:rPr>
              <w:t>"</w:t>
            </w:r>
            <w:r w:rsidRPr="00A1623C">
              <w:rPr>
                <w:i/>
                <w:noProof/>
                <w:lang w:eastAsia="de-CH"/>
              </w:rPr>
              <w:t xml:space="preserve"> usw</w:t>
            </w:r>
            <w:r w:rsidRPr="00497220">
              <w:rPr>
                <w:i/>
                <w:noProof/>
                <w:lang w:eastAsia="de-CH"/>
              </w:rPr>
              <w:t>.</w:t>
            </w:r>
          </w:p>
          <w:p w:rsidR="00A35A8A" w:rsidRPr="00497220" w:rsidRDefault="00A35A8A" w:rsidP="00940602">
            <w:pPr>
              <w:pStyle w:val="Eingerckt"/>
              <w:rPr>
                <w:noProof/>
                <w:lang w:eastAsia="de-CH"/>
              </w:rPr>
            </w:pPr>
            <w:r w:rsidRPr="00497220">
              <w:rPr>
                <w:i/>
                <w:noProof/>
                <w:lang w:eastAsia="de-CH"/>
              </w:rPr>
              <w:t xml:space="preserve">Für Zwischenspeicherungen unter demselben Namen drücken Sie einfach die Tastenkombination </w:t>
            </w:r>
            <w:r w:rsidRPr="00497220">
              <w:rPr>
                <w:noProof/>
                <w:lang w:eastAsia="de-CH"/>
              </w:rPr>
              <w:t>[Ctrl]+[S].</w:t>
            </w:r>
          </w:p>
        </w:tc>
      </w:tr>
      <w:tr w:rsidR="00A35A8A" w:rsidRPr="00497220" w:rsidTr="00940602">
        <w:trPr>
          <w:cantSplit/>
        </w:trPr>
        <w:tc>
          <w:tcPr>
            <w:tcW w:w="9529" w:type="dxa"/>
          </w:tcPr>
          <w:p w:rsidR="00E0169C" w:rsidRPr="00497220" w:rsidRDefault="00A16792" w:rsidP="00940602">
            <w:pPr>
              <w:pStyle w:val="NummerierteListe"/>
              <w:rPr>
                <w:lang w:eastAsia="de-CH"/>
              </w:rPr>
            </w:pPr>
            <w:r>
              <w:rPr>
                <w:noProof/>
                <w:lang w:eastAsia="de-CH"/>
              </w:rPr>
              <w:lastRenderedPageBreak/>
              <w:drawing>
                <wp:anchor distT="114935" distB="114935" distL="114300" distR="0" simplePos="0" relativeHeight="251829760" behindDoc="0" locked="0" layoutInCell="1" allowOverlap="1" wp14:anchorId="7AF109D1" wp14:editId="0C12824D">
                  <wp:simplePos x="0" y="0"/>
                  <wp:positionH relativeFrom="column">
                    <wp:align>right</wp:align>
                  </wp:positionH>
                  <wp:positionV relativeFrom="line">
                    <wp:align>top</wp:align>
                  </wp:positionV>
                  <wp:extent cx="2743200" cy="2479853"/>
                  <wp:effectExtent l="0" t="0" r="0" b="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email">
                            <a:extLst>
                              <a:ext uri="{28A0092B-C50C-407E-A947-70E740481C1C}">
                                <a14:useLocalDpi xmlns:a14="http://schemas.microsoft.com/office/drawing/2010/main" val="0"/>
                              </a:ext>
                            </a:extLst>
                          </a:blip>
                          <a:stretch>
                            <a:fillRect/>
                          </a:stretch>
                        </pic:blipFill>
                        <pic:spPr>
                          <a:xfrm>
                            <a:off x="0" y="0"/>
                            <a:ext cx="2743200" cy="2479853"/>
                          </a:xfrm>
                          <a:prstGeom prst="rect">
                            <a:avLst/>
                          </a:prstGeom>
                        </pic:spPr>
                      </pic:pic>
                    </a:graphicData>
                  </a:graphic>
                  <wp14:sizeRelH relativeFrom="page">
                    <wp14:pctWidth>0</wp14:pctWidth>
                  </wp14:sizeRelH>
                  <wp14:sizeRelV relativeFrom="page">
                    <wp14:pctHeight>0</wp14:pctHeight>
                  </wp14:sizeRelV>
                </wp:anchor>
              </w:drawing>
            </w:r>
            <w:r w:rsidR="00E0169C" w:rsidRPr="00497220">
              <w:rPr>
                <w:lang w:eastAsia="de-CH"/>
              </w:rPr>
              <w:t>Das Dokument hat viel zu schmale Seitenränder.</w:t>
            </w:r>
          </w:p>
          <w:p w:rsidR="00A35A8A" w:rsidRPr="00497220" w:rsidRDefault="00A35A8A" w:rsidP="00680357">
            <w:pPr>
              <w:pStyle w:val="Eingerckt"/>
              <w:rPr>
                <w:noProof/>
                <w:lang w:eastAsia="de-CH"/>
              </w:rPr>
            </w:pPr>
            <w:r w:rsidRPr="00497220">
              <w:rPr>
                <w:noProof/>
                <w:lang w:eastAsia="de-CH"/>
              </w:rPr>
              <w:t xml:space="preserve">Öffnen Sie </w:t>
            </w:r>
            <w:r w:rsidR="00E0169C" w:rsidRPr="00497220">
              <w:rPr>
                <w:noProof/>
                <w:lang w:eastAsia="de-CH"/>
              </w:rPr>
              <w:t xml:space="preserve">deshalb </w:t>
            </w:r>
            <w:r w:rsidRPr="00497220">
              <w:rPr>
                <w:noProof/>
                <w:lang w:eastAsia="de-CH"/>
              </w:rPr>
              <w:t xml:space="preserve">mit </w:t>
            </w:r>
            <w:r w:rsidR="0025507B">
              <w:rPr>
                <w:b/>
                <w:noProof/>
                <w:lang w:eastAsia="de-CH"/>
              </w:rPr>
              <w:t>Menü</w:t>
            </w:r>
            <w:r w:rsidR="00AC1055" w:rsidRPr="00AC1055">
              <w:rPr>
                <w:b/>
                <w:noProof/>
                <w:lang w:eastAsia="de-CH"/>
              </w:rPr>
              <w:t>band –</w:t>
            </w:r>
            <w:r w:rsidRPr="00497220">
              <w:rPr>
                <w:noProof/>
                <w:lang w:eastAsia="de-CH"/>
              </w:rPr>
              <w:t xml:space="preserve"> Seitenlayout </w:t>
            </w:r>
            <w:r w:rsidR="00680357" w:rsidRPr="00497220">
              <w:rPr>
                <w:noProof/>
                <w:lang w:eastAsia="de-CH"/>
              </w:rPr>
              <w:t>– Seite</w:t>
            </w:r>
            <w:r w:rsidR="00680357">
              <w:rPr>
                <w:noProof/>
                <w:lang w:eastAsia="de-CH"/>
              </w:rPr>
              <w:t xml:space="preserve"> einrichten</w:t>
            </w:r>
            <w:r w:rsidR="00680357" w:rsidRPr="00497220">
              <w:rPr>
                <w:noProof/>
                <w:lang w:eastAsia="de-CH"/>
              </w:rPr>
              <w:t xml:space="preserve"> </w:t>
            </w:r>
            <w:r w:rsidRPr="00497220">
              <w:rPr>
                <w:noProof/>
                <w:lang w:eastAsia="de-CH"/>
              </w:rPr>
              <w:t>– Seitenränder – Benutzer</w:t>
            </w:r>
            <w:r w:rsidR="00680357" w:rsidRPr="00497220">
              <w:rPr>
                <w:noProof/>
                <w:lang w:eastAsia="de-CH"/>
              </w:rPr>
              <w:t xml:space="preserve"> – </w:t>
            </w:r>
            <w:r w:rsidRPr="00497220">
              <w:rPr>
                <w:noProof/>
                <w:lang w:eastAsia="de-CH"/>
              </w:rPr>
              <w:t xml:space="preserve">definierte Seitenränder </w:t>
            </w:r>
            <w:r w:rsidR="00680357">
              <w:rPr>
                <w:noProof/>
                <w:lang w:eastAsia="de-CH"/>
              </w:rPr>
              <w:br/>
            </w:r>
            <w:r w:rsidRPr="00497220">
              <w:rPr>
                <w:noProof/>
                <w:lang w:eastAsia="de-CH"/>
              </w:rPr>
              <w:t xml:space="preserve">das Fenster </w:t>
            </w:r>
            <w:r w:rsidRPr="00497220">
              <w:rPr>
                <w:rStyle w:val="Fenstertitel"/>
              </w:rPr>
              <w:t>Seite einrichten</w:t>
            </w:r>
            <w:r w:rsidRPr="00497220">
              <w:rPr>
                <w:noProof/>
                <w:lang w:eastAsia="de-CH"/>
              </w:rPr>
              <w:t>.</w:t>
            </w:r>
          </w:p>
        </w:tc>
      </w:tr>
      <w:tr w:rsidR="00A35A8A" w:rsidRPr="00497220" w:rsidTr="00940602">
        <w:trPr>
          <w:cantSplit/>
        </w:trPr>
        <w:tc>
          <w:tcPr>
            <w:tcW w:w="9529" w:type="dxa"/>
          </w:tcPr>
          <w:p w:rsidR="00A35A8A" w:rsidRPr="00497220" w:rsidRDefault="00D06ED3" w:rsidP="00940602">
            <w:pPr>
              <w:pStyle w:val="NummerierteListe"/>
            </w:pPr>
            <w:r>
              <w:rPr>
                <w:noProof/>
                <w:lang w:eastAsia="de-CH"/>
              </w:rPr>
              <w:drawing>
                <wp:anchor distT="0" distB="0" distL="114300" distR="114300" simplePos="0" relativeHeight="252035584" behindDoc="0" locked="0" layoutInCell="1" allowOverlap="1" wp14:anchorId="05133404" wp14:editId="4CBF399F">
                  <wp:simplePos x="0" y="0"/>
                  <wp:positionH relativeFrom="column">
                    <wp:posOffset>3560445</wp:posOffset>
                  </wp:positionH>
                  <wp:positionV relativeFrom="paragraph">
                    <wp:posOffset>0</wp:posOffset>
                  </wp:positionV>
                  <wp:extent cx="2353310" cy="2764790"/>
                  <wp:effectExtent l="0" t="0" r="8890" b="0"/>
                  <wp:wrapSquare wrapText="bothSides"/>
                  <wp:docPr id="959" name="Grafik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2353310" cy="2764790"/>
                          </a:xfrm>
                          <a:prstGeom prst="rect">
                            <a:avLst/>
                          </a:prstGeom>
                        </pic:spPr>
                      </pic:pic>
                    </a:graphicData>
                  </a:graphic>
                  <wp14:sizeRelH relativeFrom="page">
                    <wp14:pctWidth>0</wp14:pctWidth>
                  </wp14:sizeRelH>
                  <wp14:sizeRelV relativeFrom="page">
                    <wp14:pctHeight>0</wp14:pctHeight>
                  </wp14:sizeRelV>
                </wp:anchor>
              </w:drawing>
            </w:r>
            <w:r w:rsidR="00A35A8A" w:rsidRPr="00497220">
              <w:rPr>
                <w:lang w:eastAsia="de-CH"/>
              </w:rPr>
              <w:t xml:space="preserve">Wählen Sie auf der Registerkarte </w:t>
            </w:r>
            <w:r w:rsidR="00E76DF4" w:rsidRPr="00497220">
              <w:rPr>
                <w:lang w:eastAsia="de-CH"/>
              </w:rPr>
              <w:t>"</w:t>
            </w:r>
            <w:r w:rsidR="00A35A8A" w:rsidRPr="00497220">
              <w:rPr>
                <w:lang w:eastAsia="de-CH"/>
              </w:rPr>
              <w:t>Seitenränder</w:t>
            </w:r>
            <w:r w:rsidR="00E76DF4" w:rsidRPr="00497220">
              <w:rPr>
                <w:lang w:eastAsia="de-CH"/>
              </w:rPr>
              <w:t>"</w:t>
            </w:r>
            <w:r w:rsidR="00A16792">
              <w:rPr>
                <w:lang w:eastAsia="de-CH"/>
              </w:rPr>
              <w:t xml:space="preserve"> diese Einstellungen.</w:t>
            </w:r>
          </w:p>
        </w:tc>
      </w:tr>
      <w:tr w:rsidR="00A35A8A" w:rsidRPr="00497220" w:rsidTr="00940602">
        <w:trPr>
          <w:cantSplit/>
        </w:trPr>
        <w:tc>
          <w:tcPr>
            <w:tcW w:w="9529" w:type="dxa"/>
          </w:tcPr>
          <w:p w:rsidR="00A35A8A" w:rsidRPr="00497220" w:rsidRDefault="005E6D52" w:rsidP="00A16792">
            <w:pPr>
              <w:pStyle w:val="NummerierteListe"/>
            </w:pPr>
            <w:r>
              <w:rPr>
                <w:noProof/>
                <w:lang w:eastAsia="de-CH"/>
              </w:rPr>
              <w:lastRenderedPageBreak/>
              <w:drawing>
                <wp:anchor distT="114935" distB="114935" distL="114300" distR="0" simplePos="0" relativeHeight="251832832" behindDoc="0" locked="0" layoutInCell="1" allowOverlap="1" wp14:anchorId="0E3648C5" wp14:editId="53926743">
                  <wp:simplePos x="0" y="0"/>
                  <wp:positionH relativeFrom="column">
                    <wp:posOffset>203200</wp:posOffset>
                  </wp:positionH>
                  <wp:positionV relativeFrom="line">
                    <wp:posOffset>474345</wp:posOffset>
                  </wp:positionV>
                  <wp:extent cx="2743200" cy="3203575"/>
                  <wp:effectExtent l="0" t="0" r="0" b="0"/>
                  <wp:wrapSquare wrapText="bothSides"/>
                  <wp:docPr id="420" name="Grafik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email">
                            <a:extLst>
                              <a:ext uri="{28A0092B-C50C-407E-A947-70E740481C1C}">
                                <a14:useLocalDpi xmlns:a14="http://schemas.microsoft.com/office/drawing/2010/main" val="0"/>
                              </a:ext>
                            </a:extLst>
                          </a:blip>
                          <a:stretch>
                            <a:fillRect/>
                          </a:stretch>
                        </pic:blipFill>
                        <pic:spPr>
                          <a:xfrm>
                            <a:off x="0" y="0"/>
                            <a:ext cx="2743200" cy="3203575"/>
                          </a:xfrm>
                          <a:prstGeom prst="rect">
                            <a:avLst/>
                          </a:prstGeom>
                        </pic:spPr>
                      </pic:pic>
                    </a:graphicData>
                  </a:graphic>
                  <wp14:sizeRelH relativeFrom="page">
                    <wp14:pctWidth>0</wp14:pctWidth>
                  </wp14:sizeRelH>
                  <wp14:sizeRelV relativeFrom="page">
                    <wp14:pctHeight>0</wp14:pctHeight>
                  </wp14:sizeRelV>
                </wp:anchor>
              </w:drawing>
            </w:r>
            <w:r w:rsidR="00A35A8A" w:rsidRPr="00497220">
              <w:t xml:space="preserve">Kontrollieren Sie auch die Einstellungen auf den beiden Registerkarten </w:t>
            </w:r>
            <w:r w:rsidR="00E76DF4" w:rsidRPr="00497220">
              <w:t>"</w:t>
            </w:r>
            <w:r w:rsidR="00A16792">
              <w:t>Papier</w:t>
            </w:r>
            <w:r w:rsidR="00E76DF4" w:rsidRPr="00497220">
              <w:t>"</w:t>
            </w:r>
            <w:r w:rsidR="00A35A8A" w:rsidRPr="00497220">
              <w:t xml:space="preserve"> und </w:t>
            </w:r>
            <w:r>
              <w:rPr>
                <w:noProof/>
                <w:lang w:eastAsia="de-CH"/>
              </w:rPr>
              <w:drawing>
                <wp:anchor distT="114935" distB="114935" distL="114300" distR="0" simplePos="0" relativeHeight="251833856" behindDoc="0" locked="0" layoutInCell="1" allowOverlap="1" wp14:anchorId="329049EF" wp14:editId="6471326F">
                  <wp:simplePos x="0" y="0"/>
                  <wp:positionH relativeFrom="column">
                    <wp:posOffset>3225800</wp:posOffset>
                  </wp:positionH>
                  <wp:positionV relativeFrom="line">
                    <wp:posOffset>297180</wp:posOffset>
                  </wp:positionV>
                  <wp:extent cx="2743200" cy="3203575"/>
                  <wp:effectExtent l="0" t="0" r="0" b="0"/>
                  <wp:wrapSquare wrapText="bothSides"/>
                  <wp:docPr id="421" name="Grafik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email">
                            <a:extLst>
                              <a:ext uri="{28A0092B-C50C-407E-A947-70E740481C1C}">
                                <a14:useLocalDpi xmlns:a14="http://schemas.microsoft.com/office/drawing/2010/main" val="0"/>
                              </a:ext>
                            </a:extLst>
                          </a:blip>
                          <a:stretch>
                            <a:fillRect/>
                          </a:stretch>
                        </pic:blipFill>
                        <pic:spPr>
                          <a:xfrm>
                            <a:off x="0" y="0"/>
                            <a:ext cx="2743200" cy="3203575"/>
                          </a:xfrm>
                          <a:prstGeom prst="rect">
                            <a:avLst/>
                          </a:prstGeom>
                        </pic:spPr>
                      </pic:pic>
                    </a:graphicData>
                  </a:graphic>
                  <wp14:sizeRelH relativeFrom="page">
                    <wp14:pctWidth>0</wp14:pctWidth>
                  </wp14:sizeRelH>
                  <wp14:sizeRelV relativeFrom="page">
                    <wp14:pctHeight>0</wp14:pctHeight>
                  </wp14:sizeRelV>
                </wp:anchor>
              </w:drawing>
            </w:r>
            <w:r w:rsidR="00E76DF4" w:rsidRPr="00497220">
              <w:t>"</w:t>
            </w:r>
            <w:r w:rsidR="00A35A8A" w:rsidRPr="00497220">
              <w:t>Layout</w:t>
            </w:r>
            <w:r w:rsidR="00E76DF4" w:rsidRPr="00497220">
              <w:t>"</w:t>
            </w:r>
            <w:r w:rsidR="00A16792">
              <w:t>.</w:t>
            </w:r>
          </w:p>
        </w:tc>
      </w:tr>
      <w:tr w:rsidR="00A35A8A" w:rsidRPr="00497220" w:rsidTr="00940602">
        <w:trPr>
          <w:cantSplit/>
        </w:trPr>
        <w:tc>
          <w:tcPr>
            <w:tcW w:w="9529" w:type="dxa"/>
          </w:tcPr>
          <w:p w:rsidR="00A35A8A" w:rsidRPr="00497220" w:rsidRDefault="00A35A8A" w:rsidP="00940602">
            <w:pPr>
              <w:pStyle w:val="NummerierteListe"/>
            </w:pPr>
            <w:r w:rsidRPr="00497220">
              <w:t xml:space="preserve">Speichern Sie diese Einstellungen mit einem Klick auf die Schaltfläche </w:t>
            </w:r>
            <w:r w:rsidRPr="00497220">
              <w:rPr>
                <w:bdr w:val="single" w:sz="4" w:space="0" w:color="auto"/>
              </w:rPr>
              <w:t>OK</w:t>
            </w:r>
            <w:r w:rsidRPr="00497220">
              <w:t>.</w:t>
            </w:r>
          </w:p>
        </w:tc>
      </w:tr>
      <w:tr w:rsidR="00A35A8A" w:rsidRPr="00497220" w:rsidTr="00940602">
        <w:trPr>
          <w:cantSplit/>
        </w:trPr>
        <w:tc>
          <w:tcPr>
            <w:tcW w:w="9529" w:type="dxa"/>
          </w:tcPr>
          <w:p w:rsidR="00A35A8A" w:rsidRPr="00497220" w:rsidRDefault="00AC1055" w:rsidP="00940602">
            <w:pPr>
              <w:pStyle w:val="NummerierteListe"/>
            </w:pPr>
            <w:r>
              <w:rPr>
                <w:noProof/>
                <w:lang w:eastAsia="de-CH"/>
              </w:rPr>
              <mc:AlternateContent>
                <mc:Choice Requires="wpg">
                  <w:drawing>
                    <wp:anchor distT="114935" distB="114935" distL="114300" distR="0" simplePos="0" relativeHeight="251837952" behindDoc="0" locked="0" layoutInCell="1" allowOverlap="1" wp14:anchorId="65A8B9A5" wp14:editId="14E6C94F">
                      <wp:simplePos x="0" y="0"/>
                      <wp:positionH relativeFrom="column">
                        <wp:align>right</wp:align>
                      </wp:positionH>
                      <wp:positionV relativeFrom="line">
                        <wp:align>top</wp:align>
                      </wp:positionV>
                      <wp:extent cx="2743200" cy="1894637"/>
                      <wp:effectExtent l="19050" t="38100" r="0" b="0"/>
                      <wp:wrapSquare wrapText="bothSides"/>
                      <wp:docPr id="425" name="Gruppieren 4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743200" cy="1894637"/>
                                <a:chOff x="0" y="0"/>
                                <a:chExt cx="2743200" cy="1894637"/>
                              </a:xfrm>
                            </wpg:grpSpPr>
                            <pic:pic xmlns:pic="http://schemas.openxmlformats.org/drawingml/2006/picture">
                              <pic:nvPicPr>
                                <pic:cNvPr id="422" name="Grafik 422"/>
                                <pic:cNvPicPr>
                                  <a:picLocks noChangeAspect="1"/>
                                </pic:cNvPicPr>
                              </pic:nvPicPr>
                              <pic:blipFill>
                                <a:blip r:embed="rId69" cstate="email">
                                  <a:extLst>
                                    <a:ext uri="{28A0092B-C50C-407E-A947-70E740481C1C}">
                                      <a14:useLocalDpi xmlns:a14="http://schemas.microsoft.com/office/drawing/2010/main" val="0"/>
                                    </a:ext>
                                  </a:extLst>
                                </a:blip>
                                <a:stretch>
                                  <a:fillRect/>
                                </a:stretch>
                              </pic:blipFill>
                              <pic:spPr>
                                <a:xfrm>
                                  <a:off x="0" y="0"/>
                                  <a:ext cx="2743200" cy="1894637"/>
                                </a:xfrm>
                                <a:prstGeom prst="rect">
                                  <a:avLst/>
                                </a:prstGeom>
                              </pic:spPr>
                            </pic:pic>
                            <wps:wsp>
                              <wps:cNvPr id="423" name="Gerade Verbindung mit Pfeil 423"/>
                              <wps:cNvCnPr/>
                              <wps:spPr>
                                <a:xfrm>
                                  <a:off x="153619" y="1243584"/>
                                  <a:ext cx="613791" cy="0"/>
                                </a:xfrm>
                                <a:prstGeom prst="straightConnector1">
                                  <a:avLst/>
                                </a:prstGeom>
                                <a:ln w="28575">
                                  <a:solidFill>
                                    <a:srgbClr val="FF0000"/>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24" name="Gerade Verbindung mit Pfeil 424"/>
                              <wps:cNvCnPr/>
                              <wps:spPr>
                                <a:xfrm>
                                  <a:off x="1046074" y="109728"/>
                                  <a:ext cx="0" cy="592455"/>
                                </a:xfrm>
                                <a:prstGeom prst="straightConnector1">
                                  <a:avLst/>
                                </a:prstGeom>
                                <a:ln w="28575">
                                  <a:solidFill>
                                    <a:srgbClr val="FF0000"/>
                                  </a:solidFill>
                                  <a:headEnd type="arrow"/>
                                  <a:tailEnd type="arrow"/>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425" o:spid="_x0000_s1026" style="position:absolute;margin-left:164.8pt;margin-top:0;width:3in;height:149.2pt;z-index:251837952;mso-wrap-distance-top:9.05pt;mso-wrap-distance-right:0;mso-wrap-distance-bottom:9.05pt;mso-position-horizontal:right;mso-position-vertical:top;mso-position-vertical-relative:line" coordsize="27432,18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">
                      <o:lock v:ext="edit" aspectratio="t"/>
                      <v:shape id="Grafik 422" o:spid="_x0000_s1027" type="#_x0000_t75" style="position:absolute;width:27432;height:18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EyuLDAAAA3AAAAA8AAABkcnMvZG93bnJldi54bWxEj0FrwkAUhO9C/8PyCr3ppqGopK4ixdJe&#10;NUHw9sg+s6nZtyG7mtRf7wqCx2FmvmEWq8E24kKdrx0reJ8kIIhLp2uuFBT593gOwgdkjY1jUvBP&#10;HlbLl9ECM+163tJlFyoRIewzVGBCaDMpfWnIop+4ljh6R9dZDFF2ldQd9hFuG5kmyVRarDkuGGzp&#10;y1B52p2tAs7nf8frrAr9YW9Knf8UTtJGqbfXYf0JItAQnuFH+1cr+EhTuJ+JR0Au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QTK4sMAAADcAAAADwAAAAAAAAAAAAAAAACf&#10;AgAAZHJzL2Rvd25yZXYueG1sUEsFBgAAAAAEAAQA9wAAAI8DAAAAAA==&#10;">
                        <v:imagedata r:id="rId72" o:title=""/>
                        <v:path arrowok="t"/>
                      </v:shape>
                      <v:shapetype id="_x0000_t32" coordsize="21600,21600" o:spt="32" o:oned="t" path="m,l21600,21600e" filled="f">
                        <v:path arrowok="t" fillok="f" o:connecttype="none"/>
                        <o:lock v:ext="edit" shapetype="t"/>
                      </v:shapetype>
                      <v:shape id="Gerade Verbindung mit Pfeil 423" o:spid="_x0000_s1028" type="#_x0000_t32" style="position:absolute;left:1536;top:12435;width:61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t5ZsQAAADcAAAADwAAAGRycy9kb3ducmV2LnhtbESP0WoCMRRE3wv9h3AF32qiLlK2RhFF&#10;EPFlbT/gurnNLt3cbDdRV7/eFAo+DjNzhpkve9eIC3Wh9qxhPFIgiEtvarYavj63b+8gQkQ22Hgm&#10;DTcKsFy8vswxN/7KBV2O0YoE4ZCjhirGNpcylBU5DCPfEifv23cOY5KdlabDa4K7Rk6UmkmHNaeF&#10;CltaV1T+HM9OQ7/f2tOpPOyKLCuUVbf9fbz51Xo46FcfICL18Rn+b++Mhmwyhb8z6QjIx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u3lmxAAAANwAAAAPAAAAAAAAAAAA&#10;AAAAAKECAABkcnMvZG93bnJldi54bWxQSwUGAAAAAAQABAD5AAAAkgMAAAAA&#10;" strokecolor="red" strokeweight="2.25pt">
                        <v:stroke startarrow="open" endarrow="open"/>
                      </v:shape>
                      <v:shape id="Gerade Verbindung mit Pfeil 424" o:spid="_x0000_s1029" type="#_x0000_t32" style="position:absolute;left:10460;top:1097;width:0;height:59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LhEsQAAADcAAAADwAAAGRycy9kb3ducmV2LnhtbESP0WoCMRRE3wX/IVzBN02UpZStUYoi&#10;iPRlrR9w3dxml25u1k3U1a9vCoKPw8ycYRar3jXiSl2oPWuYTRUI4tKbmq2G4/d28g4iRGSDjWfS&#10;cKcAq+VwsMDc+BsXdD1EKxKEQ44aqhjbXMpQVuQwTH1LnLwf3zmMSXZWmg5vCe4aOVfqTTqsOS1U&#10;2NK6ovL3cHEa+v3Wnk7l167IskJZdd8/Zpuz1uNR//kBIlIfX+Fne2c0ZPMM/s+kIy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UuESxAAAANwAAAAPAAAAAAAAAAAA&#10;AAAAAKECAABkcnMvZG93bnJldi54bWxQSwUGAAAAAAQABAD5AAAAkgMAAAAA&#10;" strokecolor="red" strokeweight="2.25pt">
                        <v:stroke startarrow="open" endarrow="open"/>
                      </v:shape>
                      <w10:wrap type="square" anchory="line"/>
                    </v:group>
                  </w:pict>
                </mc:Fallback>
              </mc:AlternateContent>
            </w:r>
            <w:r w:rsidR="00A35A8A" w:rsidRPr="00497220">
              <w:t>Nun sollten die eingestellten Ränder wie nebenstehend abgebildet auch in der Layout-Ansicht Ihres Dokuments sichtbar sein.</w:t>
            </w:r>
          </w:p>
          <w:p w:rsidR="00A35A8A" w:rsidRPr="00497220" w:rsidRDefault="00A35A8A" w:rsidP="00940602">
            <w:pPr>
              <w:pStyle w:val="Eingerckt"/>
              <w:rPr>
                <w:noProof/>
              </w:rPr>
            </w:pPr>
            <w:r w:rsidRPr="00497220">
              <w:rPr>
                <w:noProof/>
              </w:rPr>
              <w:t>Falls Ihr Dokument nicht so angezeigt wird…</w:t>
            </w:r>
          </w:p>
        </w:tc>
      </w:tr>
      <w:tr w:rsidR="00A35A8A" w:rsidRPr="00497220" w:rsidTr="00940602">
        <w:trPr>
          <w:cantSplit/>
        </w:trPr>
        <w:tc>
          <w:tcPr>
            <w:tcW w:w="9529" w:type="dxa"/>
          </w:tcPr>
          <w:p w:rsidR="00A35A8A" w:rsidRPr="00497220" w:rsidRDefault="00122DE4" w:rsidP="00940602">
            <w:pPr>
              <w:pStyle w:val="NummerierteListe"/>
            </w:pPr>
            <w:r>
              <w:rPr>
                <w:noProof/>
                <w:lang w:eastAsia="de-CH"/>
              </w:rPr>
              <w:drawing>
                <wp:anchor distT="114935" distB="114935" distL="114300" distR="0" simplePos="0" relativeHeight="251551232" behindDoc="0" locked="0" layoutInCell="1" allowOverlap="1" wp14:anchorId="74C5916B" wp14:editId="5A68BF23">
                  <wp:simplePos x="0" y="0"/>
                  <wp:positionH relativeFrom="column">
                    <wp:align>right</wp:align>
                  </wp:positionH>
                  <wp:positionV relativeFrom="line">
                    <wp:align>top</wp:align>
                  </wp:positionV>
                  <wp:extent cx="2743200" cy="861695"/>
                  <wp:effectExtent l="0" t="0" r="0" b="0"/>
                  <wp:wrapSquare wrapText="bothSides"/>
                  <wp:docPr id="52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43200" cy="86169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...müssen Sie vielleicht von der Entwurfsansicht zur Seitenlayout-Ansicht wechseln (Schaltfläche ganz unten rechts im Word-Fenster).</w:t>
            </w:r>
          </w:p>
        </w:tc>
      </w:tr>
      <w:tr w:rsidR="00A35A8A" w:rsidRPr="00497220" w:rsidTr="00940602">
        <w:trPr>
          <w:cantSplit/>
        </w:trPr>
        <w:tc>
          <w:tcPr>
            <w:tcW w:w="9529" w:type="dxa"/>
          </w:tcPr>
          <w:p w:rsidR="00A35A8A" w:rsidRPr="00497220" w:rsidRDefault="00122DE4" w:rsidP="00940602">
            <w:pPr>
              <w:pStyle w:val="NummerierteListe"/>
            </w:pPr>
            <w:r>
              <w:rPr>
                <w:noProof/>
                <w:lang w:eastAsia="de-CH"/>
              </w:rPr>
              <mc:AlternateContent>
                <mc:Choice Requires="wpg">
                  <w:drawing>
                    <wp:anchor distT="114935" distB="114935" distL="114300" distR="0" simplePos="0" relativeHeight="251552256" behindDoc="0" locked="0" layoutInCell="1" allowOverlap="1" wp14:anchorId="7F7998EC" wp14:editId="76EC958F">
                      <wp:simplePos x="0" y="0"/>
                      <wp:positionH relativeFrom="column">
                        <wp:align>right</wp:align>
                      </wp:positionH>
                      <wp:positionV relativeFrom="line">
                        <wp:align>top</wp:align>
                      </wp:positionV>
                      <wp:extent cx="2753360" cy="877570"/>
                      <wp:effectExtent l="0" t="0" r="8890" b="17780"/>
                      <wp:wrapSquare wrapText="bothSides"/>
                      <wp:docPr id="334" name="Group 5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53526" cy="877751"/>
                                <a:chOff x="6519" y="3109"/>
                                <a:chExt cx="4320" cy="1098"/>
                              </a:xfrm>
                            </wpg:grpSpPr>
                            <pic:pic xmlns:pic="http://schemas.openxmlformats.org/drawingml/2006/picture">
                              <pic:nvPicPr>
                                <pic:cNvPr id="335" name="Picture 526"/>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b="56867"/>
                                <a:stretch/>
                              </pic:blipFill>
                              <pic:spPr bwMode="auto">
                                <a:xfrm>
                                  <a:off x="6519" y="3109"/>
                                  <a:ext cx="4320" cy="8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6" name="Oval 527"/>
                              <wps:cNvSpPr>
                                <a:spLocks noChangeAspect="1" noChangeArrowheads="1"/>
                              </wps:cNvSpPr>
                              <wps:spPr bwMode="auto">
                                <a:xfrm>
                                  <a:off x="6762" y="3193"/>
                                  <a:ext cx="1715" cy="1014"/>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5" o:spid="_x0000_s1026" style="position:absolute;margin-left:165.6pt;margin-top:0;width:216.8pt;height:69.1pt;z-index:251552256;mso-wrap-distance-top:9.05pt;mso-wrap-distance-right:0;mso-wrap-distance-bottom:9.05pt;mso-position-horizontal:right;mso-position-vertical:top;mso-position-vertical-relative:line" coordorigin="6519,3109" coordsize="4320,1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">
                      <o:lock v:ext="edit" aspectratio="t"/>
                      <v:shape id="Picture 526" o:spid="_x0000_s1027" type="#_x0000_t75" style="position:absolute;left:6519;top:3109;width:4320;height:8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R/yzDAAAA3AAAAA8AAABkcnMvZG93bnJldi54bWxEj9FqwkAURN8L/sNyC77VTZUGiVlFhIJg&#10;sGr7AZfsTTaYvRuyWxP/3i0UfBxm5gyTb0bbihv1vnGs4H2WgCAunW64VvDz/fm2BOEDssbWMSm4&#10;k4fNevKSY6bdwGe6XUItIoR9hgpMCF0mpS8NWfQz1xFHr3K9xRBlX0vd4xDhtpXzJEmlxYbjgsGO&#10;dobK6+XXKqhHXaEp2lPhunnKX1sa5OGo1PR13K5ABBrDM/zf3msFi8UH/J2JR0Cu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1H/LMMAAADcAAAADwAAAAAAAAAAAAAAAACf&#10;AgAAZHJzL2Rvd25yZXYueG1sUEsFBgAAAAAEAAQA9wAAAI8DAAAAAA==&#10;">
                        <v:imagedata r:id="rId75" o:title="" cropbottom="37268f"/>
                      </v:shape>
                      <v:oval id="Oval 527" o:spid="_x0000_s1028" style="position:absolute;left:6762;top:3193;width:1715;height:1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iuMgA&#10;AADcAAAADwAAAGRycy9kb3ducmV2LnhtbESPQWsCMRSE7wX/Q3iFXkSzrUXLapSi2KqHQrd68Pbc&#10;vO4GNy/bTdTtv28EocdhZr5hJrPWVuJMjTeOFTz2ExDEudOGCwXbr2XvBYQPyBorx6TglzzMpp27&#10;CabaXfiTzlkoRISwT1FBGUKdSunzkiz6vquJo/ftGoshyqaQusFLhNtKPiXJUFo0HBdKrGleUn7M&#10;TlbB6bDpjj7WP++VX+zfdma1fM7MTqmH+/Z1DCJQG/7Dt/ZKKxgMhnA9E4+An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6K4yAAAANwAAAAPAAAAAAAAAAAAAAAAAJgCAABk&#10;cnMvZG93bnJldi54bWxQSwUGAAAAAAQABAD1AAAAjQMAAAAA&#10;" filled="f" strokecolor="red" strokeweight="2pt">
                        <o:lock v:ext="edit" aspectratio="t"/>
                      </v:oval>
                      <w10:wrap type="square" anchory="line"/>
                    </v:group>
                  </w:pict>
                </mc:Fallback>
              </mc:AlternateContent>
            </w:r>
            <w:r w:rsidR="00A35A8A" w:rsidRPr="00497220">
              <w:t xml:space="preserve">…oder Sie müssen mit einem Doppelklick auf den oberen Seitenrand die </w:t>
            </w:r>
            <w:r w:rsidR="00E0169C" w:rsidRPr="00497220">
              <w:t>versteckten Leerräume anzeigen.</w:t>
            </w:r>
          </w:p>
        </w:tc>
      </w:tr>
    </w:tbl>
    <w:p w:rsidR="009D150A" w:rsidRPr="00A52C6A" w:rsidRDefault="00E0169C" w:rsidP="00237BF1">
      <w:r>
        <w:t xml:space="preserve">Damit haben wir </w:t>
      </w:r>
      <w:r w:rsidR="0026490E">
        <w:t xml:space="preserve">für den Moment </w:t>
      </w:r>
      <w:r>
        <w:t>auf der Ebene "Dokument" alle nötigen Einstellungen vorgenom</w:t>
      </w:r>
      <w:r w:rsidR="00065B57">
        <w:softHyphen/>
      </w:r>
      <w:r>
        <w:t>men.</w:t>
      </w:r>
    </w:p>
    <w:p w:rsidR="00A35A8A" w:rsidRDefault="001A7212" w:rsidP="007667D5">
      <w:pPr>
        <w:pStyle w:val="berschrift1"/>
      </w:pPr>
      <w:bookmarkStart w:id="45" w:name="_Toc86418574"/>
      <w:bookmarkStart w:id="46" w:name="_Toc86742214"/>
      <w:bookmarkStart w:id="47" w:name="_Toc298487776"/>
      <w:bookmarkStart w:id="48" w:name="_Toc298487803"/>
      <w:r>
        <w:lastRenderedPageBreak/>
        <w:t>F</w:t>
      </w:r>
      <w:r w:rsidR="00A35A8A" w:rsidRPr="00A52C6A">
        <w:t>ormatvorlagen für Absätze</w:t>
      </w:r>
      <w:bookmarkEnd w:id="45"/>
      <w:bookmarkEnd w:id="46"/>
      <w:bookmarkEnd w:id="47"/>
      <w:bookmarkEnd w:id="48"/>
    </w:p>
    <w:p w:rsidR="000238BC" w:rsidRDefault="000238BC" w:rsidP="000238BC">
      <w:r>
        <w:t xml:space="preserve">Die nächste logische Ebene "Abschnitt" überspringen wir vorläufig. Wir werden uns später im Kapitel 8 </w:t>
      </w:r>
      <w:r w:rsidR="000E162D">
        <w:t xml:space="preserve">Abschnitte </w:t>
      </w:r>
      <w:r>
        <w:t xml:space="preserve">intensiv mit </w:t>
      </w:r>
      <w:r w:rsidR="00D95BFE">
        <w:t>damit</w:t>
      </w:r>
      <w:r>
        <w:t xml:space="preserve"> befassen. Zunächst </w:t>
      </w:r>
      <w:r w:rsidR="00D95BFE">
        <w:t xml:space="preserve">behandeln </w:t>
      </w:r>
      <w:r>
        <w:t>wir die logische Ebene "Absatz".</w:t>
      </w:r>
    </w:p>
    <w:p w:rsidR="000238BC" w:rsidRDefault="000238BC" w:rsidP="000238BC">
      <w:r>
        <w:t>Übrigens: Mit der untersten Ebene, den Zeichen, beschäftigen wir uns in diesem Skript höchst selten und nur indirekt. Wir gehen davon aus, dass Sie bestens in der Lage sind, einzelne Zeichen und Wörter nach Belieben zu formatieren. Man nennt das Direktformatierung.</w:t>
      </w:r>
    </w:p>
    <w:p w:rsidR="000238BC" w:rsidRDefault="000238BC" w:rsidP="000238BC">
      <w:r>
        <w:t>Word macht es einem als Benutzer ja auch leicht, Zeichen, Worte und Sätze mit beliebigen Farben und Schriften zu gestalten. Allerdings stösst man mit der Methode der Direktformatierung bei grossen Dokumenten schnell mal an eine Grenze – was für eine Geburtstagsparty-Einladung recht ist, ist eben für eine 100-seitige Bachelorarbeit nicht unbedingt billig! Nicht nur der Autor des Werks läuft Gefahr, den Überblick über die Gestaltung seines Dokuments zu verlieren, auch das Textverarbeitungsprogramm – sei es nun Word von Microsoft oder irgendein anderes! – wird Mühe haben, mit der riesigen Zahl von detaillierten Formatierungsanweisungen zurechtzukommen. Also müssen wir Abstand von der Direktformatierung nehmen und andere, kräftigere Mittel finden, um grosse Dokumente systematisch zu gestalten: die Absatzformatvorlagen.</w:t>
      </w:r>
    </w:p>
    <w:p w:rsidR="000238BC" w:rsidRDefault="000238BC" w:rsidP="000238BC">
      <w:r>
        <w:t>Die Vorteile des Einsatzes von Formatvorlagen sind evident:</w:t>
      </w:r>
    </w:p>
    <w:p w:rsidR="000238BC" w:rsidRDefault="000238BC" w:rsidP="000238BC">
      <w:r>
        <w:t>•</w:t>
      </w:r>
      <w:r>
        <w:tab/>
        <w:t xml:space="preserve">Sie konfigurieren eine Formatvorlage nur einmal und weisen sie den passenden Absätzen zu. </w:t>
      </w:r>
    </w:p>
    <w:p w:rsidR="000238BC" w:rsidRDefault="000238BC" w:rsidP="000238BC">
      <w:r>
        <w:t>•</w:t>
      </w:r>
      <w:r>
        <w:tab/>
        <w:t>Sie sind sicher, dass gleichartige Absätze genau gleich formatiert sind.</w:t>
      </w:r>
    </w:p>
    <w:p w:rsidR="000238BC" w:rsidRDefault="000238BC" w:rsidP="008212F2">
      <w:pPr>
        <w:ind w:left="705" w:hanging="705"/>
      </w:pPr>
      <w:r>
        <w:t>•</w:t>
      </w:r>
      <w:r>
        <w:tab/>
        <w:t xml:space="preserve">Wenn Ihnen eine Formatierung nicht gefällt, ändern Sie die Vorlage und die relevanten </w:t>
      </w:r>
      <w:r w:rsidR="008212F2">
        <w:br/>
      </w:r>
      <w:r>
        <w:t>Absätze im ganzen Dokument werden sofort angepasst.</w:t>
      </w:r>
    </w:p>
    <w:p w:rsidR="000238BC" w:rsidRDefault="000238BC" w:rsidP="000238BC">
      <w:r>
        <w:t>•</w:t>
      </w:r>
      <w:r>
        <w:tab/>
        <w:t>Sie können Ihre Formatvorlagen in mehreren Dokumenten verwenden.</w:t>
      </w:r>
    </w:p>
    <w:p w:rsidR="00B259D6" w:rsidRPr="000238BC" w:rsidRDefault="00B259D6" w:rsidP="000238BC"/>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076F93" w:rsidRPr="00497220" w:rsidRDefault="00076F93" w:rsidP="00B70010">
            <w:pPr>
              <w:numPr>
                <w:ilvl w:val="0"/>
                <w:numId w:val="42"/>
              </w:numPr>
            </w:pPr>
            <w:r w:rsidRPr="00497220">
              <w:t>Ich k</w:t>
            </w:r>
            <w:r w:rsidR="00D254F4" w:rsidRPr="00497220">
              <w:t>enne Zweck und Anwendung von Formatvorlagen</w:t>
            </w:r>
            <w:r w:rsidR="00D73563">
              <w:t>.</w:t>
            </w:r>
          </w:p>
          <w:p w:rsidR="00ED0436" w:rsidRPr="00497220" w:rsidRDefault="006842CF" w:rsidP="00B70010">
            <w:pPr>
              <w:numPr>
                <w:ilvl w:val="0"/>
                <w:numId w:val="42"/>
              </w:numPr>
            </w:pPr>
            <w:r>
              <w:t>Ich kenne die wichtigsten Systemformatvorlagen</w:t>
            </w:r>
            <w:r w:rsidR="00D73563">
              <w:t>.</w:t>
            </w:r>
          </w:p>
          <w:p w:rsidR="00076F93" w:rsidRPr="00497220" w:rsidRDefault="003A0140" w:rsidP="00B70010">
            <w:pPr>
              <w:numPr>
                <w:ilvl w:val="0"/>
                <w:numId w:val="42"/>
              </w:numPr>
            </w:pPr>
            <w:r>
              <w:t>Ich kann mit dem Schnellformatvorlagen-Katalog umgehen</w:t>
            </w:r>
            <w:r w:rsidR="00D73563">
              <w:t>.</w:t>
            </w:r>
          </w:p>
          <w:p w:rsidR="00D254F4" w:rsidRPr="00497220" w:rsidRDefault="00D254F4" w:rsidP="00B70010">
            <w:pPr>
              <w:numPr>
                <w:ilvl w:val="0"/>
                <w:numId w:val="42"/>
              </w:numPr>
            </w:pPr>
            <w:r w:rsidRPr="00497220">
              <w:t xml:space="preserve">Ich kann </w:t>
            </w:r>
            <w:r w:rsidR="00416953">
              <w:t>System</w:t>
            </w:r>
            <w:r w:rsidR="003A0140">
              <w:t>formatvorlagen anpassen</w:t>
            </w:r>
            <w:r w:rsidR="00D73563">
              <w:t>.</w:t>
            </w:r>
          </w:p>
          <w:p w:rsidR="00D254F4" w:rsidRDefault="00D254F4" w:rsidP="00B70010">
            <w:pPr>
              <w:numPr>
                <w:ilvl w:val="0"/>
                <w:numId w:val="42"/>
              </w:numPr>
            </w:pPr>
            <w:r w:rsidRPr="00497220">
              <w:t>Ich kann defekte Gliederungen und Nummerierungen reparieren.</w:t>
            </w:r>
          </w:p>
          <w:p w:rsidR="003A0140" w:rsidRDefault="003A0140" w:rsidP="00B70010">
            <w:pPr>
              <w:numPr>
                <w:ilvl w:val="0"/>
                <w:numId w:val="42"/>
              </w:numPr>
            </w:pPr>
            <w:r>
              <w:t>Ich kann eigene Zeichenformat-Vorlagen erstellen</w:t>
            </w:r>
            <w:r w:rsidR="00D73563">
              <w:t>.</w:t>
            </w:r>
          </w:p>
          <w:p w:rsidR="003A0140" w:rsidRPr="00497220" w:rsidRDefault="003A0140" w:rsidP="00B70010">
            <w:pPr>
              <w:numPr>
                <w:ilvl w:val="0"/>
                <w:numId w:val="42"/>
              </w:numPr>
            </w:pPr>
            <w:r>
              <w:t>Ich kann eigene Absatzformat-Vorlagen erstellen</w:t>
            </w:r>
            <w:r w:rsidR="00D73563">
              <w: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lastRenderedPageBreak/>
              <w:t>Schlüsselbegriffe</w:t>
            </w:r>
          </w:p>
        </w:tc>
        <w:tc>
          <w:tcPr>
            <w:tcW w:w="7062" w:type="dxa"/>
          </w:tcPr>
          <w:p w:rsidR="00076F93" w:rsidRPr="00497220" w:rsidRDefault="00D254F4" w:rsidP="00B65C2F">
            <w:r w:rsidRPr="00497220">
              <w:t>Formatvorlage, Standard-Formatvorlage, Absatz-Formatvorlage, Zeichen-Formatvorlage, System-Formatvorlage, Gliederung, hierarchische Nummerierung</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7062" w:type="dxa"/>
            <w:tcBorders>
              <w:bottom w:val="double" w:sz="4" w:space="0" w:color="auto"/>
            </w:tcBorders>
          </w:tcPr>
          <w:p w:rsidR="00076F93" w:rsidRDefault="00416953" w:rsidP="0019755A">
            <w:pPr>
              <w:pStyle w:val="AiK"/>
            </w:pPr>
            <w:r>
              <w:t>Passen Sie die Systemformat-Vorlagen Standard, Überschrift 1</w:t>
            </w:r>
            <w:r w:rsidR="00D73563">
              <w:t xml:space="preserve"> bis </w:t>
            </w:r>
            <w:r>
              <w:t xml:space="preserve">3 </w:t>
            </w:r>
            <w:r w:rsidR="00E84513">
              <w:t>den Vorgaben</w:t>
            </w:r>
            <w:r>
              <w:t xml:space="preserve"> der </w:t>
            </w:r>
            <w:r w:rsidR="00B259D6">
              <w:t>ZHAW</w:t>
            </w:r>
            <w:r>
              <w:t xml:space="preserve"> an.</w:t>
            </w:r>
          </w:p>
          <w:p w:rsidR="00416953" w:rsidRDefault="00416953" w:rsidP="0019755A">
            <w:pPr>
              <w:pStyle w:val="AiK"/>
            </w:pPr>
            <w:r>
              <w:t>Lernen Sie den Umgang mit dem Schnellformatvorlagen-Katalog.</w:t>
            </w:r>
          </w:p>
          <w:p w:rsidR="00416953" w:rsidRPr="00497220" w:rsidRDefault="00416953" w:rsidP="0019755A">
            <w:pPr>
              <w:pStyle w:val="AiK"/>
            </w:pPr>
            <w:r>
              <w:t>Reparieren Sie eine defekte Nummerierung</w:t>
            </w:r>
            <w:r w:rsidR="00D73563">
              <w:t>.</w:t>
            </w:r>
          </w:p>
        </w:tc>
      </w:tr>
    </w:tbl>
    <w:p w:rsidR="00E43A23" w:rsidRDefault="00E43A23" w:rsidP="00A35A8A"/>
    <w:p w:rsidR="00A35A8A" w:rsidRPr="00A52C6A" w:rsidRDefault="00A35A8A" w:rsidP="00A35A8A">
      <w:pPr>
        <w:rPr>
          <w:rFonts w:cs="Arial"/>
        </w:rPr>
      </w:pPr>
      <w:r w:rsidRPr="00A52C6A">
        <w:t xml:space="preserve">Jeder Absatz wird durch ein (eventuell unsichtbares) Formatierungszeichen </w:t>
      </w:r>
      <w:r w:rsidRPr="00A52C6A">
        <w:rPr>
          <w:rFonts w:cs="Arial"/>
        </w:rPr>
        <w:t>¶</w:t>
      </w:r>
      <w:r w:rsidRPr="00A52C6A">
        <w:t xml:space="preserve"> abgeschlos</w:t>
      </w:r>
      <w:r w:rsidR="00065B57">
        <w:softHyphen/>
      </w:r>
      <w:r w:rsidRPr="00A52C6A">
        <w:t xml:space="preserve">sen. Viele Eigenschaften des Absatzes sind quasi in diesem </w:t>
      </w:r>
      <w:r w:rsidRPr="00A52C6A">
        <w:rPr>
          <w:rFonts w:cs="Arial"/>
        </w:rPr>
        <w:t xml:space="preserve">¶ gespeichert und bestimmen das Aussehen des Absatzes, seine </w:t>
      </w:r>
      <w:r w:rsidRPr="00A52C6A">
        <w:rPr>
          <w:rFonts w:cs="Arial"/>
          <w:b/>
        </w:rPr>
        <w:t>Formatierung</w:t>
      </w:r>
      <w:r w:rsidRPr="00A52C6A">
        <w:rPr>
          <w:rFonts w:cs="Arial"/>
        </w:rPr>
        <w:t>.</w:t>
      </w:r>
    </w:p>
    <w:p w:rsidR="00A35A8A" w:rsidRDefault="00A35A8A" w:rsidP="00A35A8A">
      <w:r w:rsidRPr="00A52C6A">
        <w:t>Im Prinzip kann jeder Absatz anders formatiert sein. Um aber ein Dokument lesbar zu halten und ihm einen eigenen Stil zu geben</w:t>
      </w:r>
      <w:r w:rsidR="00B259D6">
        <w:t>,</w:t>
      </w:r>
      <w:r w:rsidRPr="00A52C6A">
        <w:t xml:space="preserve"> ist es sinnvoll, mit </w:t>
      </w:r>
      <w:r w:rsidRPr="00A52C6A">
        <w:rPr>
          <w:b/>
        </w:rPr>
        <w:t>benannten Formatvorlagen</w:t>
      </w:r>
      <w:r w:rsidRPr="00A52C6A">
        <w:t xml:space="preserve"> zu ar</w:t>
      </w:r>
      <w:r w:rsidR="00065B57">
        <w:softHyphen/>
      </w:r>
      <w:r w:rsidRPr="00A52C6A">
        <w:t>beiten: Gleichartige Absätze bekommen dieselbe Formatvorlage zugewiesen und erhalten so dasselbe Erscheinungsbild.</w:t>
      </w:r>
    </w:p>
    <w:p w:rsidR="00B60734" w:rsidRDefault="00B60734" w:rsidP="00B60734">
      <w:pPr>
        <w:pStyle w:val="berschrift2"/>
      </w:pPr>
      <w:bookmarkStart w:id="49" w:name="_Toc86418578"/>
      <w:bookmarkStart w:id="50" w:name="_Toc86742220"/>
      <w:bookmarkStart w:id="51" w:name="_Ref271727670"/>
      <w:bookmarkStart w:id="52" w:name="_Ref271727771"/>
      <w:bookmarkStart w:id="53" w:name="_Toc298487804"/>
      <w:bookmarkStart w:id="54" w:name="_Toc86418575"/>
      <w:bookmarkStart w:id="55" w:name="_Toc86742215"/>
      <w:r w:rsidRPr="00A52C6A">
        <w:t>Vordefinierte System-Formatvorlagen verwenden</w:t>
      </w:r>
      <w:bookmarkEnd w:id="49"/>
      <w:bookmarkEnd w:id="50"/>
      <w:bookmarkEnd w:id="51"/>
      <w:bookmarkEnd w:id="52"/>
      <w:bookmarkEnd w:id="53"/>
    </w:p>
    <w:p w:rsidR="00B449F9" w:rsidRDefault="00B449F9" w:rsidP="00B449F9">
      <w:r>
        <w:t xml:space="preserve">Jedem Worddokument steht eine Sammlung von Formatvorlagen zur Verfügung.  Standardmässig gibt es für die einzelnen Textelemente </w:t>
      </w:r>
      <w:r w:rsidR="00237BF1">
        <w:t xml:space="preserve">u.a. </w:t>
      </w:r>
      <w:r>
        <w:t>folgende Formatvorlagen:</w:t>
      </w:r>
    </w:p>
    <w:tbl>
      <w:tblPr>
        <w:tblStyle w:val="Tabellenraster"/>
        <w:tblW w:w="0" w:type="auto"/>
        <w:tblLook w:val="04A0" w:firstRow="1" w:lastRow="0" w:firstColumn="1" w:lastColumn="0" w:noHBand="0" w:noVBand="1"/>
      </w:tblPr>
      <w:tblGrid>
        <w:gridCol w:w="4605"/>
        <w:gridCol w:w="4605"/>
      </w:tblGrid>
      <w:tr w:rsidR="00B449F9" w:rsidRPr="00E43A23" w:rsidTr="00E43A23">
        <w:trPr>
          <w:trHeight w:val="309"/>
        </w:trPr>
        <w:tc>
          <w:tcPr>
            <w:tcW w:w="4605" w:type="dxa"/>
            <w:vAlign w:val="center"/>
          </w:tcPr>
          <w:p w:rsidR="00B449F9" w:rsidRPr="00E43A23" w:rsidRDefault="00B449F9" w:rsidP="00E43A23">
            <w:pPr>
              <w:spacing w:after="0"/>
              <w:rPr>
                <w:b/>
              </w:rPr>
            </w:pPr>
            <w:r w:rsidRPr="00E43A23">
              <w:rPr>
                <w:b/>
              </w:rPr>
              <w:t>Textelement</w:t>
            </w:r>
          </w:p>
        </w:tc>
        <w:tc>
          <w:tcPr>
            <w:tcW w:w="4605" w:type="dxa"/>
            <w:vAlign w:val="center"/>
          </w:tcPr>
          <w:p w:rsidR="00B449F9" w:rsidRPr="00E43A23" w:rsidRDefault="00B449F9" w:rsidP="00E43A23">
            <w:pPr>
              <w:spacing w:after="0"/>
              <w:rPr>
                <w:b/>
              </w:rPr>
            </w:pPr>
            <w:r w:rsidRPr="00E43A23">
              <w:rPr>
                <w:b/>
              </w:rPr>
              <w:t>Bezeichnung Standard-Formatvorlage</w:t>
            </w:r>
          </w:p>
        </w:tc>
      </w:tr>
      <w:tr w:rsidR="00B449F9" w:rsidTr="00E43A23">
        <w:trPr>
          <w:trHeight w:val="274"/>
        </w:trPr>
        <w:tc>
          <w:tcPr>
            <w:tcW w:w="4605" w:type="dxa"/>
            <w:vAlign w:val="center"/>
          </w:tcPr>
          <w:p w:rsidR="00B449F9" w:rsidRDefault="00B449F9" w:rsidP="00E43A23">
            <w:pPr>
              <w:spacing w:after="0"/>
            </w:pPr>
            <w:r>
              <w:t>Normaltext</w:t>
            </w:r>
          </w:p>
        </w:tc>
        <w:tc>
          <w:tcPr>
            <w:tcW w:w="4605" w:type="dxa"/>
            <w:vAlign w:val="center"/>
          </w:tcPr>
          <w:p w:rsidR="00B449F9" w:rsidRDefault="00B449F9" w:rsidP="00E43A23">
            <w:pPr>
              <w:spacing w:after="0"/>
            </w:pPr>
            <w:r>
              <w:t>Standard</w:t>
            </w:r>
          </w:p>
        </w:tc>
      </w:tr>
      <w:tr w:rsidR="00B449F9" w:rsidTr="00E43A23">
        <w:tc>
          <w:tcPr>
            <w:tcW w:w="4605" w:type="dxa"/>
            <w:vAlign w:val="center"/>
          </w:tcPr>
          <w:p w:rsidR="00B449F9" w:rsidRDefault="00B449F9" w:rsidP="00E43A23">
            <w:pPr>
              <w:spacing w:after="0"/>
            </w:pPr>
            <w:r>
              <w:t>Titel 1. Hierarchiestufe</w:t>
            </w:r>
          </w:p>
        </w:tc>
        <w:tc>
          <w:tcPr>
            <w:tcW w:w="4605" w:type="dxa"/>
            <w:vAlign w:val="center"/>
          </w:tcPr>
          <w:p w:rsidR="00B449F9" w:rsidRDefault="00B449F9" w:rsidP="00E43A23">
            <w:pPr>
              <w:spacing w:after="0"/>
            </w:pPr>
            <w:r>
              <w:t>Überschrift 1</w:t>
            </w:r>
          </w:p>
        </w:tc>
      </w:tr>
      <w:tr w:rsidR="00B449F9" w:rsidTr="00E43A23">
        <w:tc>
          <w:tcPr>
            <w:tcW w:w="4605" w:type="dxa"/>
            <w:vAlign w:val="center"/>
          </w:tcPr>
          <w:p w:rsidR="00B449F9" w:rsidRDefault="00B449F9" w:rsidP="00E43A23">
            <w:pPr>
              <w:spacing w:after="0"/>
            </w:pPr>
            <w:r>
              <w:t>Titel 2. Hierarchiestufe</w:t>
            </w:r>
          </w:p>
        </w:tc>
        <w:tc>
          <w:tcPr>
            <w:tcW w:w="4605" w:type="dxa"/>
            <w:vAlign w:val="center"/>
          </w:tcPr>
          <w:p w:rsidR="00B449F9" w:rsidRDefault="00B449F9" w:rsidP="00E43A23">
            <w:pPr>
              <w:spacing w:after="0"/>
            </w:pPr>
            <w:r>
              <w:t>Überschrift 2</w:t>
            </w:r>
          </w:p>
        </w:tc>
      </w:tr>
      <w:tr w:rsidR="00B449F9" w:rsidTr="00E43A23">
        <w:tc>
          <w:tcPr>
            <w:tcW w:w="4605" w:type="dxa"/>
            <w:vAlign w:val="center"/>
          </w:tcPr>
          <w:p w:rsidR="00B449F9" w:rsidRDefault="00B449F9" w:rsidP="00E43A23">
            <w:pPr>
              <w:spacing w:after="0"/>
            </w:pPr>
            <w:r>
              <w:t xml:space="preserve">Etc. bis </w:t>
            </w:r>
            <w:r w:rsidR="000B7208">
              <w:t>9</w:t>
            </w:r>
            <w:r>
              <w:t>. Hierarchiestufe</w:t>
            </w:r>
          </w:p>
        </w:tc>
        <w:tc>
          <w:tcPr>
            <w:tcW w:w="4605" w:type="dxa"/>
            <w:vAlign w:val="center"/>
          </w:tcPr>
          <w:p w:rsidR="00B449F9" w:rsidRDefault="00B449F9" w:rsidP="00E43A23">
            <w:pPr>
              <w:spacing w:after="0"/>
            </w:pPr>
          </w:p>
        </w:tc>
      </w:tr>
      <w:tr w:rsidR="00B449F9" w:rsidTr="00E43A23">
        <w:tc>
          <w:tcPr>
            <w:tcW w:w="4605" w:type="dxa"/>
            <w:vAlign w:val="center"/>
          </w:tcPr>
          <w:p w:rsidR="00B449F9" w:rsidRDefault="00B449F9" w:rsidP="00E43A23">
            <w:pPr>
              <w:spacing w:after="0"/>
            </w:pPr>
            <w:r>
              <w:t>Link</w:t>
            </w:r>
          </w:p>
        </w:tc>
        <w:tc>
          <w:tcPr>
            <w:tcW w:w="4605" w:type="dxa"/>
            <w:vAlign w:val="center"/>
          </w:tcPr>
          <w:p w:rsidR="00B449F9" w:rsidRDefault="00B449F9" w:rsidP="00E43A23">
            <w:pPr>
              <w:spacing w:after="0"/>
            </w:pPr>
            <w:r>
              <w:t>Hyperlink</w:t>
            </w:r>
          </w:p>
        </w:tc>
      </w:tr>
      <w:tr w:rsidR="00B449F9" w:rsidTr="00E43A23">
        <w:tc>
          <w:tcPr>
            <w:tcW w:w="4605" w:type="dxa"/>
            <w:vAlign w:val="center"/>
          </w:tcPr>
          <w:p w:rsidR="00B449F9" w:rsidRDefault="00B449F9" w:rsidP="00E43A23">
            <w:pPr>
              <w:spacing w:after="0"/>
            </w:pPr>
            <w:r>
              <w:t>Abbildungsbeschriftung</w:t>
            </w:r>
          </w:p>
        </w:tc>
        <w:tc>
          <w:tcPr>
            <w:tcW w:w="4605" w:type="dxa"/>
            <w:vAlign w:val="center"/>
          </w:tcPr>
          <w:p w:rsidR="00B449F9" w:rsidRDefault="00B449F9" w:rsidP="00E43A23">
            <w:pPr>
              <w:spacing w:after="0"/>
            </w:pPr>
            <w:r>
              <w:t>Beschriftung</w:t>
            </w:r>
          </w:p>
        </w:tc>
      </w:tr>
      <w:tr w:rsidR="00B449F9" w:rsidTr="00E43A23">
        <w:tc>
          <w:tcPr>
            <w:tcW w:w="4605" w:type="dxa"/>
            <w:vAlign w:val="center"/>
          </w:tcPr>
          <w:p w:rsidR="00B449F9" w:rsidRDefault="00B449F9" w:rsidP="00E43A23">
            <w:pPr>
              <w:spacing w:after="0"/>
            </w:pPr>
            <w:r>
              <w:t>Kopfzeile bzw. Fusszeile</w:t>
            </w:r>
          </w:p>
        </w:tc>
        <w:tc>
          <w:tcPr>
            <w:tcW w:w="4605" w:type="dxa"/>
            <w:vAlign w:val="center"/>
          </w:tcPr>
          <w:p w:rsidR="00B449F9" w:rsidRDefault="00B449F9" w:rsidP="00E43A23">
            <w:pPr>
              <w:spacing w:after="0"/>
            </w:pPr>
            <w:r>
              <w:t>Kopfzeile bzw. Fusszeile</w:t>
            </w:r>
          </w:p>
        </w:tc>
      </w:tr>
      <w:tr w:rsidR="00B449F9" w:rsidTr="00E43A23">
        <w:tc>
          <w:tcPr>
            <w:tcW w:w="4605" w:type="dxa"/>
            <w:vAlign w:val="center"/>
          </w:tcPr>
          <w:p w:rsidR="00B449F9" w:rsidRDefault="000B7208" w:rsidP="00E43A23">
            <w:pPr>
              <w:spacing w:after="0"/>
            </w:pPr>
            <w:r>
              <w:t>Verzeichnis 1</w:t>
            </w:r>
          </w:p>
        </w:tc>
        <w:tc>
          <w:tcPr>
            <w:tcW w:w="4605" w:type="dxa"/>
            <w:vAlign w:val="center"/>
          </w:tcPr>
          <w:p w:rsidR="00B449F9" w:rsidRDefault="000B7208" w:rsidP="00E43A23">
            <w:pPr>
              <w:spacing w:after="0"/>
            </w:pPr>
            <w:r>
              <w:t>Inhaltsverzeichnis, für Titel 1.</w:t>
            </w:r>
            <w:r w:rsidR="00E43A23">
              <w:t> </w:t>
            </w:r>
            <w:r>
              <w:t>Hierarchiestufe</w:t>
            </w:r>
          </w:p>
        </w:tc>
      </w:tr>
    </w:tbl>
    <w:p w:rsidR="00B449F9" w:rsidRDefault="00B449F9" w:rsidP="00B449F9"/>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237BF1" w:rsidRPr="00497220" w:rsidTr="000947F9">
        <w:trPr>
          <w:cantSplit/>
        </w:trPr>
        <w:tc>
          <w:tcPr>
            <w:tcW w:w="9529" w:type="dxa"/>
          </w:tcPr>
          <w:p w:rsidR="00237BF1" w:rsidRPr="00497220" w:rsidRDefault="00237BF1" w:rsidP="00B70010">
            <w:pPr>
              <w:pStyle w:val="NummerierteListe"/>
              <w:numPr>
                <w:ilvl w:val="0"/>
                <w:numId w:val="19"/>
              </w:numPr>
            </w:pPr>
            <w:r>
              <w:rPr>
                <w:noProof/>
                <w:lang w:eastAsia="de-CH"/>
              </w:rPr>
              <w:lastRenderedPageBreak/>
              <mc:AlternateContent>
                <mc:Choice Requires="wpg">
                  <w:drawing>
                    <wp:anchor distT="0" distB="0" distL="114300" distR="114300" simplePos="0" relativeHeight="251876864" behindDoc="0" locked="0" layoutInCell="1" allowOverlap="1" wp14:anchorId="6D328A81" wp14:editId="46F864EF">
                      <wp:simplePos x="0" y="0"/>
                      <wp:positionH relativeFrom="column">
                        <wp:posOffset>2226310</wp:posOffset>
                      </wp:positionH>
                      <wp:positionV relativeFrom="paragraph">
                        <wp:posOffset>34925</wp:posOffset>
                      </wp:positionV>
                      <wp:extent cx="3686810" cy="2200910"/>
                      <wp:effectExtent l="0" t="0" r="8890" b="8890"/>
                      <wp:wrapSquare wrapText="bothSides"/>
                      <wp:docPr id="337" name="Gruppieren 337"/>
                      <wp:cNvGraphicFramePr/>
                      <a:graphic xmlns:a="http://schemas.openxmlformats.org/drawingml/2006/main">
                        <a:graphicData uri="http://schemas.microsoft.com/office/word/2010/wordprocessingGroup">
                          <wpg:wgp>
                            <wpg:cNvGrpSpPr/>
                            <wpg:grpSpPr>
                              <a:xfrm>
                                <a:off x="0" y="0"/>
                                <a:ext cx="3686810" cy="2200910"/>
                                <a:chOff x="180000" y="180000"/>
                                <a:chExt cx="3687150" cy="2201250"/>
                              </a:xfrm>
                            </wpg:grpSpPr>
                            <pic:pic xmlns:pic="http://schemas.openxmlformats.org/drawingml/2006/picture">
                              <pic:nvPicPr>
                                <pic:cNvPr id="338" name="Grafik 338"/>
                                <pic:cNvPicPr/>
                              </pic:nvPicPr>
                              <pic:blipFill rotWithShape="1">
                                <a:blip r:embed="rId76" cstate="email">
                                  <a:extLst>
                                    <a:ext uri="{28A0092B-C50C-407E-A947-70E740481C1C}">
                                      <a14:useLocalDpi xmlns:a14="http://schemas.microsoft.com/office/drawing/2010/main" val="0"/>
                                    </a:ext>
                                  </a:extLst>
                                </a:blip>
                                <a:srcRect/>
                                <a:stretch/>
                              </pic:blipFill>
                              <pic:spPr bwMode="auto">
                                <a:xfrm>
                                  <a:off x="180000" y="180000"/>
                                  <a:ext cx="3687150" cy="2201250"/>
                                </a:xfrm>
                                <a:prstGeom prst="rect">
                                  <a:avLst/>
                                </a:prstGeom>
                                <a:ln>
                                  <a:noFill/>
                                </a:ln>
                                <a:extLst>
                                  <a:ext uri="{53640926-AAD7-44D8-BBD7-CCE9431645EC}">
                                    <a14:shadowObscured xmlns:a14="http://schemas.microsoft.com/office/drawing/2010/main"/>
                                  </a:ext>
                                </a:extLst>
                              </pic:spPr>
                            </pic:pic>
                            <wps:wsp>
                              <wps:cNvPr id="339" name="Ellipse 339"/>
                              <wps:cNvSpPr/>
                              <wps:spPr>
                                <a:xfrm>
                                  <a:off x="2571750" y="914400"/>
                                  <a:ext cx="400050" cy="3714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337" o:spid="_x0000_s1026" style="position:absolute;margin-left:175.3pt;margin-top:2.75pt;width:290.3pt;height:173.3pt;z-index:251876864" coordorigin="1800,1800" coordsize="36871,220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">
                      <v:shape id="Grafik 338" o:spid="_x0000_s1027" type="#_x0000_t75" style="position:absolute;left:1800;top:1800;width:36871;height:220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hBV7CAAAA3AAAAA8AAABkcnMvZG93bnJldi54bWxET8uKwjAU3Q/4D+EKsxk01YJINRURBGfh&#10;YKsLl5fm9oHNTW2idv5+shhweTjv9WYwrXhS7xrLCmbTCARxYXXDlYLLeT9ZgnAeWWNrmRT8koNN&#10;OvpYY6LtizN65r4SIYRdggpq77tESlfUZNBNbUccuNL2Bn2AfSV1j68Qblo5j6KFNNhwaKixo11N&#10;xS1/GAWRze9fvlxU1+L7FG+z+fFHZ0elPsfDdgXC0+Df4n/3QSuI47A2nAlHQK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4QVewgAAANwAAAAPAAAAAAAAAAAAAAAAAJ8C&#10;AABkcnMvZG93bnJldi54bWxQSwUGAAAAAAQABAD3AAAAjgMAAAAA&#10;">
                        <v:imagedata r:id="rId77" o:title="" cropbottom="45765f" cropleft="48636f" cropright="1f"/>
                      </v:shape>
                      <v:oval id="Ellipse 339" o:spid="_x0000_s1028" style="position:absolute;left:25717;top:9144;width:4001;height:37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dGYcMA&#10;AADcAAAADwAAAGRycy9kb3ducmV2LnhtbESPzYrCMBSF94LvEK7gTtOpOowdo6ggjLqyM7i+NNe2&#10;2NyUJmrHpzeC4PJwfj7ObNGaSlypcaVlBR/DCARxZnXJuYK/383gC4TzyBory6Tgnxws5t3ODBNt&#10;b3yga+pzEUbYJaig8L5OpHRZQQbd0NbEwTvZxqAPssmlbvAWxk0l4yj6lAZLDoQCa1oXlJ3Tiwnc&#10;/Wocx8d4NTlX9/UOT5Na261S/V67/AbhqfXv8Kv9oxWMRlN4ng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dGYcMAAADcAAAADwAAAAAAAAAAAAAAAACYAgAAZHJzL2Rv&#10;d25yZXYueG1sUEsFBgAAAAAEAAQA9QAAAIgDAAAAAA==&#10;" filled="f" strokecolor="red" strokeweight="2pt"/>
                      <w10:wrap type="square"/>
                    </v:group>
                  </w:pict>
                </mc:Fallback>
              </mc:AlternateContent>
            </w:r>
            <w:r>
              <w:t>Klicken Sie auf den kleinen Pfeil i</w:t>
            </w:r>
            <w:r w:rsidRPr="00497220">
              <w:t xml:space="preserve">n </w:t>
            </w:r>
            <w:proofErr w:type="spellStart"/>
            <w:r w:rsidR="0025507B">
              <w:rPr>
                <w:b/>
              </w:rPr>
              <w:t>Menü</w:t>
            </w:r>
            <w:r w:rsidRPr="00AC1055">
              <w:rPr>
                <w:b/>
              </w:rPr>
              <w:t>band</w:t>
            </w:r>
            <w:proofErr w:type="spellEnd"/>
            <w:r w:rsidRPr="00AC1055">
              <w:rPr>
                <w:b/>
              </w:rPr>
              <w:t xml:space="preserve"> –</w:t>
            </w:r>
            <w:r w:rsidRPr="00497220">
              <w:rPr>
                <w:b/>
              </w:rPr>
              <w:t xml:space="preserve"> Start – Formatvorlagen</w:t>
            </w:r>
            <w:r>
              <w:t>. Sie erhalten eine Liste mit den vorhandenen und empfohlenen Formatvorlagen.</w:t>
            </w:r>
          </w:p>
        </w:tc>
      </w:tr>
      <w:tr w:rsidR="00237BF1" w:rsidRPr="00497220" w:rsidTr="000947F9">
        <w:trPr>
          <w:cantSplit/>
        </w:trPr>
        <w:tc>
          <w:tcPr>
            <w:tcW w:w="9529" w:type="dxa"/>
          </w:tcPr>
          <w:p w:rsidR="00237BF1" w:rsidRDefault="00237BF1" w:rsidP="00B70010">
            <w:pPr>
              <w:pStyle w:val="NummerierteListe"/>
              <w:numPr>
                <w:ilvl w:val="0"/>
                <w:numId w:val="19"/>
              </w:numPr>
              <w:rPr>
                <w:noProof/>
                <w:lang w:eastAsia="de-CH"/>
              </w:rPr>
            </w:pPr>
            <w:r>
              <w:rPr>
                <w:noProof/>
                <w:lang w:eastAsia="de-CH"/>
              </w:rPr>
              <w:drawing>
                <wp:anchor distT="0" distB="0" distL="114300" distR="114300" simplePos="0" relativeHeight="251877888" behindDoc="0" locked="0" layoutInCell="1" allowOverlap="1" wp14:anchorId="4244F838" wp14:editId="6AF35C8D">
                  <wp:simplePos x="0" y="0"/>
                  <wp:positionH relativeFrom="column">
                    <wp:posOffset>256540</wp:posOffset>
                  </wp:positionH>
                  <wp:positionV relativeFrom="paragraph">
                    <wp:posOffset>979805</wp:posOffset>
                  </wp:positionV>
                  <wp:extent cx="3838575" cy="1400175"/>
                  <wp:effectExtent l="0" t="0" r="9525" b="9525"/>
                  <wp:wrapSquare wrapText="bothSides"/>
                  <wp:docPr id="419" name="Grafik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3838575" cy="1400175"/>
                          </a:xfrm>
                          <a:prstGeom prst="rect">
                            <a:avLst/>
                          </a:prstGeom>
                        </pic:spPr>
                      </pic:pic>
                    </a:graphicData>
                  </a:graphic>
                  <wp14:sizeRelH relativeFrom="page">
                    <wp14:pctWidth>0</wp14:pctWidth>
                  </wp14:sizeRelH>
                  <wp14:sizeRelV relativeFrom="page">
                    <wp14:pctHeight>0</wp14:pctHeight>
                  </wp14:sizeRelV>
                </wp:anchor>
              </w:drawing>
            </w:r>
            <w:r>
              <w:rPr>
                <w:noProof/>
                <w:lang w:eastAsia="de-CH"/>
              </w:rPr>
              <w:t>Für Ihr Dokument werden Sie bestehende Formatvorlagen verwenden, bestehende Formatvorlagen anpassen, aber auch neue Formatvorlagen erstellen.</w:t>
            </w:r>
            <w:r>
              <w:rPr>
                <w:noProof/>
                <w:lang w:eastAsia="de-CH"/>
              </w:rPr>
              <w:br/>
            </w:r>
            <w:r>
              <w:rPr>
                <w:noProof/>
                <w:lang w:eastAsia="de-CH"/>
              </w:rPr>
              <w:br/>
              <w:t>Sie können Ihre bevorzugten Formatvorlagen in den sogenannten Schnellformatvorlagen-Katalog übernehmen, damit Sie bequemen Zugriff haben.</w:t>
            </w:r>
          </w:p>
          <w:p w:rsidR="00237BF1" w:rsidRPr="00237BF1" w:rsidRDefault="00237BF1" w:rsidP="00237BF1">
            <w:pPr>
              <w:pStyle w:val="Eingerckt"/>
              <w:rPr>
                <w:lang w:eastAsia="de-CH"/>
              </w:rPr>
            </w:pPr>
          </w:p>
        </w:tc>
      </w:tr>
    </w:tbl>
    <w:p w:rsidR="00DE6A09" w:rsidRDefault="00DE6A09" w:rsidP="00DE6A09">
      <w:r>
        <w:t xml:space="preserve">Mit </w:t>
      </w:r>
      <w:proofErr w:type="spellStart"/>
      <w:r w:rsidR="0025507B">
        <w:rPr>
          <w:b/>
        </w:rPr>
        <w:t>Menü</w:t>
      </w:r>
      <w:r w:rsidRPr="00AC1055">
        <w:rPr>
          <w:b/>
        </w:rPr>
        <w:t>band</w:t>
      </w:r>
      <w:proofErr w:type="spellEnd"/>
      <w:r w:rsidRPr="00AC1055">
        <w:rPr>
          <w:b/>
        </w:rPr>
        <w:t xml:space="preserve"> –</w:t>
      </w:r>
      <w:r w:rsidRPr="00C30900">
        <w:rPr>
          <w:b/>
        </w:rPr>
        <w:t xml:space="preserve"> </w:t>
      </w:r>
      <w:r>
        <w:rPr>
          <w:b/>
        </w:rPr>
        <w:t>Start – Formatvorlagen</w:t>
      </w:r>
      <w:r>
        <w:t xml:space="preserve"> stellt Word eine ganze Reihe von vorgefertigten Formatvorlagen zur Verfügung. Typischerweise braucht man aber nur ein paar wenige.</w:t>
      </w:r>
    </w:p>
    <w:p w:rsidR="00DE6A09" w:rsidRDefault="00DE6A09" w:rsidP="00DE6A09">
      <w:pPr>
        <w:pStyle w:val="AbstandNachStandard"/>
      </w:pPr>
      <w:r>
        <w:t>Damit Ihnen nicht dauernd das ganze unnötige Erbe von Microsoft im Weg steht, bereinigen Sie deshalb zuerst die Liste der Formatvorlagen. Das geht so:</w:t>
      </w:r>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DE6A09" w:rsidRPr="00497220" w:rsidTr="00C23E69">
        <w:trPr>
          <w:cantSplit/>
        </w:trPr>
        <w:tc>
          <w:tcPr>
            <w:tcW w:w="9529" w:type="dxa"/>
          </w:tcPr>
          <w:p w:rsidR="00DE6A09" w:rsidRPr="00497220" w:rsidRDefault="00DE6A09" w:rsidP="00B473E7">
            <w:pPr>
              <w:pStyle w:val="NummerierteListe"/>
              <w:numPr>
                <w:ilvl w:val="0"/>
                <w:numId w:val="51"/>
              </w:numPr>
            </w:pPr>
            <w:r>
              <w:rPr>
                <w:noProof/>
                <w:lang w:eastAsia="de-CH"/>
              </w:rPr>
              <w:drawing>
                <wp:anchor distT="114935" distB="114935" distL="114300" distR="0" simplePos="0" relativeHeight="251884032" behindDoc="0" locked="0" layoutInCell="1" allowOverlap="1" wp14:anchorId="15326FC2" wp14:editId="4AF6138F">
                  <wp:simplePos x="0" y="0"/>
                  <wp:positionH relativeFrom="column">
                    <wp:align>right</wp:align>
                  </wp:positionH>
                  <wp:positionV relativeFrom="line">
                    <wp:align>top</wp:align>
                  </wp:positionV>
                  <wp:extent cx="2743200" cy="1515110"/>
                  <wp:effectExtent l="0" t="0" r="0" b="8890"/>
                  <wp:wrapSquare wrapText="bothSides"/>
                  <wp:docPr id="340" name="Bild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79" cstate="email">
                            <a:extLst>
                              <a:ext uri="{28A0092B-C50C-407E-A947-70E740481C1C}">
                                <a14:useLocalDpi xmlns:a14="http://schemas.microsoft.com/office/drawing/2010/main" val="0"/>
                              </a:ext>
                            </a:extLst>
                          </a:blip>
                          <a:srcRect/>
                          <a:stretch>
                            <a:fillRect/>
                          </a:stretch>
                        </pic:blipFill>
                        <pic:spPr bwMode="auto">
                          <a:xfrm>
                            <a:off x="0" y="0"/>
                            <a:ext cx="2743200" cy="1515110"/>
                          </a:xfrm>
                          <a:prstGeom prst="rect">
                            <a:avLst/>
                          </a:prstGeom>
                          <a:noFill/>
                          <a:ln>
                            <a:noFill/>
                          </a:ln>
                        </pic:spPr>
                      </pic:pic>
                    </a:graphicData>
                  </a:graphic>
                  <wp14:sizeRelH relativeFrom="page">
                    <wp14:pctWidth>0</wp14:pctWidth>
                  </wp14:sizeRelH>
                  <wp14:sizeRelV relativeFrom="page">
                    <wp14:pctHeight>0</wp14:pctHeight>
                  </wp14:sizeRelV>
                </wp:anchor>
              </w:drawing>
            </w:r>
            <w:r w:rsidR="00B473E7">
              <w:t xml:space="preserve">Suchen Sie im Schnellformatvorlagen-Katalog die Formatvorlage </w:t>
            </w:r>
            <w:r w:rsidR="00B473E7" w:rsidRPr="00497220">
              <w:rPr>
                <w:rStyle w:val="SchaltflcheZchn"/>
              </w:rPr>
              <w:t>Beschriftung</w:t>
            </w:r>
            <w:r w:rsidR="00B473E7">
              <w:t xml:space="preserve">. </w:t>
            </w:r>
            <w:r w:rsidRPr="00497220">
              <w:t xml:space="preserve">Öffnen Sie mit der rechten Maustaste das </w:t>
            </w:r>
            <w:proofErr w:type="spellStart"/>
            <w:r w:rsidRPr="00497220">
              <w:t>Kontext</w:t>
            </w:r>
            <w:r w:rsidR="0025507B">
              <w:t>Menü</w:t>
            </w:r>
            <w:proofErr w:type="spellEnd"/>
            <w:r w:rsidRPr="00497220">
              <w:t xml:space="preserve"> zur Formatvorlage und wählen Sie darin </w:t>
            </w:r>
            <w:r w:rsidRPr="00497220">
              <w:rPr>
                <w:rStyle w:val="SchaltflcheZchn"/>
              </w:rPr>
              <w:t>Aus Schnellformatvorlagen-Katalog entfernen</w:t>
            </w:r>
            <w:r w:rsidRPr="00497220">
              <w:t>.</w:t>
            </w:r>
          </w:p>
        </w:tc>
      </w:tr>
      <w:tr w:rsidR="00DE6A09" w:rsidRPr="00497220" w:rsidTr="00C23E69">
        <w:trPr>
          <w:cantSplit/>
        </w:trPr>
        <w:tc>
          <w:tcPr>
            <w:tcW w:w="9529" w:type="dxa"/>
          </w:tcPr>
          <w:p w:rsidR="00DE6A09" w:rsidRPr="00497220" w:rsidRDefault="00DE6A09" w:rsidP="00C23E69">
            <w:pPr>
              <w:pStyle w:val="NummerierteListe"/>
            </w:pPr>
            <w:r w:rsidRPr="00497220">
              <w:lastRenderedPageBreak/>
              <w:t xml:space="preserve">Danach machen Sie dasselbe für die Schnellformatvorlage </w:t>
            </w:r>
            <w:r w:rsidRPr="00497220">
              <w:rPr>
                <w:rStyle w:val="SchaltflcheZchn"/>
              </w:rPr>
              <w:t xml:space="preserve">Fett </w:t>
            </w:r>
            <w:r w:rsidRPr="00497220">
              <w:t>usw.</w:t>
            </w:r>
          </w:p>
          <w:p w:rsidR="00DE6A09" w:rsidRPr="00497220" w:rsidRDefault="00DE6A09" w:rsidP="00C23E69">
            <w:pPr>
              <w:pStyle w:val="Eingerckt"/>
              <w:rPr>
                <w:b/>
              </w:rPr>
            </w:pPr>
            <w:r w:rsidRPr="00497220">
              <w:rPr>
                <w:b/>
              </w:rPr>
              <w:t>Verschonen Sie aber die Formatvorlagen</w:t>
            </w:r>
          </w:p>
          <w:p w:rsidR="00DE6A09" w:rsidRPr="00497220" w:rsidRDefault="00DE6A09" w:rsidP="00C23E69">
            <w:pPr>
              <w:pStyle w:val="Aufzhlungszeichen2"/>
            </w:pPr>
            <w:r w:rsidRPr="00497220">
              <w:t>Standard</w:t>
            </w:r>
          </w:p>
          <w:p w:rsidR="00DE6A09" w:rsidRPr="00497220" w:rsidRDefault="00DE6A09" w:rsidP="00C23E69">
            <w:pPr>
              <w:pStyle w:val="Aufzhlungszeichen2"/>
            </w:pPr>
            <w:r w:rsidRPr="00497220">
              <w:t>Überschrift 1</w:t>
            </w:r>
          </w:p>
          <w:p w:rsidR="00DE6A09" w:rsidRPr="00497220" w:rsidRDefault="00DE6A09" w:rsidP="00C23E69">
            <w:pPr>
              <w:pStyle w:val="Aufzhlungszeichen2"/>
            </w:pPr>
            <w:r w:rsidRPr="00497220">
              <w:t>Überschrift 2</w:t>
            </w:r>
          </w:p>
          <w:p w:rsidR="00DE6A09" w:rsidRPr="00497220" w:rsidRDefault="00C5730E" w:rsidP="00C23E69">
            <w:pPr>
              <w:pStyle w:val="Aufzhlungszeichen2"/>
            </w:pPr>
            <w:r>
              <w:rPr>
                <w:noProof/>
                <w:lang w:eastAsia="de-CH"/>
              </w:rPr>
              <w:drawing>
                <wp:anchor distT="0" distB="0" distL="114300" distR="114300" simplePos="0" relativeHeight="252025344" behindDoc="0" locked="0" layoutInCell="1" allowOverlap="1" wp14:anchorId="5D59239F" wp14:editId="3FB88053">
                  <wp:simplePos x="0" y="0"/>
                  <wp:positionH relativeFrom="column">
                    <wp:posOffset>3006090</wp:posOffset>
                  </wp:positionH>
                  <wp:positionV relativeFrom="paragraph">
                    <wp:posOffset>-543560</wp:posOffset>
                  </wp:positionV>
                  <wp:extent cx="2914650" cy="600075"/>
                  <wp:effectExtent l="0" t="0" r="0" b="9525"/>
                  <wp:wrapSquare wrapText="bothSides"/>
                  <wp:docPr id="952" name="Grafik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2914650" cy="600075"/>
                          </a:xfrm>
                          <a:prstGeom prst="rect">
                            <a:avLst/>
                          </a:prstGeom>
                        </pic:spPr>
                      </pic:pic>
                    </a:graphicData>
                  </a:graphic>
                  <wp14:sizeRelH relativeFrom="page">
                    <wp14:pctWidth>0</wp14:pctWidth>
                  </wp14:sizeRelH>
                  <wp14:sizeRelV relativeFrom="page">
                    <wp14:pctHeight>0</wp14:pctHeight>
                  </wp14:sizeRelV>
                </wp:anchor>
              </w:drawing>
            </w:r>
            <w:r w:rsidR="00DE6A09" w:rsidRPr="00497220">
              <w:t>Überschrift 3</w:t>
            </w:r>
          </w:p>
          <w:p w:rsidR="00DE6A09" w:rsidRPr="00497220" w:rsidRDefault="00DE6A09" w:rsidP="00C23E69">
            <w:pPr>
              <w:pStyle w:val="Eingerckt"/>
            </w:pPr>
            <w:r w:rsidRPr="00497220">
              <w:t>Nach Ihrer Aufräumaktion sollten sich die Schnellformatvorlagen wie hier oben abgebildet präsentieren.</w:t>
            </w:r>
            <w:r>
              <w:t xml:space="preserve"> Evtl. haben Sie eine andere Reihenfolge.</w:t>
            </w:r>
          </w:p>
        </w:tc>
      </w:tr>
    </w:tbl>
    <w:p w:rsidR="00237BF1" w:rsidRPr="00B449F9" w:rsidRDefault="00237BF1" w:rsidP="00B449F9"/>
    <w:p w:rsidR="00B449F9" w:rsidRDefault="002E7736" w:rsidP="00B449F9">
      <w:pPr>
        <w:pStyle w:val="berschrift2"/>
      </w:pPr>
      <w:bookmarkStart w:id="56" w:name="_Toc298487805"/>
      <w:r>
        <w:t>System-Formatvorlagen</w:t>
      </w:r>
      <w:r w:rsidR="00B449F9" w:rsidRPr="00A52C6A">
        <w:t xml:space="preserve"> anpassen</w:t>
      </w:r>
      <w:bookmarkEnd w:id="56"/>
    </w:p>
    <w:tbl>
      <w:tblPr>
        <w:tblW w:w="9510" w:type="dxa"/>
        <w:tblBorders>
          <w:bottom w:val="double" w:sz="4" w:space="0" w:color="auto"/>
        </w:tblBorders>
        <w:tblCellMar>
          <w:top w:w="108" w:type="dxa"/>
          <w:bottom w:w="340" w:type="dxa"/>
          <w:right w:w="0" w:type="dxa"/>
        </w:tblCellMar>
        <w:tblLook w:val="01E0" w:firstRow="1" w:lastRow="1" w:firstColumn="1" w:lastColumn="1" w:noHBand="0" w:noVBand="0"/>
      </w:tblPr>
      <w:tblGrid>
        <w:gridCol w:w="2448"/>
        <w:gridCol w:w="7062"/>
      </w:tblGrid>
      <w:tr w:rsidR="00B449F9" w:rsidRPr="00497220" w:rsidTr="000947F9">
        <w:trPr>
          <w:cantSplit/>
        </w:trPr>
        <w:tc>
          <w:tcPr>
            <w:tcW w:w="2448" w:type="dxa"/>
            <w:tcBorders>
              <w:bottom w:val="double" w:sz="4" w:space="0" w:color="auto"/>
            </w:tcBorders>
          </w:tcPr>
          <w:p w:rsidR="00B449F9" w:rsidRPr="00497220" w:rsidRDefault="00B449F9" w:rsidP="000947F9">
            <w:pPr>
              <w:rPr>
                <w:b/>
                <w:bCs/>
              </w:rPr>
            </w:pPr>
            <w:r w:rsidRPr="00497220">
              <w:rPr>
                <w:b/>
                <w:bCs/>
              </w:rPr>
              <w:t>Auftrag in Kürze</w:t>
            </w:r>
          </w:p>
        </w:tc>
        <w:tc>
          <w:tcPr>
            <w:tcW w:w="7062" w:type="dxa"/>
            <w:tcBorders>
              <w:bottom w:val="double" w:sz="4" w:space="0" w:color="auto"/>
            </w:tcBorders>
          </w:tcPr>
          <w:p w:rsidR="00B449F9" w:rsidRPr="00497220" w:rsidRDefault="002C5CFC" w:rsidP="000947F9">
            <w:pPr>
              <w:pStyle w:val="AiK"/>
            </w:pPr>
            <w:r>
              <w:t>Passen Sie die Standard-Formatvorlage wie folgt an:</w:t>
            </w:r>
          </w:p>
          <w:p w:rsidR="00B449F9" w:rsidRPr="00497220" w:rsidRDefault="00B449F9" w:rsidP="000947F9">
            <w:pPr>
              <w:pStyle w:val="AiK2"/>
            </w:pPr>
            <w:r w:rsidRPr="00497220">
              <w:t>Arial 11</w:t>
            </w:r>
          </w:p>
          <w:p w:rsidR="00B449F9" w:rsidRDefault="00B449F9" w:rsidP="000947F9">
            <w:pPr>
              <w:pStyle w:val="AiK2"/>
            </w:pPr>
            <w:r w:rsidRPr="00497220">
              <w:t>Abstand vor: 8pt</w:t>
            </w:r>
          </w:p>
          <w:p w:rsidR="00C5730E" w:rsidRPr="00497220" w:rsidRDefault="00C5730E" w:rsidP="000947F9">
            <w:pPr>
              <w:pStyle w:val="AiK2"/>
            </w:pPr>
            <w:r>
              <w:t>Abstand nach 0pt</w:t>
            </w:r>
          </w:p>
          <w:p w:rsidR="00B449F9" w:rsidRPr="00497220" w:rsidRDefault="00B449F9" w:rsidP="000947F9">
            <w:pPr>
              <w:pStyle w:val="AiK2"/>
            </w:pPr>
            <w:r w:rsidRPr="00497220">
              <w:t>Zeilenabstand 1.5 Zeilen</w:t>
            </w:r>
          </w:p>
          <w:p w:rsidR="00B449F9" w:rsidRPr="00497220" w:rsidRDefault="00B449F9" w:rsidP="000947F9">
            <w:pPr>
              <w:pStyle w:val="AiK2"/>
            </w:pPr>
            <w:r w:rsidRPr="00497220">
              <w:t>Sprache Deutsch (Schweiz)</w:t>
            </w:r>
          </w:p>
        </w:tc>
      </w:tr>
    </w:tbl>
    <w:p w:rsidR="00B449F9" w:rsidRPr="00D254F4" w:rsidRDefault="00B449F9" w:rsidP="00B449F9"/>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B449F9" w:rsidRPr="00497220" w:rsidTr="000947F9">
        <w:trPr>
          <w:cantSplit/>
        </w:trPr>
        <w:tc>
          <w:tcPr>
            <w:tcW w:w="9529" w:type="dxa"/>
          </w:tcPr>
          <w:p w:rsidR="00B449F9" w:rsidRDefault="00237BF1" w:rsidP="00B70010">
            <w:pPr>
              <w:pStyle w:val="NummerierteListe"/>
              <w:numPr>
                <w:ilvl w:val="0"/>
                <w:numId w:val="52"/>
              </w:numPr>
            </w:pPr>
            <w:r>
              <w:t>Im Schnellformatvorlagen-Katalog (</w:t>
            </w:r>
            <w:proofErr w:type="spellStart"/>
            <w:r w:rsidR="0025507B">
              <w:rPr>
                <w:b/>
              </w:rPr>
              <w:t>Menü</w:t>
            </w:r>
            <w:r w:rsidR="00B449F9" w:rsidRPr="00AC1055">
              <w:rPr>
                <w:b/>
              </w:rPr>
              <w:t>band</w:t>
            </w:r>
            <w:proofErr w:type="spellEnd"/>
            <w:r w:rsidR="00B449F9" w:rsidRPr="00AC1055">
              <w:rPr>
                <w:b/>
              </w:rPr>
              <w:t xml:space="preserve"> –</w:t>
            </w:r>
            <w:r w:rsidR="00B449F9" w:rsidRPr="00497220">
              <w:rPr>
                <w:b/>
              </w:rPr>
              <w:t xml:space="preserve"> Start – Formatvorlagen</w:t>
            </w:r>
            <w:r>
              <w:rPr>
                <w:b/>
              </w:rPr>
              <w:t>)</w:t>
            </w:r>
            <w:r w:rsidR="00B449F9" w:rsidRPr="00497220">
              <w:t xml:space="preserve"> finden Sie die Formatvorlage </w:t>
            </w:r>
            <w:r w:rsidR="00B449F9" w:rsidRPr="00497220">
              <w:rPr>
                <w:rStyle w:val="SchaltflcheZchn"/>
              </w:rPr>
              <w:t> Standard</w:t>
            </w:r>
            <w:r w:rsidR="00B449F9" w:rsidRPr="00497220">
              <w:t xml:space="preserve">. Öffnen Sie mit der rechten Maustaste das dazugehörige </w:t>
            </w:r>
            <w:proofErr w:type="spellStart"/>
            <w:r w:rsidR="00B449F9" w:rsidRPr="00497220">
              <w:t>Kontext</w:t>
            </w:r>
            <w:r w:rsidR="0025507B">
              <w:t>Menü</w:t>
            </w:r>
            <w:proofErr w:type="spellEnd"/>
            <w:r w:rsidR="00B449F9" w:rsidRPr="00497220">
              <w:t xml:space="preserve">. </w:t>
            </w:r>
            <w:r>
              <w:br/>
              <w:t xml:space="preserve">Alternativ können Sie das </w:t>
            </w:r>
            <w:proofErr w:type="spellStart"/>
            <w:r>
              <w:t>Kontext</w:t>
            </w:r>
            <w:r w:rsidR="0025507B">
              <w:t>Menü</w:t>
            </w:r>
            <w:proofErr w:type="spellEnd"/>
            <w:r>
              <w:t xml:space="preserve"> auch durch Rechtsklick auf die Formatvorlage in der Formatvorlagenliste aufklappen.</w:t>
            </w:r>
            <w:r w:rsidR="00407152">
              <w:br/>
            </w:r>
            <w:r>
              <w:br/>
            </w:r>
            <w:r w:rsidR="000947F9">
              <w:t xml:space="preserve">Sofern Sie einen Eintrag </w:t>
            </w:r>
            <w:r w:rsidR="00407152">
              <w:t>„alles markier</w:t>
            </w:r>
            <w:r w:rsidR="000947F9">
              <w:t>en: (keine Daten)“ vorfinden, wählen Sie diesen</w:t>
            </w:r>
            <w:r w:rsidR="00407152">
              <w:t xml:space="preserve"> aus.</w:t>
            </w:r>
            <w:r>
              <w:br/>
            </w:r>
            <w:r>
              <w:br/>
            </w:r>
            <w:r w:rsidR="00407152">
              <w:t>Nun</w:t>
            </w:r>
            <w:r w:rsidR="00B449F9" w:rsidRPr="00497220">
              <w:t xml:space="preserve"> erfahren Sie </w:t>
            </w:r>
            <w:r w:rsidR="00407152">
              <w:t xml:space="preserve">im </w:t>
            </w:r>
            <w:proofErr w:type="spellStart"/>
            <w:r w:rsidR="00E84513">
              <w:t>Kontext</w:t>
            </w:r>
            <w:r w:rsidR="0025507B">
              <w:t>Menü</w:t>
            </w:r>
            <w:proofErr w:type="spellEnd"/>
            <w:r w:rsidR="00407152">
              <w:t xml:space="preserve"> </w:t>
            </w:r>
            <w:r w:rsidR="00B449F9" w:rsidRPr="00497220">
              <w:t>unter anderem, dass di</w:t>
            </w:r>
            <w:r w:rsidR="00C5730E">
              <w:t xml:space="preserve">e Vorlage in diesem Dokument </w:t>
            </w:r>
            <w:r w:rsidR="004418C6">
              <w:t>138</w:t>
            </w:r>
            <w:r w:rsidR="004418C6" w:rsidRPr="00497220">
              <w:t>-mal</w:t>
            </w:r>
            <w:r w:rsidR="00B449F9" w:rsidRPr="00497220">
              <w:t xml:space="preserve"> verwendet wird. Also praktisch im ganzen Dokument. Wählen Sie nun </w:t>
            </w:r>
            <w:r w:rsidR="00B449F9" w:rsidRPr="00497220">
              <w:rPr>
                <w:rStyle w:val="SchaltflcheZchn"/>
              </w:rPr>
              <w:t> Ändern</w:t>
            </w:r>
            <w:r w:rsidR="00B449F9" w:rsidRPr="00497220">
              <w:t>.</w:t>
            </w:r>
          </w:p>
          <w:p w:rsidR="000947F9" w:rsidRPr="000947F9" w:rsidRDefault="000947F9" w:rsidP="000947F9">
            <w:pPr>
              <w:pStyle w:val="Eingerckt"/>
              <w:ind w:left="0"/>
            </w:pPr>
            <w:r>
              <w:rPr>
                <w:noProof/>
                <w:lang w:eastAsia="de-CH"/>
              </w:rPr>
              <w:drawing>
                <wp:anchor distT="0" distB="0" distL="114300" distR="114300" simplePos="0" relativeHeight="251870720" behindDoc="0" locked="0" layoutInCell="1" allowOverlap="1" wp14:anchorId="241FC9C5" wp14:editId="728C4755">
                  <wp:simplePos x="0" y="0"/>
                  <wp:positionH relativeFrom="column">
                    <wp:posOffset>225425</wp:posOffset>
                  </wp:positionH>
                  <wp:positionV relativeFrom="paragraph">
                    <wp:posOffset>478790</wp:posOffset>
                  </wp:positionV>
                  <wp:extent cx="5756910" cy="1494790"/>
                  <wp:effectExtent l="0" t="0" r="0" b="0"/>
                  <wp:wrapSquare wrapText="bothSides"/>
                  <wp:docPr id="528" name="Bild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81" cstate="email">
                            <a:extLst>
                              <a:ext uri="{28A0092B-C50C-407E-A947-70E740481C1C}">
                                <a14:useLocalDpi xmlns:a14="http://schemas.microsoft.com/office/drawing/2010/main" val="0"/>
                              </a:ext>
                            </a:extLst>
                          </a:blip>
                          <a:srcRect/>
                          <a:stretch>
                            <a:fillRect/>
                          </a:stretch>
                        </pic:blipFill>
                        <pic:spPr bwMode="auto">
                          <a:xfrm>
                            <a:off x="0" y="0"/>
                            <a:ext cx="5756910" cy="14947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449F9" w:rsidRPr="00497220" w:rsidTr="000947F9">
        <w:trPr>
          <w:cantSplit/>
        </w:trPr>
        <w:tc>
          <w:tcPr>
            <w:tcW w:w="9529" w:type="dxa"/>
          </w:tcPr>
          <w:p w:rsidR="00B449F9" w:rsidRPr="00497220" w:rsidRDefault="00B449F9" w:rsidP="00B70010">
            <w:pPr>
              <w:pStyle w:val="NummerierteListe"/>
              <w:numPr>
                <w:ilvl w:val="0"/>
                <w:numId w:val="32"/>
              </w:numPr>
            </w:pPr>
            <w:r>
              <w:rPr>
                <w:noProof/>
                <w:lang w:eastAsia="de-CH"/>
              </w:rPr>
              <w:lastRenderedPageBreak/>
              <mc:AlternateContent>
                <mc:Choice Requires="wpg">
                  <w:drawing>
                    <wp:anchor distT="114935" distB="114935" distL="114300" distR="0" simplePos="0" relativeHeight="251871744" behindDoc="0" locked="0" layoutInCell="1" allowOverlap="1" wp14:anchorId="0A996DA3" wp14:editId="3B0FACF4">
                      <wp:simplePos x="0" y="0"/>
                      <wp:positionH relativeFrom="column">
                        <wp:align>right</wp:align>
                      </wp:positionH>
                      <wp:positionV relativeFrom="line">
                        <wp:align>top</wp:align>
                      </wp:positionV>
                      <wp:extent cx="2743200" cy="2375535"/>
                      <wp:effectExtent l="13335" t="0" r="0" b="0"/>
                      <wp:wrapSquare wrapText="bothSides"/>
                      <wp:docPr id="330" name="Group 52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2375535"/>
                                <a:chOff x="6518" y="10141"/>
                                <a:chExt cx="4320" cy="3741"/>
                              </a:xfrm>
                            </wpg:grpSpPr>
                            <pic:pic xmlns:pic="http://schemas.openxmlformats.org/drawingml/2006/picture">
                              <pic:nvPicPr>
                                <pic:cNvPr id="331" name="Picture 530"/>
                                <pic:cNvPicPr>
                                  <a:picLocks noChangeAspect="1" noChangeArrowheads="1"/>
                                </pic:cNvPicPr>
                              </pic:nvPicPr>
                              <pic:blipFill>
                                <a:blip r:embed="rId82" cstate="email">
                                  <a:extLst>
                                    <a:ext uri="{28A0092B-C50C-407E-A947-70E740481C1C}">
                                      <a14:useLocalDpi xmlns:a14="http://schemas.microsoft.com/office/drawing/2010/main" val="0"/>
                                    </a:ext>
                                  </a:extLst>
                                </a:blip>
                                <a:srcRect/>
                                <a:stretch>
                                  <a:fillRect/>
                                </a:stretch>
                              </pic:blipFill>
                              <pic:spPr bwMode="auto">
                                <a:xfrm>
                                  <a:off x="6518" y="10141"/>
                                  <a:ext cx="4320" cy="37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2" name="Oval 531"/>
                              <wps:cNvSpPr>
                                <a:spLocks noChangeAspect="1" noChangeArrowheads="1"/>
                              </wps:cNvSpPr>
                              <wps:spPr bwMode="auto">
                                <a:xfrm>
                                  <a:off x="7400" y="13298"/>
                                  <a:ext cx="2154" cy="426"/>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Oval 532"/>
                              <wps:cNvSpPr>
                                <a:spLocks noChangeAspect="1" noChangeArrowheads="1"/>
                              </wps:cNvSpPr>
                              <wps:spPr bwMode="auto">
                                <a:xfrm>
                                  <a:off x="6518" y="11082"/>
                                  <a:ext cx="1922" cy="638"/>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9" o:spid="_x0000_s1026" style="position:absolute;margin-left:164.8pt;margin-top:0;width:3in;height:187.05pt;z-index:251871744;mso-wrap-distance-top:9.05pt;mso-wrap-distance-right:0;mso-wrap-distance-bottom:9.05pt;mso-position-horizontal:right;mso-position-vertical:top;mso-position-vertical-relative:line" coordorigin="6518,10141" coordsize="4320,37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">
                      <o:lock v:ext="edit" aspectratio="t"/>
                      <v:shape id="Picture 530" o:spid="_x0000_s1027" type="#_x0000_t75" style="position:absolute;left:6518;top:10141;width:4320;height:37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1S0LCAAAA3AAAAA8AAABkcnMvZG93bnJldi54bWxEj82KwjAUhfeC7xCu4E5Tx3GQahQZFQZ3&#10;WhcuL821rTY3tYka394MDMzycH4+znwZTC0e1LrKsoLRMAFBnFtdcaHgmG0HUxDOI2usLZOCFzlY&#10;LrqdOabaPnlPj4MvRBxhl6KC0vsmldLlJRl0Q9sQR+9sW4M+yraQusVnHDe1/EiSL2mw4kgosaHv&#10;kvLr4W4i98jr3eaW1ackLy6vwGHyuQ1K9XthNQPhKfj/8F/7RysYj0fweyYeAbl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dUtCwgAAANwAAAAPAAAAAAAAAAAAAAAAAJ8C&#10;AABkcnMvZG93bnJldi54bWxQSwUGAAAAAAQABAD3AAAAjgMAAAAA&#10;">
                        <v:imagedata r:id="rId83" o:title=""/>
                      </v:shape>
                      <v:oval id="Oval 531" o:spid="_x0000_s1028" style="position:absolute;left:7400;top:13298;width:2154;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Sku8gA&#10;AADcAAAADwAAAGRycy9kb3ducmV2LnhtbESPQWsCMRSE7wX/Q3iFXkSz1aJlNUpRbNVDoVs9eHtu&#10;XneDm5ftJur23zcFocdhZr5hpvPWVuJCjTeOFTz2ExDEudOGCwW7z1XvGYQPyBorx6TghzzMZ527&#10;KabaXfmDLlkoRISwT1FBGUKdSunzkiz6vquJo/flGoshyqaQusFrhNtKDpJkJC0ajgsl1rQoKT9l&#10;Z6vgfNx2x++b77fKLw+ve7NePWVmr9TDffsyARGoDf/hW3utFQyHA/g7E4+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xKS7yAAAANwAAAAPAAAAAAAAAAAAAAAAAJgCAABk&#10;cnMvZG93bnJldi54bWxQSwUGAAAAAAQABAD1AAAAjQMAAAAA&#10;" filled="f" strokecolor="red" strokeweight="2pt">
                        <o:lock v:ext="edit" aspectratio="t"/>
                      </v:oval>
                      <v:oval id="Oval 532" o:spid="_x0000_s1029" style="position:absolute;left:6518;top:11082;width:1922;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gBIMgA&#10;AADcAAAADwAAAGRycy9kb3ducmV2LnhtbESPQUvDQBSE74X+h+UVvEi70UiVmE0Rpdr2UDC1B2/P&#10;7DNZzL6N2W0b/70rCD0OM/MNky8G24oj9d44VnA1S0AQV04brhW87ZbTOxA+IGtsHZOCH/KwKMaj&#10;HDPtTvxKxzLUIkLYZ6igCaHLpPRVQxb9zHXE0ft0vcUQZV9L3eMpwm0rr5NkLi0ajgsNdvTYUPVV&#10;HqyCw8fm8na7/n5p/dP7896sljel2St1MRke7kEEGsI5/N9eaQVpmsLfmXgEZP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iAEgyAAAANwAAAAPAAAAAAAAAAAAAAAAAJgCAABk&#10;cnMvZG93bnJldi54bWxQSwUGAAAAAAQABAD1AAAAjQMAAAAA&#10;" filled="f" strokecolor="red" strokeweight="2pt">
                        <o:lock v:ext="edit" aspectratio="t"/>
                      </v:oval>
                      <w10:wrap type="square" anchory="line"/>
                    </v:group>
                  </w:pict>
                </mc:Fallback>
              </mc:AlternateContent>
            </w:r>
            <w:r w:rsidRPr="00497220">
              <w:t xml:space="preserve">Im Fenster </w:t>
            </w:r>
            <w:r w:rsidRPr="00497220">
              <w:rPr>
                <w:rStyle w:val="Fenstertitel"/>
              </w:rPr>
              <w:t>Formatvorlage ändern</w:t>
            </w:r>
            <w:r w:rsidRPr="00497220">
              <w:t xml:space="preserve"> können Sie nun die am häufigsten gebrauchten Änderungen an der Formatvorlage direkt vornehmen.</w:t>
            </w:r>
          </w:p>
          <w:p w:rsidR="00B449F9" w:rsidRPr="00497220" w:rsidRDefault="00B449F9" w:rsidP="000947F9">
            <w:pPr>
              <w:pStyle w:val="Eingerckt"/>
              <w:rPr>
                <w:noProof/>
              </w:rPr>
            </w:pPr>
            <w:r w:rsidRPr="00497220">
              <w:rPr>
                <w:noProof/>
              </w:rPr>
              <w:t>Ändern Sie also die Schriftart auf Arial und die Schriftgrösse auf 11.</w:t>
            </w:r>
          </w:p>
          <w:p w:rsidR="00B449F9" w:rsidRPr="00497220" w:rsidRDefault="00B449F9" w:rsidP="000947F9">
            <w:pPr>
              <w:pStyle w:val="Eingerckt"/>
              <w:rPr>
                <w:noProof/>
              </w:rPr>
            </w:pPr>
            <w:r w:rsidRPr="00497220">
              <w:rPr>
                <w:noProof/>
              </w:rPr>
              <w:t>Damit diese Schrift künftig in allen normalen Dokumenten verwendet wird, wählen Sie die Option "Neue auf dieser Vorlage basierende Dokumente".</w:t>
            </w:r>
          </w:p>
          <w:p w:rsidR="00B449F9" w:rsidRPr="00497220" w:rsidRDefault="00B449F9" w:rsidP="000947F9">
            <w:pPr>
              <w:pStyle w:val="Eingerckt"/>
              <w:rPr>
                <w:noProof/>
              </w:rPr>
            </w:pPr>
            <w:r w:rsidRPr="00497220">
              <w:rPr>
                <w:noProof/>
              </w:rPr>
              <w:t xml:space="preserve">Dann schauen Sie mal nach, was ein Klick auf </w:t>
            </w:r>
            <w:r w:rsidRPr="00497220">
              <w:rPr>
                <w:rStyle w:val="SchaltflcheZchn"/>
              </w:rPr>
              <w:t> OK </w:t>
            </w:r>
            <w:r w:rsidRPr="00497220">
              <w:rPr>
                <w:noProof/>
              </w:rPr>
              <w:t xml:space="preserve"> in Ihrem Dokument für Wirkungen zeigt.</w:t>
            </w:r>
          </w:p>
        </w:tc>
      </w:tr>
      <w:tr w:rsidR="00B449F9" w:rsidRPr="00497220" w:rsidTr="000947F9">
        <w:trPr>
          <w:cantSplit/>
        </w:trPr>
        <w:tc>
          <w:tcPr>
            <w:tcW w:w="9529" w:type="dxa"/>
          </w:tcPr>
          <w:p w:rsidR="00B449F9" w:rsidRPr="00497220" w:rsidRDefault="00B449F9" w:rsidP="000947F9">
            <w:pPr>
              <w:pStyle w:val="NummerierteListe"/>
            </w:pPr>
            <w:r>
              <w:rPr>
                <w:noProof/>
                <w:lang w:eastAsia="de-CH"/>
              </w:rPr>
              <w:drawing>
                <wp:anchor distT="114935" distB="114935" distL="114300" distR="0" simplePos="0" relativeHeight="251872768" behindDoc="0" locked="0" layoutInCell="1" allowOverlap="1" wp14:anchorId="636AE2F5" wp14:editId="1691B470">
                  <wp:simplePos x="0" y="0"/>
                  <wp:positionH relativeFrom="column">
                    <wp:align>right</wp:align>
                  </wp:positionH>
                  <wp:positionV relativeFrom="line">
                    <wp:align>top</wp:align>
                  </wp:positionV>
                  <wp:extent cx="1749425" cy="2647950"/>
                  <wp:effectExtent l="0" t="0" r="3175" b="0"/>
                  <wp:wrapSquare wrapText="bothSides"/>
                  <wp:docPr id="533" name="Bild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749425" cy="2647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t>Die Standard-Einstellungen für Zeilen- und Absatzabstände eignen sich bestenfalls für eine Zeitung mit schmalen Spalten. Für Texte auf A4-Seiten, wo die Zeilen viel breiter sind, sind sie absolut ungeeignet: Der Leser verliert beim Lesen die Zeile; weil die Zeilen zu dicht stehen, überspringt das vom rechten Zeilenende an den linken Zeilenanfang hüpfende Auge manchmal eine Zeile oder beginnt nochmals dieselbe Zeile zu lesen.</w:t>
            </w:r>
          </w:p>
          <w:p w:rsidR="00B449F9" w:rsidRPr="00497220" w:rsidRDefault="00B449F9" w:rsidP="000947F9">
            <w:pPr>
              <w:pStyle w:val="Eingerckt"/>
              <w:rPr>
                <w:noProof/>
              </w:rPr>
            </w:pPr>
            <w:r w:rsidRPr="00497220">
              <w:rPr>
                <w:noProof/>
              </w:rPr>
              <w:t xml:space="preserve">Öffnen Sie deshalb nochmals das Fenster </w:t>
            </w:r>
            <w:r w:rsidRPr="00497220">
              <w:rPr>
                <w:rStyle w:val="Fenstertitel"/>
              </w:rPr>
              <w:t>Formatvorlage ändern</w:t>
            </w:r>
            <w:r w:rsidRPr="00497220">
              <w:rPr>
                <w:noProof/>
              </w:rPr>
              <w:t xml:space="preserve"> für die Formatvorlage Standard und klicken Sie auf die Schaltfläche </w:t>
            </w:r>
            <w:r w:rsidRPr="00497220">
              <w:rPr>
                <w:rStyle w:val="SchaltflcheZchn"/>
              </w:rPr>
              <w:t>Format</w:t>
            </w:r>
            <w:r w:rsidRPr="00497220">
              <w:rPr>
                <w:noProof/>
              </w:rPr>
              <w:t xml:space="preserve"> – </w:t>
            </w:r>
            <w:r w:rsidRPr="00497220">
              <w:rPr>
                <w:rStyle w:val="SchaltflcheZchn"/>
              </w:rPr>
              <w:t>Absatz</w:t>
            </w:r>
            <w:r w:rsidRPr="00497220">
              <w:rPr>
                <w:noProof/>
              </w:rPr>
              <w:t>.</w:t>
            </w:r>
          </w:p>
        </w:tc>
      </w:tr>
      <w:tr w:rsidR="00B449F9" w:rsidRPr="00497220" w:rsidTr="000947F9">
        <w:trPr>
          <w:cantSplit/>
        </w:trPr>
        <w:tc>
          <w:tcPr>
            <w:tcW w:w="9529" w:type="dxa"/>
          </w:tcPr>
          <w:p w:rsidR="00B449F9" w:rsidRPr="00497220" w:rsidRDefault="00B449F9" w:rsidP="000947F9">
            <w:pPr>
              <w:pStyle w:val="NummerierteListe"/>
            </w:pPr>
            <w:r>
              <w:rPr>
                <w:noProof/>
                <w:lang w:eastAsia="de-CH"/>
              </w:rPr>
              <w:drawing>
                <wp:anchor distT="114935" distB="114935" distL="114300" distR="0" simplePos="0" relativeHeight="251873792" behindDoc="0" locked="0" layoutInCell="1" allowOverlap="1" wp14:anchorId="6EC3E196" wp14:editId="6BB21A78">
                  <wp:simplePos x="0" y="0"/>
                  <wp:positionH relativeFrom="column">
                    <wp:align>right</wp:align>
                  </wp:positionH>
                  <wp:positionV relativeFrom="line">
                    <wp:align>top</wp:align>
                  </wp:positionV>
                  <wp:extent cx="2743200" cy="3477895"/>
                  <wp:effectExtent l="0" t="0" r="0" b="8255"/>
                  <wp:wrapSquare wrapText="bothSides"/>
                  <wp:docPr id="534" name="Bild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85" cstate="email">
                            <a:extLst>
                              <a:ext uri="{28A0092B-C50C-407E-A947-70E740481C1C}">
                                <a14:useLocalDpi xmlns:a14="http://schemas.microsoft.com/office/drawing/2010/main" val="0"/>
                              </a:ext>
                            </a:extLst>
                          </a:blip>
                          <a:srcRect/>
                          <a:stretch>
                            <a:fillRect/>
                          </a:stretch>
                        </pic:blipFill>
                        <pic:spPr bwMode="auto">
                          <a:xfrm>
                            <a:off x="0" y="0"/>
                            <a:ext cx="2743200" cy="3477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t>Auf der Registerkarte "Einzüge und Abstände" wählen Sie nebenstehende Einstellungen.</w:t>
            </w:r>
          </w:p>
          <w:p w:rsidR="00B449F9" w:rsidRPr="00497220" w:rsidRDefault="00B449F9" w:rsidP="000947F9">
            <w:pPr>
              <w:pStyle w:val="Aufzhlungszeichen"/>
            </w:pPr>
            <w:r w:rsidRPr="00497220">
              <w:t>Absatzabstand vor: ungefähr ¾ der Schriftgrösse.</w:t>
            </w:r>
          </w:p>
          <w:p w:rsidR="00B449F9" w:rsidRPr="00497220" w:rsidRDefault="00B449F9" w:rsidP="000947F9">
            <w:pPr>
              <w:pStyle w:val="Aufzhlungszeichen"/>
            </w:pPr>
            <w:r w:rsidRPr="00497220">
              <w:t>Zeilenabstand: mindestens 1.2 (für studentische Arbeiten an der ZHAW ist meist 1.5 vorgeschrieben)</w:t>
            </w:r>
          </w:p>
          <w:p w:rsidR="00B449F9" w:rsidRPr="00497220" w:rsidRDefault="00B449F9" w:rsidP="000947F9">
            <w:pPr>
              <w:pStyle w:val="Eingerckt"/>
              <w:rPr>
                <w:i/>
              </w:rPr>
            </w:pPr>
            <w:r w:rsidRPr="00497220">
              <w:rPr>
                <w:b/>
                <w:i/>
              </w:rPr>
              <w:t>Hinweis:</w:t>
            </w:r>
            <w:r w:rsidRPr="00497220">
              <w:rPr>
                <w:i/>
              </w:rPr>
              <w:t xml:space="preserve"> Die 8 im Feld "Abstand vor" können Sie einfach mit der Tastatur hineinschreiben. Auf die Einheit "</w:t>
            </w:r>
            <w:proofErr w:type="spellStart"/>
            <w:r w:rsidRPr="00497220">
              <w:rPr>
                <w:i/>
              </w:rPr>
              <w:t>pt</w:t>
            </w:r>
            <w:proofErr w:type="spellEnd"/>
            <w:r w:rsidRPr="00497220">
              <w:rPr>
                <w:i/>
              </w:rPr>
              <w:t>" (=Punkt, eine Grösseneinheit aus dem Druckergewerbe) können Sie da</w:t>
            </w:r>
            <w:r w:rsidRPr="00497220">
              <w:rPr>
                <w:i/>
              </w:rPr>
              <w:softHyphen/>
              <w:t>bei verzichten, das wird automatisch ergänzt.</w:t>
            </w:r>
          </w:p>
        </w:tc>
      </w:tr>
      <w:tr w:rsidR="00B449F9" w:rsidRPr="00497220" w:rsidTr="000947F9">
        <w:trPr>
          <w:cantSplit/>
        </w:trPr>
        <w:tc>
          <w:tcPr>
            <w:tcW w:w="9529" w:type="dxa"/>
          </w:tcPr>
          <w:p w:rsidR="00B449F9" w:rsidRPr="00497220" w:rsidRDefault="00B449F9" w:rsidP="000947F9">
            <w:pPr>
              <w:pStyle w:val="NummerierteListe"/>
            </w:pPr>
            <w:r w:rsidRPr="00497220">
              <w:lastRenderedPageBreak/>
              <w:t>Klicken Sie nun nochmals auf die Schaltfläche</w:t>
            </w:r>
            <w:r>
              <w:rPr>
                <w:noProof/>
                <w:lang w:eastAsia="de-CH"/>
              </w:rPr>
              <w:drawing>
                <wp:anchor distT="114935" distB="114935" distL="114300" distR="0" simplePos="0" relativeHeight="251874816" behindDoc="0" locked="0" layoutInCell="1" allowOverlap="1" wp14:anchorId="2AAE6BD9" wp14:editId="006C4039">
                  <wp:simplePos x="0" y="0"/>
                  <wp:positionH relativeFrom="column">
                    <wp:align>right</wp:align>
                  </wp:positionH>
                  <wp:positionV relativeFrom="line">
                    <wp:align>top</wp:align>
                  </wp:positionV>
                  <wp:extent cx="2743200" cy="2334895"/>
                  <wp:effectExtent l="0" t="0" r="0" b="8255"/>
                  <wp:wrapSquare wrapText="bothSides"/>
                  <wp:docPr id="535" name="Bild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86" cstate="email">
                            <a:extLst>
                              <a:ext uri="{28A0092B-C50C-407E-A947-70E740481C1C}">
                                <a14:useLocalDpi xmlns:a14="http://schemas.microsoft.com/office/drawing/2010/main" val="0"/>
                              </a:ext>
                            </a:extLst>
                          </a:blip>
                          <a:srcRect/>
                          <a:stretch>
                            <a:fillRect/>
                          </a:stretch>
                        </pic:blipFill>
                        <pic:spPr bwMode="auto">
                          <a:xfrm>
                            <a:off x="0" y="0"/>
                            <a:ext cx="2743200" cy="2334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t xml:space="preserve"> </w:t>
            </w:r>
            <w:r w:rsidRPr="00497220">
              <w:rPr>
                <w:rStyle w:val="SchaltflcheZchn"/>
              </w:rPr>
              <w:t> Forma</w:t>
            </w:r>
            <w:r w:rsidR="004418C6">
              <w:rPr>
                <w:rStyle w:val="SchaltflcheZchn"/>
              </w:rPr>
              <w:t>t</w:t>
            </w:r>
            <w:r w:rsidR="004418C6" w:rsidRPr="00497220">
              <w:rPr>
                <w:rStyle w:val="SchaltflcheZchn"/>
              </w:rPr>
              <w:t> </w:t>
            </w:r>
            <w:r w:rsidRPr="00497220">
              <w:t xml:space="preserve">, aber danach auf </w:t>
            </w:r>
            <w:r w:rsidRPr="00497220">
              <w:rPr>
                <w:rStyle w:val="SchaltflcheZchn"/>
              </w:rPr>
              <w:t> Sprache </w:t>
            </w:r>
          </w:p>
          <w:p w:rsidR="00B449F9" w:rsidRPr="00497220" w:rsidRDefault="00B449F9" w:rsidP="000947F9">
            <w:pPr>
              <w:pStyle w:val="Eingerckt"/>
              <w:rPr>
                <w:noProof/>
              </w:rPr>
            </w:pPr>
            <w:r w:rsidRPr="00497220">
              <w:rPr>
                <w:noProof/>
              </w:rPr>
              <w:t xml:space="preserve">Kontrollieren Sie im Fenster </w:t>
            </w:r>
            <w:r w:rsidRPr="00497220">
              <w:rPr>
                <w:rStyle w:val="Fenstertitel"/>
              </w:rPr>
              <w:t>Sprache</w:t>
            </w:r>
            <w:r w:rsidRPr="00497220">
              <w:rPr>
                <w:noProof/>
              </w:rPr>
              <w:t xml:space="preserve">, ob für die Formatvorlage "Standard" wirklich die Sprache </w:t>
            </w:r>
            <w:r w:rsidRPr="00497220">
              <w:rPr>
                <w:noProof/>
                <w:bdr w:val="single" w:sz="4" w:space="0" w:color="auto"/>
              </w:rPr>
              <w:t>Deutsch (Schweiz)</w:t>
            </w:r>
            <w:r w:rsidRPr="00497220">
              <w:rPr>
                <w:noProof/>
              </w:rPr>
              <w:t xml:space="preserve"> ausgewählt ist.</w:t>
            </w:r>
          </w:p>
          <w:p w:rsidR="00B449F9" w:rsidRPr="00497220" w:rsidRDefault="00B449F9" w:rsidP="000947F9">
            <w:pPr>
              <w:pStyle w:val="Eingerckt"/>
              <w:rPr>
                <w:noProof/>
              </w:rPr>
            </w:pPr>
            <w:r w:rsidRPr="00497220">
              <w:rPr>
                <w:noProof/>
              </w:rPr>
              <w:t xml:space="preserve">Schliessen Sie dann das Fenster </w:t>
            </w:r>
            <w:r w:rsidRPr="00497220">
              <w:rPr>
                <w:rStyle w:val="Fenstertitel"/>
              </w:rPr>
              <w:t>Sprache</w:t>
            </w:r>
            <w:r w:rsidRPr="00497220">
              <w:rPr>
                <w:noProof/>
              </w:rPr>
              <w:t xml:space="preserve"> und das Fenster </w:t>
            </w:r>
            <w:proofErr w:type="gramStart"/>
            <w:r w:rsidRPr="00497220">
              <w:rPr>
                <w:rStyle w:val="Fenstertitel"/>
              </w:rPr>
              <w:t>Formatvorlage ändern</w:t>
            </w:r>
            <w:r w:rsidRPr="00497220">
              <w:rPr>
                <w:noProof/>
              </w:rPr>
              <w:t xml:space="preserve"> mit </w:t>
            </w:r>
            <w:proofErr w:type="gramEnd"/>
            <w:r w:rsidRPr="00497220">
              <w:rPr>
                <w:rStyle w:val="SchaltflcheZchn"/>
              </w:rPr>
              <w:t> OK </w:t>
            </w:r>
            <w:r w:rsidRPr="00497220">
              <w:rPr>
                <w:noProof/>
              </w:rPr>
              <w:t xml:space="preserve"> und beobachten Sie, wie sich Ihr Dokument verändert hat.</w:t>
            </w:r>
          </w:p>
        </w:tc>
      </w:tr>
    </w:tbl>
    <w:p w:rsidR="004418C6" w:rsidRDefault="00B64C90" w:rsidP="00E46BFC">
      <w:pPr>
        <w:pStyle w:val="AbstandNachStandard"/>
      </w:pPr>
      <w:r>
        <w:br/>
      </w:r>
      <w:r w:rsidR="00CC7FC4">
        <w:t>In einem Dokument sind Titel eine wichtige Orientierungshilfe. Die Titel werden deshalb je nach Hierarchiestufe speziell formatiert.</w:t>
      </w:r>
    </w:p>
    <w:p w:rsidR="004418C6" w:rsidRDefault="00CC7FC4" w:rsidP="00E46BFC">
      <w:pPr>
        <w:pStyle w:val="AbstandNachStandard"/>
      </w:pPr>
      <w:r>
        <w:t>Die System-Formatvorlagen Überschrift x sind in Word reserviert für die Formatierung der Titel. In der Regel verwendet man in einem Dokument nicht mehr als 3 Titel-Hierarchien.</w:t>
      </w:r>
    </w:p>
    <w:p w:rsidR="00CC7FC4" w:rsidRDefault="00CC7FC4" w:rsidP="00E46BFC">
      <w:pPr>
        <w:pStyle w:val="AbstandNachStandard"/>
      </w:pPr>
      <w:r>
        <w:t>Diese Vorlagen werden Sie nun den Titeln zuweisen und gemäss Vorgaben anpassen.</w:t>
      </w:r>
    </w:p>
    <w:tbl>
      <w:tblPr>
        <w:tblW w:w="9510" w:type="dxa"/>
        <w:tblBorders>
          <w:bottom w:val="double" w:sz="4" w:space="0" w:color="auto"/>
        </w:tblBorders>
        <w:tblCellMar>
          <w:top w:w="108" w:type="dxa"/>
          <w:bottom w:w="340" w:type="dxa"/>
          <w:right w:w="0" w:type="dxa"/>
        </w:tblCellMar>
        <w:tblLook w:val="01E0" w:firstRow="1" w:lastRow="1" w:firstColumn="1" w:lastColumn="1" w:noHBand="0" w:noVBand="0"/>
      </w:tblPr>
      <w:tblGrid>
        <w:gridCol w:w="2448"/>
        <w:gridCol w:w="7062"/>
      </w:tblGrid>
      <w:tr w:rsidR="00C5730E" w:rsidRPr="00497220" w:rsidTr="00B64C90">
        <w:trPr>
          <w:cantSplit/>
        </w:trPr>
        <w:tc>
          <w:tcPr>
            <w:tcW w:w="2448" w:type="dxa"/>
            <w:tcBorders>
              <w:bottom w:val="nil"/>
            </w:tcBorders>
          </w:tcPr>
          <w:p w:rsidR="00C5730E" w:rsidRPr="00497220" w:rsidRDefault="00C5730E" w:rsidP="000947F9">
            <w:pPr>
              <w:rPr>
                <w:b/>
                <w:bCs/>
              </w:rPr>
            </w:pPr>
            <w:r>
              <w:rPr>
                <w:b/>
                <w:bCs/>
              </w:rPr>
              <w:t>Auftrag in Kürze</w:t>
            </w:r>
          </w:p>
        </w:tc>
        <w:tc>
          <w:tcPr>
            <w:tcW w:w="7062" w:type="dxa"/>
            <w:tcBorders>
              <w:bottom w:val="nil"/>
            </w:tcBorders>
          </w:tcPr>
          <w:p w:rsidR="00C5730E" w:rsidRPr="00497220" w:rsidRDefault="00C5730E" w:rsidP="00D73563">
            <w:pPr>
              <w:pStyle w:val="AiK"/>
            </w:pPr>
            <w:r>
              <w:t xml:space="preserve">Passen Sie die Vorlagen Überschrift 1 </w:t>
            </w:r>
            <w:r w:rsidR="00D73563">
              <w:t>bis</w:t>
            </w:r>
            <w:r>
              <w:t xml:space="preserve"> 3 wie folgt an:</w:t>
            </w:r>
          </w:p>
        </w:tc>
      </w:tr>
      <w:tr w:rsidR="00B60734" w:rsidRPr="00497220" w:rsidTr="00B64C90">
        <w:trPr>
          <w:cantSplit/>
        </w:trPr>
        <w:tc>
          <w:tcPr>
            <w:tcW w:w="2448" w:type="dxa"/>
            <w:tcBorders>
              <w:top w:val="nil"/>
              <w:bottom w:val="double" w:sz="4" w:space="0" w:color="auto"/>
            </w:tcBorders>
          </w:tcPr>
          <w:p w:rsidR="00B60734" w:rsidRPr="00497220" w:rsidRDefault="00B60734" w:rsidP="000947F9">
            <w:pPr>
              <w:rPr>
                <w:b/>
                <w:bCs/>
              </w:rPr>
            </w:pPr>
          </w:p>
        </w:tc>
        <w:tc>
          <w:tcPr>
            <w:tcW w:w="7062" w:type="dxa"/>
            <w:tcBorders>
              <w:top w:val="nil"/>
              <w:bottom w:val="double" w:sz="4" w:space="0" w:color="auto"/>
            </w:tcBorders>
          </w:tcPr>
          <w:p w:rsidR="00B60734" w:rsidRPr="00497220" w:rsidRDefault="00B60734" w:rsidP="000947F9">
            <w:pPr>
              <w:pStyle w:val="AiK"/>
            </w:pPr>
            <w:r w:rsidRPr="00497220">
              <w:t>Überschrift 1:</w:t>
            </w:r>
          </w:p>
          <w:p w:rsidR="00B60734" w:rsidRPr="00497220" w:rsidRDefault="00B60734" w:rsidP="000947F9">
            <w:pPr>
              <w:pStyle w:val="AiK2"/>
            </w:pPr>
            <w:r w:rsidRPr="00497220">
              <w:t>Arial 1</w:t>
            </w:r>
            <w:r w:rsidR="00C23E69">
              <w:t>4</w:t>
            </w:r>
            <w:r w:rsidRPr="00497220">
              <w:t xml:space="preserve"> </w:t>
            </w:r>
            <w:proofErr w:type="spellStart"/>
            <w:r w:rsidRPr="00497220">
              <w:t>pt</w:t>
            </w:r>
            <w:proofErr w:type="spellEnd"/>
            <w:r w:rsidRPr="00497220">
              <w:t xml:space="preserve"> fett</w:t>
            </w:r>
          </w:p>
          <w:p w:rsidR="003A116C" w:rsidRDefault="003A116C" w:rsidP="000947F9">
            <w:pPr>
              <w:pStyle w:val="AiK2"/>
            </w:pPr>
            <w:r>
              <w:t>Abstand</w:t>
            </w:r>
            <w:r w:rsidR="00B60734" w:rsidRPr="00497220">
              <w:t xml:space="preserve"> vor </w:t>
            </w:r>
            <w:r>
              <w:t xml:space="preserve">18 </w:t>
            </w:r>
            <w:proofErr w:type="spellStart"/>
            <w:r>
              <w:t>pt</w:t>
            </w:r>
            <w:proofErr w:type="spellEnd"/>
          </w:p>
          <w:p w:rsidR="00B60734" w:rsidRDefault="003A116C" w:rsidP="000947F9">
            <w:pPr>
              <w:pStyle w:val="AiK2"/>
            </w:pPr>
            <w:r>
              <w:t xml:space="preserve">Abstand </w:t>
            </w:r>
            <w:r w:rsidR="00B60734" w:rsidRPr="00497220">
              <w:t xml:space="preserve">nach: 0 </w:t>
            </w:r>
            <w:proofErr w:type="spellStart"/>
            <w:r w:rsidR="00B60734" w:rsidRPr="00497220">
              <w:t>pt</w:t>
            </w:r>
            <w:proofErr w:type="spellEnd"/>
          </w:p>
          <w:p w:rsidR="00B473E7" w:rsidRDefault="00B473E7" w:rsidP="000947F9">
            <w:pPr>
              <w:pStyle w:val="AiK2"/>
            </w:pPr>
            <w:r>
              <w:t>Zeilenabstand 1.5 Zeilen</w:t>
            </w:r>
          </w:p>
          <w:p w:rsidR="00B473E7" w:rsidRPr="00497220" w:rsidRDefault="00B473E7" w:rsidP="000947F9">
            <w:pPr>
              <w:pStyle w:val="AiK2"/>
            </w:pPr>
            <w:r>
              <w:t>Einzug links: 0 cm</w:t>
            </w:r>
          </w:p>
          <w:p w:rsidR="00B60734" w:rsidRPr="00497220" w:rsidRDefault="00B60734" w:rsidP="000947F9">
            <w:pPr>
              <w:pStyle w:val="AiK2"/>
            </w:pPr>
            <w:r w:rsidRPr="00497220">
              <w:t>Seitenumbruch oberhalb</w:t>
            </w:r>
          </w:p>
          <w:p w:rsidR="00B60734" w:rsidRPr="00497220" w:rsidRDefault="00B60734" w:rsidP="000947F9">
            <w:pPr>
              <w:pStyle w:val="AiK2"/>
            </w:pPr>
            <w:r w:rsidRPr="00497220">
              <w:t>Einzug Nummer: 0cm</w:t>
            </w:r>
          </w:p>
          <w:p w:rsidR="00B60734" w:rsidRPr="00497220" w:rsidRDefault="00B60734" w:rsidP="000947F9">
            <w:pPr>
              <w:pStyle w:val="AiK"/>
            </w:pPr>
            <w:r w:rsidRPr="00497220">
              <w:t>Überschrift 2:</w:t>
            </w:r>
          </w:p>
          <w:p w:rsidR="00B60734" w:rsidRPr="00497220" w:rsidRDefault="00B60734" w:rsidP="000947F9">
            <w:pPr>
              <w:pStyle w:val="AiK2"/>
            </w:pPr>
            <w:r w:rsidRPr="00497220">
              <w:t>Arial 1</w:t>
            </w:r>
            <w:r w:rsidR="00C23E69">
              <w:t>2</w:t>
            </w:r>
            <w:r w:rsidRPr="00497220">
              <w:t xml:space="preserve"> </w:t>
            </w:r>
            <w:proofErr w:type="spellStart"/>
            <w:r w:rsidRPr="00497220">
              <w:t>pt</w:t>
            </w:r>
            <w:proofErr w:type="spellEnd"/>
            <w:r w:rsidRPr="00497220">
              <w:t xml:space="preserve"> fett</w:t>
            </w:r>
          </w:p>
          <w:p w:rsidR="00B60734" w:rsidRPr="00497220" w:rsidRDefault="00B60734" w:rsidP="000947F9">
            <w:pPr>
              <w:pStyle w:val="AiK2"/>
            </w:pPr>
            <w:r w:rsidRPr="00497220">
              <w:t>Abstand vor 1</w:t>
            </w:r>
            <w:r w:rsidR="003A116C">
              <w:t>6</w:t>
            </w:r>
            <w:r w:rsidRPr="00497220">
              <w:t xml:space="preserve"> </w:t>
            </w:r>
            <w:proofErr w:type="spellStart"/>
            <w:r w:rsidRPr="00497220">
              <w:t>pt</w:t>
            </w:r>
            <w:proofErr w:type="spellEnd"/>
          </w:p>
          <w:p w:rsidR="00B60734" w:rsidRDefault="00B60734" w:rsidP="000947F9">
            <w:pPr>
              <w:pStyle w:val="AiK2"/>
            </w:pPr>
            <w:r w:rsidRPr="00497220">
              <w:t xml:space="preserve">Abstand nach: 0 </w:t>
            </w:r>
            <w:proofErr w:type="spellStart"/>
            <w:r w:rsidRPr="00497220">
              <w:t>pt</w:t>
            </w:r>
            <w:proofErr w:type="spellEnd"/>
          </w:p>
          <w:p w:rsidR="00B473E7" w:rsidRPr="00497220" w:rsidRDefault="00B473E7" w:rsidP="000947F9">
            <w:pPr>
              <w:pStyle w:val="AiK2"/>
            </w:pPr>
            <w:r>
              <w:t>Zeilenabstand 1.5 Zeilen</w:t>
            </w:r>
          </w:p>
          <w:p w:rsidR="00B60734" w:rsidRPr="00497220" w:rsidRDefault="00B60734" w:rsidP="000947F9">
            <w:pPr>
              <w:pStyle w:val="AiK2"/>
            </w:pPr>
            <w:r w:rsidRPr="00497220">
              <w:t>kein Seitenumbruch oberhalb</w:t>
            </w:r>
          </w:p>
          <w:p w:rsidR="00B60734" w:rsidRPr="00497220" w:rsidRDefault="00B60734" w:rsidP="000947F9">
            <w:pPr>
              <w:pStyle w:val="AiK"/>
            </w:pPr>
            <w:r w:rsidRPr="00497220">
              <w:t>Überschrift 3:</w:t>
            </w:r>
          </w:p>
          <w:p w:rsidR="00B60734" w:rsidRPr="00497220" w:rsidRDefault="00B60734" w:rsidP="000947F9">
            <w:pPr>
              <w:pStyle w:val="AiK2"/>
            </w:pPr>
            <w:r w:rsidRPr="00497220">
              <w:t xml:space="preserve">Arial 12 </w:t>
            </w:r>
            <w:proofErr w:type="spellStart"/>
            <w:r w:rsidRPr="00497220">
              <w:t>pt</w:t>
            </w:r>
            <w:proofErr w:type="spellEnd"/>
            <w:r w:rsidRPr="00497220">
              <w:t xml:space="preserve"> fett</w:t>
            </w:r>
          </w:p>
          <w:p w:rsidR="00B60734" w:rsidRPr="00497220" w:rsidRDefault="00B60734" w:rsidP="000947F9">
            <w:pPr>
              <w:pStyle w:val="AiK2"/>
            </w:pPr>
            <w:r w:rsidRPr="00497220">
              <w:t>Abstand vor 1</w:t>
            </w:r>
            <w:r w:rsidR="003A116C">
              <w:t>6</w:t>
            </w:r>
            <w:r w:rsidRPr="00497220">
              <w:t xml:space="preserve"> </w:t>
            </w:r>
            <w:proofErr w:type="spellStart"/>
            <w:r w:rsidRPr="00497220">
              <w:t>pt</w:t>
            </w:r>
            <w:proofErr w:type="spellEnd"/>
          </w:p>
          <w:p w:rsidR="00B60734" w:rsidRDefault="00B60734" w:rsidP="000947F9">
            <w:pPr>
              <w:pStyle w:val="AiK2"/>
            </w:pPr>
            <w:r w:rsidRPr="00497220">
              <w:t xml:space="preserve">Abstand nach: 0 </w:t>
            </w:r>
            <w:proofErr w:type="spellStart"/>
            <w:r w:rsidRPr="00497220">
              <w:t>pt</w:t>
            </w:r>
            <w:proofErr w:type="spellEnd"/>
          </w:p>
          <w:p w:rsidR="00B473E7" w:rsidRPr="00497220" w:rsidRDefault="00B473E7" w:rsidP="000947F9">
            <w:pPr>
              <w:pStyle w:val="AiK2"/>
            </w:pPr>
            <w:r>
              <w:t>Zeilenabstand 1.5 Zeilen</w:t>
            </w:r>
          </w:p>
          <w:p w:rsidR="00B60734" w:rsidRPr="00497220" w:rsidRDefault="00B60734" w:rsidP="00D97AE6">
            <w:pPr>
              <w:pStyle w:val="AiK2"/>
            </w:pPr>
            <w:r w:rsidRPr="00497220">
              <w:t>kein Seitenumbruch oberhalb</w:t>
            </w:r>
          </w:p>
        </w:tc>
      </w:tr>
    </w:tbl>
    <w:p w:rsidR="00B60734" w:rsidRDefault="00B60734" w:rsidP="00B60734"/>
    <w:p w:rsidR="00F8543E" w:rsidRPr="002B27E3" w:rsidRDefault="00F8543E" w:rsidP="00B60734"/>
    <w:tbl>
      <w:tblPr>
        <w:tblW w:w="9529" w:type="dxa"/>
        <w:tblBorders>
          <w:insideH w:val="dotted" w:sz="4" w:space="0" w:color="auto"/>
          <w:insideV w:val="dotted" w:sz="4" w:space="0" w:color="auto"/>
        </w:tblBorders>
        <w:tblCellMar>
          <w:top w:w="108" w:type="dxa"/>
          <w:bottom w:w="108" w:type="dxa"/>
          <w:right w:w="0" w:type="dxa"/>
        </w:tblCellMar>
        <w:tblLook w:val="01E0" w:firstRow="1" w:lastRow="1" w:firstColumn="1" w:lastColumn="1" w:noHBand="0" w:noVBand="0"/>
      </w:tblPr>
      <w:tblGrid>
        <w:gridCol w:w="9529"/>
      </w:tblGrid>
      <w:tr w:rsidR="00510BA3" w:rsidRPr="00497220" w:rsidTr="000947F9">
        <w:trPr>
          <w:cantSplit/>
        </w:trPr>
        <w:tc>
          <w:tcPr>
            <w:tcW w:w="9529" w:type="dxa"/>
          </w:tcPr>
          <w:p w:rsidR="00510BA3" w:rsidRDefault="00510BA3" w:rsidP="00510BA3">
            <w:pPr>
              <w:pStyle w:val="NummerierteListe"/>
            </w:pPr>
            <w:r>
              <w:rPr>
                <w:noProof/>
                <w:lang w:eastAsia="de-CH"/>
              </w:rPr>
              <mc:AlternateContent>
                <mc:Choice Requires="wpg">
                  <w:drawing>
                    <wp:anchor distT="0" distB="0" distL="114300" distR="114300" simplePos="0" relativeHeight="251887104" behindDoc="0" locked="0" layoutInCell="1" allowOverlap="1" wp14:anchorId="53E87CC2" wp14:editId="19070535">
                      <wp:simplePos x="0" y="0"/>
                      <wp:positionH relativeFrom="column">
                        <wp:posOffset>2574290</wp:posOffset>
                      </wp:positionH>
                      <wp:positionV relativeFrom="paragraph">
                        <wp:posOffset>72390</wp:posOffset>
                      </wp:positionV>
                      <wp:extent cx="3362325" cy="1892300"/>
                      <wp:effectExtent l="0" t="0" r="47625" b="31750"/>
                      <wp:wrapSquare wrapText="bothSides"/>
                      <wp:docPr id="430" name="Gruppieren 430"/>
                      <wp:cNvGraphicFramePr/>
                      <a:graphic xmlns:a="http://schemas.openxmlformats.org/drawingml/2006/main">
                        <a:graphicData uri="http://schemas.microsoft.com/office/word/2010/wordprocessingGroup">
                          <wpg:wgp>
                            <wpg:cNvGrpSpPr/>
                            <wpg:grpSpPr>
                              <a:xfrm>
                                <a:off x="0" y="0"/>
                                <a:ext cx="3362325" cy="1892300"/>
                                <a:chOff x="476250" y="0"/>
                                <a:chExt cx="4724400" cy="2409825"/>
                              </a:xfrm>
                            </wpg:grpSpPr>
                            <pic:pic xmlns:pic="http://schemas.openxmlformats.org/drawingml/2006/picture">
                              <pic:nvPicPr>
                                <pic:cNvPr id="431" name="Grafik 431"/>
                                <pic:cNvPicPr>
                                  <a:picLocks noChangeAspect="1"/>
                                </pic:cNvPicPr>
                              </pic:nvPicPr>
                              <pic:blipFill rotWithShape="1">
                                <a:blip r:embed="rId87" cstate="email">
                                  <a:extLst>
                                    <a:ext uri="{28A0092B-C50C-407E-A947-70E740481C1C}">
                                      <a14:useLocalDpi xmlns:a14="http://schemas.microsoft.com/office/drawing/2010/main" val="0"/>
                                    </a:ext>
                                  </a:extLst>
                                </a:blip>
                                <a:srcRect/>
                                <a:stretch/>
                              </pic:blipFill>
                              <pic:spPr>
                                <a:xfrm>
                                  <a:off x="476250" y="0"/>
                                  <a:ext cx="3548534" cy="2409825"/>
                                </a:xfrm>
                                <a:prstGeom prst="rect">
                                  <a:avLst/>
                                </a:prstGeom>
                              </pic:spPr>
                            </pic:pic>
                            <wps:wsp>
                              <wps:cNvPr id="432" name="Ovale Legende 432"/>
                              <wps:cNvSpPr/>
                              <wps:spPr>
                                <a:xfrm>
                                  <a:off x="2295524" y="1666875"/>
                                  <a:ext cx="2056800" cy="742950"/>
                                </a:xfrm>
                                <a:prstGeom prst="wedgeEllipseCallout">
                                  <a:avLst>
                                    <a:gd name="adj1" fmla="val -78409"/>
                                    <a:gd name="adj2" fmla="val -18664"/>
                                  </a:avLst>
                                </a:prstGeom>
                                <a:ln>
                                  <a:solidFill>
                                    <a:srgbClr val="FF0000"/>
                                  </a:solidFill>
                                </a:ln>
                              </wps:spPr>
                              <wps:style>
                                <a:lnRef idx="2">
                                  <a:schemeClr val="accent6"/>
                                </a:lnRef>
                                <a:fillRef idx="1">
                                  <a:schemeClr val="lt1"/>
                                </a:fillRef>
                                <a:effectRef idx="0">
                                  <a:schemeClr val="accent6"/>
                                </a:effectRef>
                                <a:fontRef idx="minor">
                                  <a:schemeClr val="dk1"/>
                                </a:fontRef>
                              </wps:style>
                              <wps:txbx>
                                <w:txbxContent>
                                  <w:p w:rsidR="00001EF6" w:rsidRPr="00562D1D" w:rsidRDefault="00001EF6" w:rsidP="00B70010">
                                    <w:pPr>
                                      <w:pStyle w:val="StandardWeb"/>
                                      <w:numPr>
                                        <w:ilvl w:val="0"/>
                                        <w:numId w:val="50"/>
                                      </w:numPr>
                                      <w:tabs>
                                        <w:tab w:val="left" w:pos="284"/>
                                      </w:tabs>
                                      <w:spacing w:after="0" w:line="276" w:lineRule="auto"/>
                                      <w:ind w:left="0" w:firstLine="0"/>
                                      <w:rPr>
                                        <w:rFonts w:ascii="Arial" w:hAnsi="Arial"/>
                                        <w:sz w:val="16"/>
                                        <w:szCs w:val="16"/>
                                        <w:lang w:val="de-DE"/>
                                      </w:rPr>
                                    </w:pPr>
                                    <w:r w:rsidRPr="00562D1D">
                                      <w:rPr>
                                        <w:rFonts w:ascii="Arial" w:hAnsi="Arial"/>
                                        <w:sz w:val="16"/>
                                        <w:szCs w:val="16"/>
                                        <w:lang w:val="de-DE"/>
                                      </w:rPr>
                                      <w:t>Markieren Sie diesen Text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3" name="Ovale Legende 433"/>
                              <wps:cNvSpPr/>
                              <wps:spPr>
                                <a:xfrm>
                                  <a:off x="3447075" y="522898"/>
                                  <a:ext cx="1753575" cy="951553"/>
                                </a:xfrm>
                                <a:prstGeom prst="wedgeEllipseCallout">
                                  <a:avLst>
                                    <a:gd name="adj1" fmla="val -69175"/>
                                    <a:gd name="adj2" fmla="val -26115"/>
                                  </a:avLst>
                                </a:prstGeom>
                                <a:solidFill>
                                  <a:sysClr val="window" lastClr="FFFFFF"/>
                                </a:solidFill>
                                <a:ln w="25400" cap="flat" cmpd="sng" algn="ctr">
                                  <a:solidFill>
                                    <a:srgbClr val="FF0000"/>
                                  </a:solidFill>
                                  <a:prstDash val="solid"/>
                                </a:ln>
                                <a:effectLst/>
                              </wps:spPr>
                              <wps:style>
                                <a:lnRef idx="2">
                                  <a:schemeClr val="accent6"/>
                                </a:lnRef>
                                <a:fillRef idx="1">
                                  <a:schemeClr val="lt1"/>
                                </a:fillRef>
                                <a:effectRef idx="0">
                                  <a:schemeClr val="accent6"/>
                                </a:effectRef>
                                <a:fontRef idx="minor">
                                  <a:schemeClr val="dk1"/>
                                </a:fontRef>
                              </wps:style>
                              <wps:txbx>
                                <w:txbxContent>
                                  <w:p w:rsidR="00001EF6" w:rsidRDefault="00001EF6" w:rsidP="00510BA3">
                                    <w:pPr>
                                      <w:pStyle w:val="StandardWeb"/>
                                      <w:spacing w:after="0" w:line="276" w:lineRule="auto"/>
                                    </w:pPr>
                                    <w:r>
                                      <w:rPr>
                                        <w:rFonts w:ascii="Arial" w:hAnsi="Arial"/>
                                        <w:sz w:val="16"/>
                                        <w:szCs w:val="16"/>
                                        <w:lang w:val="de-DE"/>
                                      </w:rPr>
                                      <w:t>2) Klicken Sie auf diese Formatvorlage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430" o:spid="_x0000_s1028" style="position:absolute;left:0;text-align:left;margin-left:202.7pt;margin-top:5.7pt;width:264.75pt;height:149pt;z-index:251887104;mso-width-relative:margin;mso-height-relative:margin" coordorigin="4762" coordsize="47244,24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">
                      <v:shape id="Grafik 431" o:spid="_x0000_s1029" type="#_x0000_t75" style="position:absolute;left:4762;width:35485;height:24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xbNy/AAAA3AAAAA8AAABkcnMvZG93bnJldi54bWxEj80KwjAQhO+C7xBW8KZpVUSqUaogeBL8&#10;eYC1WdtisylNrPXtjSB4HGbmG2a16UwlWmpcaVlBPI5AEGdWl5wruF72owUI55E1VpZJwZscbNb9&#10;3goTbV98ovbscxEg7BJUUHhfJ1K6rCCDbmxr4uDdbWPQB9nkUjf4CnBTyUkUzaXBksNCgTXtCsoe&#10;56dRsNVXTuUxbg/2vTim2fxWWXlTajjo0iUIT53/h3/tg1Ywm8bwPROOgFx/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OMWzcvwAAANwAAAAPAAAAAAAAAAAAAAAAAJ8CAABk&#10;cnMvZG93bnJldi54bWxQSwUGAAAAAAQABAD3AAAAiwMAAAAA&#10;">
                        <v:imagedata r:id="rId88" o:title=""/>
                        <v:path arrowok="t"/>
                      </v:shape>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e Legende 432" o:spid="_x0000_s1030" type="#_x0000_t63" style="position:absolute;left:22955;top:16668;width:20568;height:7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Xy8YA&#10;AADcAAAADwAAAGRycy9kb3ducmV2LnhtbESPQWvCQBSE74X+h+UVvIhuqiI2uooUBS8tGr309sg+&#10;s8Hs25BdNfHXdwtCj8PMfMMsVq2txI0aXzpW8D5MQBDnTpdcKDgdt4MZCB+QNVaOSUFHHlbL15cF&#10;ptrd+UC3LBQiQtinqMCEUKdS+tyQRT90NXH0zq6xGKJsCqkbvEe4reQoSabSYslxwWBNn4byS3a1&#10;Ch6Pr2+TdW62/ujOh/3mp98d675Svbd2PQcRqA3/4Wd7pxVMxiP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Xy8YAAADcAAAADwAAAAAAAAAAAAAAAACYAgAAZHJz&#10;L2Rvd25yZXYueG1sUEsFBgAAAAAEAAQA9QAAAIsDAAAAAA==&#10;" adj="-6136,6769" fillcolor="white [3201]" strokecolor="red" strokeweight="2pt">
                        <v:textbox>
                          <w:txbxContent>
                            <w:p w:rsidR="001073F2" w:rsidRPr="00562D1D" w:rsidRDefault="001073F2" w:rsidP="00B70010">
                              <w:pPr>
                                <w:pStyle w:val="StandardWeb"/>
                                <w:numPr>
                                  <w:ilvl w:val="0"/>
                                  <w:numId w:val="50"/>
                                </w:numPr>
                                <w:tabs>
                                  <w:tab w:val="left" w:pos="284"/>
                                </w:tabs>
                                <w:spacing w:after="0" w:line="276" w:lineRule="auto"/>
                                <w:ind w:left="0" w:firstLine="0"/>
                                <w:rPr>
                                  <w:rFonts w:ascii="Arial" w:hAnsi="Arial"/>
                                  <w:sz w:val="16"/>
                                  <w:szCs w:val="16"/>
                                  <w:lang w:val="de-DE"/>
                                </w:rPr>
                              </w:pPr>
                              <w:r w:rsidRPr="00562D1D">
                                <w:rPr>
                                  <w:rFonts w:ascii="Arial" w:hAnsi="Arial"/>
                                  <w:sz w:val="16"/>
                                  <w:szCs w:val="16"/>
                                  <w:lang w:val="de-DE"/>
                                </w:rPr>
                                <w:t>Markieren Sie diesen Text</w:t>
                              </w:r>
                            </w:p>
                          </w:txbxContent>
                        </v:textbox>
                      </v:shape>
                      <v:shape id="Ovale Legende 433" o:spid="_x0000_s1031" type="#_x0000_t63" style="position:absolute;left:34470;top:5228;width:17536;height:95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0vUMYA&#10;AADcAAAADwAAAGRycy9kb3ducmV2LnhtbESPT2vCQBTE74LfYXmCt7qJKSLRVdRSyaUF/0Dp7ZF9&#10;Jmmzb0N2TdJv3y0UPA4z8xtmvR1MLTpqXWVZQTyLQBDnVldcKLheXp+WIJxH1lhbJgU/5GC7GY/W&#10;mGrb84m6sy9EgLBLUUHpfZNK6fKSDLqZbYiDd7OtQR9kW0jdYh/gppbzKFpIgxWHhRIbOpSUf5/v&#10;RoHev7y956b4PDbuY3HJ7v4rjrVS08mwW4HwNPhH+L+daQXPSQJ/Z8IR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0vUMYAAADcAAAADwAAAAAAAAAAAAAAAACYAgAAZHJz&#10;L2Rvd25yZXYueG1sUEsFBgAAAAAEAAQA9QAAAIsDAAAAAA==&#10;" adj="-4142,5159" fillcolor="window" strokecolor="red" strokeweight="2pt">
                        <v:textbox>
                          <w:txbxContent>
                            <w:p w:rsidR="001073F2" w:rsidRDefault="001073F2" w:rsidP="00510BA3">
                              <w:pPr>
                                <w:pStyle w:val="StandardWeb"/>
                                <w:spacing w:after="0" w:line="276" w:lineRule="auto"/>
                              </w:pPr>
                              <w:r>
                                <w:rPr>
                                  <w:rFonts w:ascii="Arial" w:hAnsi="Arial"/>
                                  <w:sz w:val="16"/>
                                  <w:szCs w:val="16"/>
                                  <w:lang w:val="de-DE"/>
                                </w:rPr>
                                <w:t>2) Klicken Sie auf diese Formatvorlage</w:t>
                              </w:r>
                            </w:p>
                          </w:txbxContent>
                        </v:textbox>
                      </v:shape>
                      <w10:wrap type="square"/>
                    </v:group>
                  </w:pict>
                </mc:Fallback>
              </mc:AlternateContent>
            </w:r>
            <w:r>
              <w:t xml:space="preserve">Suchen Sie den rot markierten Titel „Landwirtschaft“ im Text. </w:t>
            </w:r>
            <w:r w:rsidR="00DA6778">
              <w:t>Markieren Sie diesen Titel.</w:t>
            </w:r>
            <w:r w:rsidR="00DA6778">
              <w:br/>
            </w:r>
            <w:r w:rsidR="00DA6778">
              <w:br/>
            </w:r>
            <w:r>
              <w:t xml:space="preserve">Klicken Sie im Schnellformatvorlagen-Katalog auf Überschrift 1: </w:t>
            </w:r>
            <w:r w:rsidR="00B64C90">
              <w:t>D</w:t>
            </w:r>
            <w:r>
              <w:t>amit haben Sie die Vorlage zugewiesen.</w:t>
            </w:r>
          </w:p>
          <w:p w:rsidR="00510BA3" w:rsidRDefault="00510BA3" w:rsidP="00DA6778">
            <w:pPr>
              <w:pStyle w:val="NummerierteListe"/>
              <w:numPr>
                <w:ilvl w:val="0"/>
                <w:numId w:val="0"/>
              </w:numPr>
              <w:ind w:left="357"/>
              <w:rPr>
                <w:noProof/>
                <w:lang w:eastAsia="de-CH"/>
              </w:rPr>
            </w:pPr>
          </w:p>
        </w:tc>
      </w:tr>
      <w:tr w:rsidR="00B60734" w:rsidRPr="00497220" w:rsidTr="000947F9">
        <w:trPr>
          <w:cantSplit/>
        </w:trPr>
        <w:tc>
          <w:tcPr>
            <w:tcW w:w="9529" w:type="dxa"/>
          </w:tcPr>
          <w:p w:rsidR="00B60734" w:rsidRPr="00497220" w:rsidRDefault="00B60734" w:rsidP="00F95489">
            <w:pPr>
              <w:pStyle w:val="NummerierteListe"/>
              <w:rPr>
                <w:lang w:eastAsia="de-CH"/>
              </w:rPr>
            </w:pPr>
            <w:r>
              <w:rPr>
                <w:noProof/>
                <w:lang w:eastAsia="de-CH"/>
              </w:rPr>
              <w:lastRenderedPageBreak/>
              <w:drawing>
                <wp:anchor distT="114935" distB="114935" distL="114300" distR="0" simplePos="0" relativeHeight="251852288" behindDoc="0" locked="0" layoutInCell="1" allowOverlap="1" wp14:anchorId="3D5F8251" wp14:editId="141742E2">
                  <wp:simplePos x="0" y="0"/>
                  <wp:positionH relativeFrom="column">
                    <wp:align>right</wp:align>
                  </wp:positionH>
                  <wp:positionV relativeFrom="line">
                    <wp:align>top</wp:align>
                  </wp:positionV>
                  <wp:extent cx="3427095" cy="1478915"/>
                  <wp:effectExtent l="0" t="0" r="1905" b="6985"/>
                  <wp:wrapSquare wrapText="bothSides"/>
                  <wp:docPr id="555" name="Bild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89" cstate="email">
                            <a:extLst>
                              <a:ext uri="{28A0092B-C50C-407E-A947-70E740481C1C}">
                                <a14:useLocalDpi xmlns:a14="http://schemas.microsoft.com/office/drawing/2010/main" val="0"/>
                              </a:ext>
                            </a:extLst>
                          </a:blip>
                          <a:srcRect/>
                          <a:stretch>
                            <a:fillRect/>
                          </a:stretch>
                        </pic:blipFill>
                        <pic:spPr bwMode="auto">
                          <a:xfrm>
                            <a:off x="0" y="0"/>
                            <a:ext cx="3431029" cy="1480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rPr>
                <w:lang w:eastAsia="de-CH"/>
              </w:rPr>
              <w:t xml:space="preserve">Öffnen Sie das Fenster </w:t>
            </w:r>
            <w:r w:rsidR="00F95489">
              <w:rPr>
                <w:rStyle w:val="Fenstertitel"/>
              </w:rPr>
              <w:t>Formatvorlage ändern</w:t>
            </w:r>
            <w:r w:rsidR="00F95489" w:rsidRPr="00497220">
              <w:t xml:space="preserve"> </w:t>
            </w:r>
            <w:r w:rsidRPr="00497220">
              <w:rPr>
                <w:lang w:eastAsia="de-CH"/>
              </w:rPr>
              <w:t>mit Hilfe des Kontext-</w:t>
            </w:r>
            <w:r w:rsidR="0025507B">
              <w:rPr>
                <w:lang w:eastAsia="de-CH"/>
              </w:rPr>
              <w:t>Menü</w:t>
            </w:r>
            <w:r w:rsidRPr="00497220">
              <w:rPr>
                <w:lang w:eastAsia="de-CH"/>
              </w:rPr>
              <w:t xml:space="preserve">s der </w:t>
            </w:r>
            <w:r w:rsidR="00E84513">
              <w:rPr>
                <w:lang w:eastAsia="de-CH"/>
              </w:rPr>
              <w:t>Formatvorla</w:t>
            </w:r>
            <w:r w:rsidR="00E84513" w:rsidRPr="00497220">
              <w:rPr>
                <w:lang w:eastAsia="de-CH"/>
              </w:rPr>
              <w:t>ge</w:t>
            </w:r>
            <w:r w:rsidRPr="00497220">
              <w:rPr>
                <w:lang w:eastAsia="de-CH"/>
              </w:rPr>
              <w:t xml:space="preserve"> </w:t>
            </w:r>
            <w:r w:rsidRPr="00497220">
              <w:rPr>
                <w:bdr w:val="single" w:sz="4" w:space="0" w:color="auto"/>
                <w:lang w:eastAsia="de-CH"/>
              </w:rPr>
              <w:t>Überschrift 1</w:t>
            </w:r>
            <w:r w:rsidRPr="00497220">
              <w:rPr>
                <w:lang w:eastAsia="de-CH"/>
              </w:rPr>
              <w:t>.</w:t>
            </w:r>
          </w:p>
        </w:tc>
      </w:tr>
      <w:tr w:rsidR="00B60734" w:rsidRPr="00497220" w:rsidTr="000947F9">
        <w:trPr>
          <w:cantSplit/>
        </w:trPr>
        <w:tc>
          <w:tcPr>
            <w:tcW w:w="9529" w:type="dxa"/>
          </w:tcPr>
          <w:p w:rsidR="00B60734" w:rsidRPr="00497220" w:rsidRDefault="009C2518" w:rsidP="00F95489">
            <w:pPr>
              <w:pStyle w:val="NummerierteListe"/>
              <w:rPr>
                <w:lang w:eastAsia="de-CH"/>
              </w:rPr>
            </w:pPr>
            <w:r>
              <w:rPr>
                <w:noProof/>
                <w:lang w:eastAsia="de-CH"/>
              </w:rPr>
              <w:drawing>
                <wp:anchor distT="0" distB="0" distL="114300" distR="114300" simplePos="0" relativeHeight="252026368" behindDoc="0" locked="0" layoutInCell="1" allowOverlap="1" wp14:anchorId="5B6D8954" wp14:editId="143A4252">
                  <wp:simplePos x="0" y="0"/>
                  <wp:positionH relativeFrom="column">
                    <wp:posOffset>2570480</wp:posOffset>
                  </wp:positionH>
                  <wp:positionV relativeFrom="paragraph">
                    <wp:posOffset>0</wp:posOffset>
                  </wp:positionV>
                  <wp:extent cx="3378200" cy="2922905"/>
                  <wp:effectExtent l="0" t="0" r="0" b="0"/>
                  <wp:wrapSquare wrapText="bothSides"/>
                  <wp:docPr id="953" name="Grafik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3378200" cy="2922905"/>
                          </a:xfrm>
                          <a:prstGeom prst="rect">
                            <a:avLst/>
                          </a:prstGeom>
                        </pic:spPr>
                      </pic:pic>
                    </a:graphicData>
                  </a:graphic>
                  <wp14:sizeRelH relativeFrom="page">
                    <wp14:pctWidth>0</wp14:pctWidth>
                  </wp14:sizeRelH>
                  <wp14:sizeRelV relativeFrom="page">
                    <wp14:pctHeight>0</wp14:pctHeight>
                  </wp14:sizeRelV>
                </wp:anchor>
              </w:drawing>
            </w:r>
            <w:r w:rsidR="003811C7">
              <w:rPr>
                <w:noProof/>
                <w:lang w:eastAsia="de-CH"/>
              </w:rPr>
              <w:t>Kontrollieren Sie Schriftart und Schriftgrösse und passen Sie sie wenn nötig der Vorschrift an.</w:t>
            </w:r>
          </w:p>
        </w:tc>
      </w:tr>
      <w:tr w:rsidR="00B60734" w:rsidRPr="00497220" w:rsidTr="000947F9">
        <w:trPr>
          <w:cantSplit/>
        </w:trPr>
        <w:tc>
          <w:tcPr>
            <w:tcW w:w="9529" w:type="dxa"/>
          </w:tcPr>
          <w:p w:rsidR="00B60734" w:rsidRPr="00497220" w:rsidRDefault="00B60734" w:rsidP="00F95489">
            <w:pPr>
              <w:pStyle w:val="NummerierteListe"/>
            </w:pPr>
            <w:r>
              <w:rPr>
                <w:noProof/>
                <w:lang w:eastAsia="de-CH"/>
              </w:rPr>
              <w:drawing>
                <wp:anchor distT="114935" distB="114935" distL="114300" distR="0" simplePos="0" relativeHeight="251854336" behindDoc="0" locked="0" layoutInCell="1" allowOverlap="1" wp14:anchorId="1A0EFF5C" wp14:editId="4C672F68">
                  <wp:simplePos x="0" y="0"/>
                  <wp:positionH relativeFrom="column">
                    <wp:align>right</wp:align>
                  </wp:positionH>
                  <wp:positionV relativeFrom="line">
                    <wp:align>top</wp:align>
                  </wp:positionV>
                  <wp:extent cx="1653540" cy="2901315"/>
                  <wp:effectExtent l="0" t="0" r="3810" b="0"/>
                  <wp:wrapSquare wrapText="bothSides"/>
                  <wp:docPr id="557" name="Bild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653540" cy="2901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t>Öffnen Sie mit dem Ausklapp-</w:t>
            </w:r>
            <w:r w:rsidR="0025507B">
              <w:t>Menü</w:t>
            </w:r>
            <w:r w:rsidRPr="00497220">
              <w:t xml:space="preserve"> hinter der </w:t>
            </w:r>
            <w:r w:rsidR="00E84513" w:rsidRPr="00497220">
              <w:t>Schaltfläche</w:t>
            </w:r>
            <w:r w:rsidRPr="00497220">
              <w:t xml:space="preserve"> </w:t>
            </w:r>
            <w:r w:rsidRPr="00497220">
              <w:rPr>
                <w:bdr w:val="single" w:sz="4" w:space="0" w:color="auto"/>
              </w:rPr>
              <w:t>Format</w:t>
            </w:r>
            <w:r w:rsidRPr="00497220">
              <w:t xml:space="preserve"> das Fenster </w:t>
            </w:r>
            <w:r w:rsidR="00F95489">
              <w:rPr>
                <w:rStyle w:val="Fenstertitel"/>
              </w:rPr>
              <w:t>Absatz</w:t>
            </w:r>
            <w:r w:rsidRPr="00497220">
              <w:t>.</w:t>
            </w:r>
          </w:p>
        </w:tc>
      </w:tr>
      <w:tr w:rsidR="00B60734" w:rsidRPr="00497220" w:rsidTr="000947F9">
        <w:trPr>
          <w:cantSplit/>
        </w:trPr>
        <w:tc>
          <w:tcPr>
            <w:tcW w:w="9529" w:type="dxa"/>
          </w:tcPr>
          <w:p w:rsidR="00B60734" w:rsidRPr="00497220" w:rsidRDefault="004D7B15" w:rsidP="000947F9">
            <w:pPr>
              <w:pStyle w:val="NummerierteListe"/>
            </w:pPr>
            <w:r>
              <w:rPr>
                <w:noProof/>
                <w:lang w:eastAsia="de-CH"/>
              </w:rPr>
              <w:lastRenderedPageBreak/>
              <mc:AlternateContent>
                <mc:Choice Requires="wpg">
                  <w:drawing>
                    <wp:anchor distT="0" distB="0" distL="114300" distR="114300" simplePos="0" relativeHeight="252020224" behindDoc="0" locked="0" layoutInCell="1" allowOverlap="1" wp14:anchorId="2D929175" wp14:editId="6AE305D3">
                      <wp:simplePos x="0" y="0"/>
                      <wp:positionH relativeFrom="column">
                        <wp:posOffset>3463752</wp:posOffset>
                      </wp:positionH>
                      <wp:positionV relativeFrom="paragraph">
                        <wp:posOffset>2598</wp:posOffset>
                      </wp:positionV>
                      <wp:extent cx="2521527" cy="3241963"/>
                      <wp:effectExtent l="0" t="0" r="0" b="0"/>
                      <wp:wrapSquare wrapText="bothSides"/>
                      <wp:docPr id="1026" name="Gruppieren 1026"/>
                      <wp:cNvGraphicFramePr/>
                      <a:graphic xmlns:a="http://schemas.openxmlformats.org/drawingml/2006/main">
                        <a:graphicData uri="http://schemas.microsoft.com/office/word/2010/wordprocessingGroup">
                          <wpg:wgp>
                            <wpg:cNvGrpSpPr/>
                            <wpg:grpSpPr>
                              <a:xfrm>
                                <a:off x="0" y="0"/>
                                <a:ext cx="2521527" cy="3241963"/>
                                <a:chOff x="0" y="0"/>
                                <a:chExt cx="2521527" cy="3241963"/>
                              </a:xfrm>
                            </wpg:grpSpPr>
                            <pic:pic xmlns:pic="http://schemas.openxmlformats.org/drawingml/2006/picture">
                              <pic:nvPicPr>
                                <pic:cNvPr id="92" name="Grafik 92"/>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2521527" cy="3241963"/>
                                </a:xfrm>
                                <a:prstGeom prst="rect">
                                  <a:avLst/>
                                </a:prstGeom>
                              </pic:spPr>
                            </pic:pic>
                            <wps:wsp>
                              <wps:cNvPr id="358" name="Oval 354"/>
                              <wps:cNvSpPr>
                                <a:spLocks noChangeArrowheads="1"/>
                              </wps:cNvSpPr>
                              <wps:spPr bwMode="auto">
                                <a:xfrm>
                                  <a:off x="540327" y="1565563"/>
                                  <a:ext cx="800100" cy="57150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w:pict>
                    <v:group id="Gruppieren 1026" o:spid="_x0000_s1026" style="position:absolute;margin-left:272.75pt;margin-top:.2pt;width:198.55pt;height:255.25pt;z-index:252020224" coordsize="25215,324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">
                      <v:shape id="Grafik 92" o:spid="_x0000_s1027" type="#_x0000_t75" style="position:absolute;width:25215;height:32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ozA3CAAAA2wAAAA8AAABkcnMvZG93bnJldi54bWxEj82qwjAUhPeC7xCO4E5TRUR7jVIEQRfi&#10;Pxd3h+bcttzmpDRR69sbQXA5zMw3zGzRmFLcqXaFZQWDfgSCOLW64EzB+bTqTUA4j6yxtEwKnuRg&#10;MW+3Zhhr++AD3Y8+EwHCLkYFufdVLKVLczLo+rYiDt6frQ36IOtM6hofAW5KOYyisTRYcFjIsaJl&#10;Tun/8WYUJJvtxU+u4/1uVPH1EP3a/SoZKdXtNMkPCE+N/4Y/7bVWMB3C+0v4AXL+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KMwNwgAAANsAAAAPAAAAAAAAAAAAAAAAAJ8C&#10;AABkcnMvZG93bnJldi54bWxQSwUGAAAAAAQABAD3AAAAjgMAAAAA&#10;">
                        <v:imagedata r:id="rId95" o:title=""/>
                        <v:path arrowok="t"/>
                      </v:shape>
                      <v:oval id="Oval 354" o:spid="_x0000_s1028" style="position:absolute;left:5403;top:15655;width:8001;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N28cUA&#10;AADcAAAADwAAAGRycy9kb3ducmV2LnhtbERPy04CMRTdk/APzSVxY6SjgpKBQoyGlwsTR1mwu0wv&#10;Mw3T23FaYPh7ujBheXLek1lrK3GixhvHCh77CQji3GnDhYLfn/nDCIQPyBorx6TgQh5m025ngql2&#10;Z/6mUxYKEUPYp6igDKFOpfR5SRZ939XEkdu7xmKIsCmkbvAcw20ln5LkRVo0HBtKrOm9pPyQHa2C&#10;4+7z/vVr/bes/Md2sTGr+SAzG6Xueu3bGESgNtzE/+6VVvA8jGvjmXgE5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83bxxQAAANwAAAAPAAAAAAAAAAAAAAAAAJgCAABkcnMv&#10;ZG93bnJldi54bWxQSwUGAAAAAAQABAD1AAAAigMAAAAA&#10;" filled="f" strokecolor="red" strokeweight="2pt"/>
                      <w10:wrap type="square"/>
                    </v:group>
                  </w:pict>
                </mc:Fallback>
              </mc:AlternateContent>
            </w:r>
            <w:r w:rsidR="000C4052">
              <w:t>Überprüfen und k</w:t>
            </w:r>
            <w:r w:rsidR="00B60734" w:rsidRPr="00497220">
              <w:t xml:space="preserve">orrigieren Sie auf der Registerkarte "Einzüge und Abstände" die Abstände vor und nach dem Absatz </w:t>
            </w:r>
            <w:r w:rsidR="000C4052">
              <w:t xml:space="preserve">sowie den Zeilenabstand. </w:t>
            </w:r>
          </w:p>
          <w:p w:rsidR="00B60734" w:rsidRPr="00497220" w:rsidRDefault="00B60734" w:rsidP="000947F9">
            <w:pPr>
              <w:pStyle w:val="Eingerckt"/>
              <w:rPr>
                <w:noProof/>
              </w:rPr>
            </w:pPr>
            <w:r w:rsidRPr="00497220">
              <w:rPr>
                <w:noProof/>
              </w:rPr>
              <w:t>Wechseln Sie zur Registerkarte "Zeilen- und Seitenumbruch".</w:t>
            </w:r>
          </w:p>
        </w:tc>
      </w:tr>
      <w:tr w:rsidR="00B60734" w:rsidRPr="00497220" w:rsidTr="000947F9">
        <w:trPr>
          <w:cantSplit/>
        </w:trPr>
        <w:tc>
          <w:tcPr>
            <w:tcW w:w="9529" w:type="dxa"/>
          </w:tcPr>
          <w:p w:rsidR="00B60734" w:rsidRPr="00497220" w:rsidRDefault="00B60734" w:rsidP="000947F9">
            <w:pPr>
              <w:pStyle w:val="NummerierteListe"/>
            </w:pPr>
            <w:r>
              <w:rPr>
                <w:noProof/>
                <w:lang w:eastAsia="de-CH"/>
              </w:rPr>
              <w:drawing>
                <wp:anchor distT="114935" distB="114935" distL="114300" distR="0" simplePos="0" relativeHeight="251856384" behindDoc="0" locked="0" layoutInCell="1" allowOverlap="1" wp14:anchorId="22636511" wp14:editId="5A2908ED">
                  <wp:simplePos x="0" y="0"/>
                  <wp:positionH relativeFrom="column">
                    <wp:align>right</wp:align>
                  </wp:positionH>
                  <wp:positionV relativeFrom="line">
                    <wp:align>top</wp:align>
                  </wp:positionV>
                  <wp:extent cx="2955290" cy="3746500"/>
                  <wp:effectExtent l="0" t="0" r="0" b="6350"/>
                  <wp:wrapSquare wrapText="bothSides"/>
                  <wp:docPr id="561" name="Bild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96" cstate="email">
                            <a:extLst>
                              <a:ext uri="{28A0092B-C50C-407E-A947-70E740481C1C}">
                                <a14:useLocalDpi xmlns:a14="http://schemas.microsoft.com/office/drawing/2010/main" val="0"/>
                              </a:ext>
                            </a:extLst>
                          </a:blip>
                          <a:srcRect/>
                          <a:stretch>
                            <a:fillRect/>
                          </a:stretch>
                        </pic:blipFill>
                        <pic:spPr bwMode="auto">
                          <a:xfrm>
                            <a:off x="0" y="0"/>
                            <a:ext cx="2958082" cy="3750328"/>
                          </a:xfrm>
                          <a:prstGeom prst="rect">
                            <a:avLst/>
                          </a:prstGeom>
                          <a:noFill/>
                          <a:ln>
                            <a:noFill/>
                          </a:ln>
                        </pic:spPr>
                      </pic:pic>
                    </a:graphicData>
                  </a:graphic>
                  <wp14:sizeRelH relativeFrom="page">
                    <wp14:pctWidth>0</wp14:pctWidth>
                  </wp14:sizeRelH>
                  <wp14:sizeRelV relativeFrom="page">
                    <wp14:pctHeight>0</wp14:pctHeight>
                  </wp14:sizeRelV>
                </wp:anchor>
              </w:drawing>
            </w:r>
            <w:r w:rsidR="000C4052">
              <w:t xml:space="preserve">Wählen Sie </w:t>
            </w:r>
            <w:r w:rsidRPr="00497220">
              <w:t>dann nebenstehende Einstellungen.</w:t>
            </w:r>
          </w:p>
          <w:p w:rsidR="00B60734" w:rsidRPr="00497220" w:rsidRDefault="00B60734" w:rsidP="000947F9">
            <w:pPr>
              <w:pStyle w:val="Eingerckt"/>
              <w:rPr>
                <w:noProof/>
              </w:rPr>
            </w:pPr>
            <w:r w:rsidRPr="00497220">
              <w:rPr>
                <w:noProof/>
              </w:rPr>
              <w:t>Insbesondere: Aktivieren Sie die Option</w:t>
            </w:r>
            <w:r w:rsidRPr="00497220">
              <w:rPr>
                <w:noProof/>
              </w:rPr>
              <w:br/>
            </w:r>
            <w:r w:rsidRPr="00497220">
              <w:rPr>
                <w:noProof/>
                <w:bdr w:val="single" w:sz="4" w:space="0" w:color="auto"/>
              </w:rPr>
              <w:sym w:font="Wingdings" w:char="F0FE"/>
            </w:r>
            <w:r w:rsidRPr="00497220">
              <w:rPr>
                <w:noProof/>
                <w:bdr w:val="single" w:sz="4" w:space="0" w:color="auto"/>
              </w:rPr>
              <w:t xml:space="preserve"> Seitenumbruch oberhalb</w:t>
            </w:r>
            <w:r w:rsidRPr="00497220">
              <w:rPr>
                <w:noProof/>
              </w:rPr>
              <w:t>. Nun beginnt jedes Kapitel der höchsten Gliederungsebene (= Formatvorlage Überschrift 1) auf einer neuen Seite.</w:t>
            </w:r>
          </w:p>
          <w:p w:rsidR="00B60734" w:rsidRPr="00497220" w:rsidRDefault="00B60734" w:rsidP="000947F9">
            <w:pPr>
              <w:pStyle w:val="Eingerckt"/>
              <w:rPr>
                <w:noProof/>
              </w:rPr>
            </w:pPr>
            <w:r w:rsidRPr="00497220">
              <w:rPr>
                <w:noProof/>
              </w:rPr>
              <w:t xml:space="preserve">Bestätigen Sie Ihre Änderungen mit </w:t>
            </w:r>
            <w:r w:rsidRPr="00497220">
              <w:rPr>
                <w:noProof/>
                <w:bdr w:val="single" w:sz="4" w:space="0" w:color="auto"/>
              </w:rPr>
              <w:t>OK</w:t>
            </w:r>
            <w:r w:rsidRPr="00497220">
              <w:rPr>
                <w:noProof/>
              </w:rPr>
              <w:t>.</w:t>
            </w:r>
          </w:p>
        </w:tc>
      </w:tr>
      <w:tr w:rsidR="004D2691" w:rsidRPr="00497220" w:rsidTr="000947F9">
        <w:trPr>
          <w:cantSplit/>
        </w:trPr>
        <w:tc>
          <w:tcPr>
            <w:tcW w:w="9529" w:type="dxa"/>
          </w:tcPr>
          <w:p w:rsidR="004D2691" w:rsidRDefault="003775C5" w:rsidP="003775C5">
            <w:pPr>
              <w:pStyle w:val="NummerierteListe"/>
              <w:rPr>
                <w:noProof/>
                <w:lang w:eastAsia="de-CH"/>
              </w:rPr>
            </w:pPr>
            <w:r>
              <w:rPr>
                <w:noProof/>
                <w:lang w:eastAsia="de-CH"/>
              </w:rPr>
              <w:lastRenderedPageBreak/>
              <w:drawing>
                <wp:anchor distT="0" distB="0" distL="114300" distR="114300" simplePos="0" relativeHeight="252022272" behindDoc="0" locked="0" layoutInCell="1" allowOverlap="1" wp14:anchorId="73485E6F" wp14:editId="3A5BCF92">
                  <wp:simplePos x="0" y="0"/>
                  <wp:positionH relativeFrom="column">
                    <wp:posOffset>3140710</wp:posOffset>
                  </wp:positionH>
                  <wp:positionV relativeFrom="paragraph">
                    <wp:posOffset>-1720850</wp:posOffset>
                  </wp:positionV>
                  <wp:extent cx="2943225" cy="3209290"/>
                  <wp:effectExtent l="0" t="0" r="9525" b="0"/>
                  <wp:wrapSquare wrapText="bothSides"/>
                  <wp:docPr id="1040" name="Grafik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cstate="email">
                            <a:extLst>
                              <a:ext uri="{28A0092B-C50C-407E-A947-70E740481C1C}">
                                <a14:useLocalDpi xmlns:a14="http://schemas.microsoft.com/office/drawing/2010/main" val="0"/>
                              </a:ext>
                            </a:extLst>
                          </a:blip>
                          <a:srcRect/>
                          <a:stretch/>
                        </pic:blipFill>
                        <pic:spPr bwMode="auto">
                          <a:xfrm>
                            <a:off x="0" y="0"/>
                            <a:ext cx="2943225" cy="32092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2691">
              <w:rPr>
                <w:noProof/>
                <w:lang w:eastAsia="de-CH"/>
              </w:rPr>
              <w:t>Falls Ihre Üb</w:t>
            </w:r>
            <w:r>
              <w:rPr>
                <w:noProof/>
                <w:lang w:eastAsia="de-CH"/>
              </w:rPr>
              <w:t>erschrift</w:t>
            </w:r>
            <w:r w:rsidR="004D2691">
              <w:rPr>
                <w:noProof/>
                <w:lang w:eastAsia="de-CH"/>
              </w:rPr>
              <w:t xml:space="preserve"> </w:t>
            </w:r>
            <w:r>
              <w:rPr>
                <w:noProof/>
                <w:lang w:eastAsia="de-CH"/>
              </w:rPr>
              <w:t>keine Nummerierung haben sollte</w:t>
            </w:r>
            <w:r w:rsidR="004D2691">
              <w:rPr>
                <w:noProof/>
                <w:lang w:eastAsia="de-CH"/>
              </w:rPr>
              <w:t xml:space="preserve">, </w:t>
            </w:r>
            <w:r>
              <w:rPr>
                <w:noProof/>
                <w:lang w:eastAsia="de-CH"/>
              </w:rPr>
              <w:t xml:space="preserve">setzen Sie den Cursor in die Überschrift und klicken </w:t>
            </w:r>
            <w:r w:rsidR="004D2691">
              <w:rPr>
                <w:noProof/>
                <w:lang w:eastAsia="de-CH"/>
              </w:rPr>
              <w:t xml:space="preserve"> im </w:t>
            </w:r>
            <w:r w:rsidR="0025507B">
              <w:rPr>
                <w:noProof/>
                <w:lang w:eastAsia="de-CH"/>
              </w:rPr>
              <w:t>Menü</w:t>
            </w:r>
            <w:r w:rsidR="004D2691">
              <w:rPr>
                <w:noProof/>
                <w:lang w:eastAsia="de-CH"/>
              </w:rPr>
              <w:t>band-Start-Absatz auf das Ikon</w:t>
            </w:r>
            <w:r>
              <w:rPr>
                <w:noProof/>
                <w:lang w:eastAsia="de-CH"/>
              </w:rPr>
              <w:t xml:space="preserve"> </w:t>
            </w:r>
            <w:r w:rsidR="00326C71" w:rsidRPr="00497220">
              <w:t>"</w:t>
            </w:r>
            <w:r>
              <w:rPr>
                <w:noProof/>
                <w:lang w:eastAsia="de-CH"/>
              </w:rPr>
              <w:t>Liste mit mehreren Ebenen</w:t>
            </w:r>
            <w:r w:rsidR="00326C71" w:rsidRPr="00497220">
              <w:t>"</w:t>
            </w:r>
            <w:r>
              <w:rPr>
                <w:noProof/>
                <w:lang w:eastAsia="de-CH"/>
              </w:rPr>
              <w:t>. Wählen Sie den Listentyp mit Verknüpfung zu Überschrift x aus.</w:t>
            </w:r>
            <w:r w:rsidR="008F05AA">
              <w:rPr>
                <w:noProof/>
                <w:lang w:eastAsia="de-CH"/>
              </w:rPr>
              <w:t xml:space="preserve">(Sehen Sie dazu das Kapitel </w:t>
            </w:r>
            <w:r w:rsidR="008F05AA">
              <w:rPr>
                <w:noProof/>
                <w:lang w:eastAsia="de-CH"/>
              </w:rPr>
              <w:fldChar w:fldCharType="begin"/>
            </w:r>
            <w:r w:rsidR="008F05AA">
              <w:rPr>
                <w:noProof/>
                <w:lang w:eastAsia="de-CH"/>
              </w:rPr>
              <w:instrText xml:space="preserve"> REF _Ref271807928 \r \h </w:instrText>
            </w:r>
            <w:r w:rsidR="008F05AA">
              <w:rPr>
                <w:noProof/>
                <w:lang w:eastAsia="de-CH"/>
              </w:rPr>
            </w:r>
            <w:r w:rsidR="008F05AA">
              <w:rPr>
                <w:noProof/>
                <w:lang w:eastAsia="de-CH"/>
              </w:rPr>
              <w:fldChar w:fldCharType="separate"/>
            </w:r>
            <w:r w:rsidR="00FD17D0">
              <w:rPr>
                <w:noProof/>
                <w:lang w:eastAsia="de-CH"/>
              </w:rPr>
              <w:t>5.3</w:t>
            </w:r>
            <w:r w:rsidR="008F05AA">
              <w:rPr>
                <w:noProof/>
                <w:lang w:eastAsia="de-CH"/>
              </w:rPr>
              <w:fldChar w:fldCharType="end"/>
            </w:r>
            <w:r w:rsidR="008F05AA">
              <w:rPr>
                <w:noProof/>
                <w:lang w:eastAsia="de-CH"/>
              </w:rPr>
              <w:t xml:space="preserve"> </w:t>
            </w:r>
            <w:r w:rsidR="008F05AA">
              <w:rPr>
                <w:noProof/>
                <w:lang w:eastAsia="de-CH"/>
              </w:rPr>
              <w:fldChar w:fldCharType="begin"/>
            </w:r>
            <w:r w:rsidR="008F05AA">
              <w:rPr>
                <w:noProof/>
                <w:lang w:eastAsia="de-CH"/>
              </w:rPr>
              <w:instrText xml:space="preserve"> REF _Ref271807950 \h </w:instrText>
            </w:r>
            <w:r w:rsidR="008F05AA">
              <w:rPr>
                <w:noProof/>
                <w:lang w:eastAsia="de-CH"/>
              </w:rPr>
            </w:r>
            <w:r w:rsidR="008F05AA">
              <w:rPr>
                <w:noProof/>
                <w:lang w:eastAsia="de-CH"/>
              </w:rPr>
              <w:fldChar w:fldCharType="separate"/>
            </w:r>
            <w:r w:rsidR="00FD17D0">
              <w:t>Gliederung reparieren</w:t>
            </w:r>
            <w:r w:rsidR="008F05AA">
              <w:rPr>
                <w:noProof/>
                <w:lang w:eastAsia="de-CH"/>
              </w:rPr>
              <w:fldChar w:fldCharType="end"/>
            </w:r>
            <w:r w:rsidR="008F05AA">
              <w:rPr>
                <w:noProof/>
                <w:lang w:eastAsia="de-CH"/>
              </w:rPr>
              <w:t>)</w:t>
            </w:r>
          </w:p>
        </w:tc>
      </w:tr>
      <w:tr w:rsidR="003A116C" w:rsidRPr="00497220" w:rsidTr="00B93EC4">
        <w:trPr>
          <w:cantSplit/>
        </w:trPr>
        <w:tc>
          <w:tcPr>
            <w:tcW w:w="9529" w:type="dxa"/>
          </w:tcPr>
          <w:p w:rsidR="003A116C" w:rsidRPr="00497220" w:rsidRDefault="003A116C" w:rsidP="00B93EC4">
            <w:pPr>
              <w:pStyle w:val="NummerierteListe"/>
              <w:rPr>
                <w:lang w:eastAsia="de-CH"/>
              </w:rPr>
            </w:pPr>
            <w:bookmarkStart w:id="57" w:name="_Ref86678036"/>
            <w:r w:rsidRPr="00497220">
              <w:rPr>
                <w:lang w:eastAsia="de-CH"/>
              </w:rPr>
              <w:t xml:space="preserve">Nun </w:t>
            </w:r>
            <w:r w:rsidR="00E84513" w:rsidRPr="00497220">
              <w:rPr>
                <w:lang w:eastAsia="de-CH"/>
              </w:rPr>
              <w:t>soll</w:t>
            </w:r>
            <w:r w:rsidRPr="00497220">
              <w:rPr>
                <w:lang w:eastAsia="de-CH"/>
              </w:rPr>
              <w:t xml:space="preserve"> das Format, welches für die einzelne Überschrift "</w:t>
            </w:r>
            <w:r>
              <w:rPr>
                <w:lang w:eastAsia="de-CH"/>
              </w:rPr>
              <w:t>Landwirtschaft</w:t>
            </w:r>
            <w:r w:rsidRPr="00497220">
              <w:rPr>
                <w:lang w:eastAsia="de-CH"/>
              </w:rPr>
              <w:t xml:space="preserve">" eingestellt wurde, </w:t>
            </w:r>
            <w:r w:rsidR="004D7B15">
              <w:rPr>
                <w:lang w:eastAsia="de-CH"/>
              </w:rPr>
              <w:t>auch in der</w:t>
            </w:r>
            <w:r w:rsidRPr="00497220">
              <w:rPr>
                <w:lang w:eastAsia="de-CH"/>
              </w:rPr>
              <w:t xml:space="preserve"> Formatvorlage "Überschrift 1" </w:t>
            </w:r>
            <w:r w:rsidR="004D7B15">
              <w:rPr>
                <w:lang w:eastAsia="de-CH"/>
              </w:rPr>
              <w:t>gespeichert</w:t>
            </w:r>
            <w:r w:rsidRPr="00497220">
              <w:rPr>
                <w:lang w:eastAsia="de-CH"/>
              </w:rPr>
              <w:t xml:space="preserve"> werden.</w:t>
            </w:r>
            <w:bookmarkEnd w:id="57"/>
          </w:p>
          <w:p w:rsidR="003A116C" w:rsidRPr="00497220" w:rsidRDefault="003A116C" w:rsidP="00B93EC4">
            <w:pPr>
              <w:pStyle w:val="Eingerckt"/>
              <w:rPr>
                <w:noProof/>
                <w:lang w:eastAsia="de-CH"/>
              </w:rPr>
            </w:pPr>
            <w:r w:rsidRPr="00497220">
              <w:rPr>
                <w:noProof/>
                <w:lang w:eastAsia="de-CH"/>
              </w:rPr>
              <w:t>Vergewissern Sie sich, dass der Cursor in der Muster-Überschrift "</w:t>
            </w:r>
            <w:r>
              <w:rPr>
                <w:noProof/>
                <w:lang w:eastAsia="de-CH"/>
              </w:rPr>
              <w:t>Landwirtschaft</w:t>
            </w:r>
            <w:r w:rsidRPr="00497220">
              <w:rPr>
                <w:noProof/>
                <w:lang w:eastAsia="de-CH"/>
              </w:rPr>
              <w:t>" steht.</w:t>
            </w:r>
          </w:p>
          <w:p w:rsidR="003A116C" w:rsidRPr="00497220" w:rsidRDefault="003A116C" w:rsidP="00B93EC4">
            <w:pPr>
              <w:pStyle w:val="Eingerckt"/>
              <w:rPr>
                <w:noProof/>
                <w:lang w:eastAsia="de-CH"/>
              </w:rPr>
            </w:pPr>
            <w:r w:rsidRPr="00497220">
              <w:rPr>
                <w:noProof/>
                <w:lang w:eastAsia="de-CH"/>
              </w:rPr>
              <w:t>Öffnen Sie im das Kontext</w:t>
            </w:r>
            <w:r w:rsidR="0025507B">
              <w:rPr>
                <w:noProof/>
                <w:lang w:eastAsia="de-CH"/>
              </w:rPr>
              <w:t>Menü</w:t>
            </w:r>
            <w:r w:rsidRPr="00497220">
              <w:rPr>
                <w:noProof/>
                <w:lang w:eastAsia="de-CH"/>
              </w:rPr>
              <w:t xml:space="preserve"> von </w:t>
            </w:r>
            <w:r w:rsidR="004D7B15">
              <w:rPr>
                <w:noProof/>
                <w:lang w:eastAsia="de-CH"/>
              </w:rPr>
              <w:drawing>
                <wp:anchor distT="114935" distB="114935" distL="114300" distR="0" simplePos="0" relativeHeight="252006912" behindDoc="0" locked="0" layoutInCell="1" allowOverlap="1" wp14:anchorId="6F36E8A1" wp14:editId="28876B77">
                  <wp:simplePos x="0" y="0"/>
                  <wp:positionH relativeFrom="column">
                    <wp:align>right</wp:align>
                  </wp:positionH>
                  <wp:positionV relativeFrom="line">
                    <wp:align>top</wp:align>
                  </wp:positionV>
                  <wp:extent cx="2740660" cy="1177290"/>
                  <wp:effectExtent l="0" t="0" r="2540" b="3810"/>
                  <wp:wrapSquare wrapText="bothSides"/>
                  <wp:docPr id="562" name="Bild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a:stretch/>
                        </pic:blipFill>
                        <pic:spPr bwMode="auto">
                          <a:xfrm>
                            <a:off x="0" y="0"/>
                            <a:ext cx="2743200" cy="117854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97220">
              <w:rPr>
                <w:noProof/>
                <w:bdr w:val="single" w:sz="4" w:space="0" w:color="auto"/>
                <w:lang w:eastAsia="de-CH"/>
              </w:rPr>
              <w:t>Überschrift 1</w:t>
            </w:r>
            <w:r w:rsidRPr="00497220">
              <w:rPr>
                <w:noProof/>
                <w:lang w:eastAsia="de-CH"/>
              </w:rPr>
              <w:t xml:space="preserve"> und klicken Sie auf </w:t>
            </w:r>
            <w:r w:rsidRPr="00497220">
              <w:rPr>
                <w:noProof/>
                <w:bdr w:val="single" w:sz="4" w:space="0" w:color="auto"/>
                <w:lang w:eastAsia="de-CH"/>
              </w:rPr>
              <w:t>Aktualisieren, um der Auswahl anzupassen</w:t>
            </w:r>
            <w:r w:rsidRPr="00497220">
              <w:rPr>
                <w:noProof/>
                <w:lang w:eastAsia="de-CH"/>
              </w:rPr>
              <w:t>.</w:t>
            </w:r>
          </w:p>
          <w:p w:rsidR="003A116C" w:rsidRPr="00497220" w:rsidRDefault="003A116C" w:rsidP="00B93EC4">
            <w:pPr>
              <w:pStyle w:val="Eingerckt"/>
              <w:rPr>
                <w:noProof/>
                <w:lang w:eastAsia="de-CH"/>
              </w:rPr>
            </w:pPr>
            <w:r w:rsidRPr="00497220">
              <w:rPr>
                <w:noProof/>
                <w:lang w:eastAsia="de-CH"/>
              </w:rPr>
              <w:t>Damit werden die mustergültigen Einstellungen des aktuell ausgewählten Absatzes auf die Absatzformatvorlage Überschrift 1 übertragen.</w:t>
            </w:r>
          </w:p>
        </w:tc>
      </w:tr>
      <w:tr w:rsidR="003A116C" w:rsidRPr="00497220" w:rsidTr="000947F9">
        <w:trPr>
          <w:cantSplit/>
        </w:trPr>
        <w:tc>
          <w:tcPr>
            <w:tcW w:w="9529" w:type="dxa"/>
          </w:tcPr>
          <w:p w:rsidR="003A116C" w:rsidRDefault="004D7B15" w:rsidP="00B74918">
            <w:pPr>
              <w:pStyle w:val="NummerierteListe"/>
              <w:rPr>
                <w:noProof/>
                <w:lang w:eastAsia="de-CH"/>
              </w:rPr>
            </w:pPr>
            <w:r>
              <w:rPr>
                <w:noProof/>
                <w:lang w:eastAsia="de-CH"/>
              </w:rPr>
              <w:t>„Weltweite Landwirtschaft heute“ und „Landwirtschaft Schweiz“ sind Titel der 2. Hierarchiestufe. „Heutige Situation“ und „Zukunft</w:t>
            </w:r>
            <w:r w:rsidR="00B74918">
              <w:rPr>
                <w:noProof/>
                <w:lang w:eastAsia="de-CH"/>
              </w:rPr>
              <w:t xml:space="preserve"> der Schweizer Landwirtschaft</w:t>
            </w:r>
            <w:r>
              <w:rPr>
                <w:noProof/>
                <w:lang w:eastAsia="de-CH"/>
              </w:rPr>
              <w:t>“ im Kapitel Landwirtschaft Schweiz gehören zur 3. Hierarchiestufe.</w:t>
            </w:r>
            <w:r>
              <w:rPr>
                <w:noProof/>
                <w:lang w:eastAsia="de-CH"/>
              </w:rPr>
              <w:br/>
              <w:t xml:space="preserve">Weisen Sie Überschrift 2 bzw. </w:t>
            </w:r>
            <w:r w:rsidR="00B74918">
              <w:rPr>
                <w:noProof/>
                <w:lang w:eastAsia="de-CH"/>
              </w:rPr>
              <w:t xml:space="preserve">Überschrift </w:t>
            </w:r>
            <w:r>
              <w:rPr>
                <w:noProof/>
                <w:lang w:eastAsia="de-CH"/>
              </w:rPr>
              <w:t>3 zu.</w:t>
            </w:r>
            <w:r>
              <w:rPr>
                <w:noProof/>
                <w:lang w:eastAsia="de-CH"/>
              </w:rPr>
              <w:br/>
              <w:t xml:space="preserve">Formatieren Sie Überschrift 2 </w:t>
            </w:r>
            <w:r w:rsidR="009C2518">
              <w:rPr>
                <w:noProof/>
                <w:lang w:eastAsia="de-CH"/>
              </w:rPr>
              <w:t xml:space="preserve">und Überschrift 3 </w:t>
            </w:r>
            <w:r>
              <w:rPr>
                <w:noProof/>
                <w:lang w:eastAsia="de-CH"/>
              </w:rPr>
              <w:t xml:space="preserve">auf analoge Weise </w:t>
            </w:r>
          </w:p>
        </w:tc>
      </w:tr>
      <w:tr w:rsidR="007C4556" w:rsidRPr="00497220" w:rsidTr="007C4556">
        <w:trPr>
          <w:cantSplit/>
        </w:trPr>
        <w:tc>
          <w:tcPr>
            <w:tcW w:w="9529" w:type="dxa"/>
          </w:tcPr>
          <w:p w:rsidR="007C4556" w:rsidRPr="00497220" w:rsidRDefault="007C4556" w:rsidP="007C4556">
            <w:pPr>
              <w:pStyle w:val="NummerierteListe"/>
            </w:pPr>
            <w:r>
              <w:rPr>
                <w:noProof/>
                <w:lang w:eastAsia="de-CH"/>
              </w:rPr>
              <mc:AlternateContent>
                <mc:Choice Requires="wpg">
                  <w:drawing>
                    <wp:anchor distT="0" distB="0" distL="114300" distR="114300" simplePos="0" relativeHeight="252028416" behindDoc="0" locked="0" layoutInCell="1" allowOverlap="1" wp14:anchorId="6E327B2F" wp14:editId="21ACBACE">
                      <wp:simplePos x="0" y="0"/>
                      <wp:positionH relativeFrom="column">
                        <wp:posOffset>3241675</wp:posOffset>
                      </wp:positionH>
                      <wp:positionV relativeFrom="paragraph">
                        <wp:posOffset>21590</wp:posOffset>
                      </wp:positionV>
                      <wp:extent cx="2698750" cy="1224280"/>
                      <wp:effectExtent l="19050" t="19050" r="25400" b="13970"/>
                      <wp:wrapSquare wrapText="bothSides"/>
                      <wp:docPr id="451" name="Gruppieren 451"/>
                      <wp:cNvGraphicFramePr/>
                      <a:graphic xmlns:a="http://schemas.openxmlformats.org/drawingml/2006/main">
                        <a:graphicData uri="http://schemas.microsoft.com/office/word/2010/wordprocessingGroup">
                          <wpg:wgp>
                            <wpg:cNvGrpSpPr/>
                            <wpg:grpSpPr>
                              <a:xfrm>
                                <a:off x="0" y="0"/>
                                <a:ext cx="2698750" cy="1224280"/>
                                <a:chOff x="180000" y="180000"/>
                                <a:chExt cx="3248025" cy="1343025"/>
                              </a:xfrm>
                            </wpg:grpSpPr>
                            <pic:pic xmlns:pic="http://schemas.openxmlformats.org/drawingml/2006/picture">
                              <pic:nvPicPr>
                                <pic:cNvPr id="452" name="Grafik 452"/>
                                <pic:cNvPicPr/>
                              </pic:nvPicPr>
                              <pic:blipFill>
                                <a:blip r:embed="rId99">
                                  <a:extLst>
                                    <a:ext uri="{28A0092B-C50C-407E-A947-70E740481C1C}">
                                      <a14:useLocalDpi xmlns:a14="http://schemas.microsoft.com/office/drawing/2010/main" val="0"/>
                                    </a:ext>
                                  </a:extLst>
                                </a:blip>
                                <a:stretch>
                                  <a:fillRect/>
                                </a:stretch>
                              </pic:blipFill>
                              <pic:spPr>
                                <a:xfrm>
                                  <a:off x="180000" y="180000"/>
                                  <a:ext cx="3248025" cy="1343025"/>
                                </a:xfrm>
                                <a:prstGeom prst="rect">
                                  <a:avLst/>
                                </a:prstGeom>
                                <a:ln>
                                  <a:solidFill>
                                    <a:schemeClr val="tx1"/>
                                  </a:solidFill>
                                </a:ln>
                              </pic:spPr>
                            </pic:pic>
                            <wps:wsp>
                              <wps:cNvPr id="453" name="Gerade Verbindung 453"/>
                              <wps:cNvCnPr/>
                              <wps:spPr>
                                <a:xfrm>
                                  <a:off x="847725" y="295275"/>
                                  <a:ext cx="0" cy="1227750"/>
                                </a:xfrm>
                                <a:prstGeom prst="line">
                                  <a:avLst/>
                                </a:prstGeom>
                                <a:ln w="38100">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uppieren 451" o:spid="_x0000_s1026" style="position:absolute;margin-left:255.25pt;margin-top:1.7pt;width:212.5pt;height:96.4pt;z-index:252028416;mso-width-relative:margin;mso-height-relative:margin" coordorigin="1800,1800" coordsize="32480,13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">
                      <v:shape id="Grafik 452" o:spid="_x0000_s1027" type="#_x0000_t75" style="position:absolute;left:1800;top:1800;width:32480;height:13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hUqDCAAAA3AAAAA8AAABkcnMvZG93bnJldi54bWxEj0+LwjAUxO+C3yE8wZumK+sfqlFEWBA8&#10;rS6Lx0fzbMo2LzWJtn77jSB4HGbmN8xq09la3MmHyrGCj3EGgrhwuuJSwc/pa7QAESKyxtoxKXhQ&#10;gM2631thrl3L33Q/xlIkCIccFZgYm1zKUBiyGMauIU7exXmLMUlfSu2xTXBby0mWzaTFitOCwYZ2&#10;hoq/480qyPhyNq3+vV2ncbs3+jH3dDooNRx02yWISF18h1/tvVbwOZ3A80w6AnL9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oVKgwgAAANwAAAAPAAAAAAAAAAAAAAAAAJ8C&#10;AABkcnMvZG93bnJldi54bWxQSwUGAAAAAAQABAD3AAAAjgMAAAAA&#10;" stroked="t" strokecolor="black [3213]">
                        <v:imagedata r:id="rId100" o:title=""/>
                      </v:shape>
                      <v:line id="Gerade Verbindung 453" o:spid="_x0000_s1028" style="position:absolute;visibility:visible;mso-wrap-style:square" from="8477,2952" to="8477,15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DOd8UAAADcAAAADwAAAGRycy9kb3ducmV2LnhtbESPQWvCQBSE70L/w/IK3szGWkWjq4il&#10;4MFLYg/19th9JsHs2zS71fTfdwXB4zAz3zCrTW8bcaXO144VjJMUBLF2puZSwdfxczQH4QOywcYx&#10;KfgjD5v1y2CFmXE3zulahFJECPsMFVQhtJmUXldk0SeuJY7e2XUWQ5RdKU2Htwi3jXxL05m0WHNc&#10;qLClXUX6UvxaBXq3vejDR7n/6etzkeen74VZOKWGr/12CSJQH57hR3tvFLxPJ3A/E4+AX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BDOd8UAAADcAAAADwAAAAAAAAAA&#10;AAAAAAChAgAAZHJzL2Rvd25yZXYueG1sUEsFBgAAAAAEAAQA+QAAAJMDAAAAAA==&#10;" strokecolor="red" strokeweight="3pt">
                        <v:stroke dashstyle="1 1"/>
                      </v:line>
                      <w10:wrap type="square"/>
                    </v:group>
                  </w:pict>
                </mc:Fallback>
              </mc:AlternateContent>
            </w:r>
            <w:r w:rsidRPr="00497220">
              <w:t xml:space="preserve">Nun könnte eine typische Titel-Kaskade ungefähr so aussehen. </w:t>
            </w:r>
            <w:r>
              <w:br/>
            </w:r>
            <w:r>
              <w:br/>
              <w:t>Unschön ist vor allem, dass sich der Text nicht an einer Linie ausrichtet.</w:t>
            </w:r>
          </w:p>
          <w:p w:rsidR="007C4556" w:rsidRPr="00497220" w:rsidRDefault="007C4556" w:rsidP="007C4556">
            <w:pPr>
              <w:pStyle w:val="Eingerckt"/>
            </w:pPr>
            <w:r w:rsidRPr="00497220">
              <w:t>.</w:t>
            </w:r>
          </w:p>
        </w:tc>
      </w:tr>
      <w:tr w:rsidR="00B60734" w:rsidRPr="00497220" w:rsidTr="000947F9">
        <w:trPr>
          <w:cantSplit/>
        </w:trPr>
        <w:tc>
          <w:tcPr>
            <w:tcW w:w="9529" w:type="dxa"/>
          </w:tcPr>
          <w:p w:rsidR="00B60734" w:rsidRPr="00497220" w:rsidRDefault="007C4556" w:rsidP="003A38FB">
            <w:pPr>
              <w:pStyle w:val="NummerierteListe"/>
            </w:pPr>
            <w:r>
              <w:t>Das</w:t>
            </w:r>
            <w:r w:rsidR="00B60734" w:rsidRPr="00497220">
              <w:t xml:space="preserve"> Problem mit dem "treppenartigen" linken Rand der Überschriften-Texte </w:t>
            </w:r>
            <w:r>
              <w:t xml:space="preserve">soll </w:t>
            </w:r>
            <w:r w:rsidR="00B60734" w:rsidRPr="00497220">
              <w:t>behoben werden.</w:t>
            </w:r>
            <w:r w:rsidR="003A116C">
              <w:rPr>
                <w:noProof/>
                <w:lang w:eastAsia="de-CH"/>
              </w:rPr>
              <w:t xml:space="preserve"> </w:t>
            </w:r>
            <w:r w:rsidR="004D2691">
              <w:rPr>
                <w:noProof/>
                <w:lang w:eastAsia="de-CH"/>
              </w:rPr>
              <w:br/>
              <w:t xml:space="preserve">Auf allen Hierarchiestufen soll </w:t>
            </w:r>
            <w:r w:rsidR="00BE7DBA">
              <w:rPr>
                <w:noProof/>
                <w:lang w:eastAsia="de-CH"/>
              </w:rPr>
              <w:t xml:space="preserve">die Nummerierung am linken Rand </w:t>
            </w:r>
            <w:r>
              <w:rPr>
                <w:noProof/>
                <w:lang w:eastAsia="de-CH"/>
              </w:rPr>
              <w:t xml:space="preserve">beginnen. </w:t>
            </w:r>
            <w:r>
              <w:rPr>
                <w:noProof/>
                <w:lang w:eastAsia="de-CH"/>
              </w:rPr>
              <w:br/>
              <w:t xml:space="preserve">Ebenso soll </w:t>
            </w:r>
            <w:r w:rsidR="004D2691">
              <w:rPr>
                <w:noProof/>
                <w:lang w:eastAsia="de-CH"/>
              </w:rPr>
              <w:t xml:space="preserve">der Text </w:t>
            </w:r>
            <w:r w:rsidR="00BE7DBA">
              <w:rPr>
                <w:noProof/>
                <w:lang w:eastAsia="de-CH"/>
              </w:rPr>
              <w:t>weiter rechts</w:t>
            </w:r>
            <w:r>
              <w:rPr>
                <w:noProof/>
                <w:lang w:eastAsia="de-CH"/>
              </w:rPr>
              <w:t xml:space="preserve"> beginnen</w:t>
            </w:r>
            <w:r w:rsidR="00BE7DBA">
              <w:rPr>
                <w:noProof/>
                <w:lang w:eastAsia="de-CH"/>
              </w:rPr>
              <w:t xml:space="preserve">, überall </w:t>
            </w:r>
            <w:r>
              <w:rPr>
                <w:noProof/>
                <w:lang w:eastAsia="de-CH"/>
              </w:rPr>
              <w:t>an der gleichen Stelle</w:t>
            </w:r>
            <w:r w:rsidR="004D2691">
              <w:rPr>
                <w:noProof/>
                <w:lang w:eastAsia="de-CH"/>
              </w:rPr>
              <w:t>.</w:t>
            </w:r>
          </w:p>
        </w:tc>
      </w:tr>
      <w:tr w:rsidR="00BE7DBA" w:rsidRPr="00497220" w:rsidTr="000947F9">
        <w:trPr>
          <w:cantSplit/>
        </w:trPr>
        <w:tc>
          <w:tcPr>
            <w:tcW w:w="9529" w:type="dxa"/>
          </w:tcPr>
          <w:p w:rsidR="00BE7DBA" w:rsidRPr="00497220" w:rsidRDefault="00BE7DBA" w:rsidP="004D7B15">
            <w:pPr>
              <w:pStyle w:val="NummerierteListe"/>
            </w:pPr>
            <w:r>
              <w:rPr>
                <w:noProof/>
              </w:rPr>
              <w:lastRenderedPageBreak/>
              <w:t>In Überschrift 3 beansprucht die Nummerierung am meisten Platz. Der Textbeginn in Überschrift 3 soll also auch massgebend sein für den Textbeginn in Überschrift 2 und 1.</w:t>
            </w:r>
            <w:r>
              <w:rPr>
                <w:noProof/>
              </w:rPr>
              <w:br/>
            </w:r>
            <w:r>
              <w:rPr>
                <w:noProof/>
              </w:rPr>
              <w:br/>
            </w:r>
            <w:r w:rsidRPr="00497220">
              <w:rPr>
                <w:noProof/>
              </w:rPr>
              <w:t xml:space="preserve">Positionieren Sie den Cursor irgendwo im </w:t>
            </w:r>
            <w:r w:rsidR="004D7B15">
              <w:rPr>
                <w:noProof/>
              </w:rPr>
              <w:t>Titel</w:t>
            </w:r>
            <w:r w:rsidRPr="00497220">
              <w:rPr>
                <w:noProof/>
              </w:rPr>
              <w:t xml:space="preserve"> "</w:t>
            </w:r>
            <w:r>
              <w:rPr>
                <w:noProof/>
              </w:rPr>
              <w:t>Landwirtschaft Schweiz“, also in Überschrift 2.</w:t>
            </w:r>
          </w:p>
        </w:tc>
      </w:tr>
      <w:tr w:rsidR="00B60734" w:rsidRPr="00497220" w:rsidTr="000947F9">
        <w:trPr>
          <w:cantSplit/>
        </w:trPr>
        <w:tc>
          <w:tcPr>
            <w:tcW w:w="9529" w:type="dxa"/>
          </w:tcPr>
          <w:p w:rsidR="00B60734" w:rsidRPr="00497220" w:rsidRDefault="006668E6" w:rsidP="006668E6">
            <w:pPr>
              <w:pStyle w:val="NummerierteListe"/>
            </w:pPr>
            <w:r>
              <w:rPr>
                <w:noProof/>
                <w:lang w:eastAsia="de-CH"/>
              </w:rPr>
              <mc:AlternateContent>
                <mc:Choice Requires="wpg">
                  <w:drawing>
                    <wp:anchor distT="0" distB="0" distL="114300" distR="114300" simplePos="0" relativeHeight="252011008" behindDoc="0" locked="0" layoutInCell="1" allowOverlap="1" wp14:anchorId="7A87268E" wp14:editId="2DDF1EDB">
                      <wp:simplePos x="0" y="0"/>
                      <wp:positionH relativeFrom="column">
                        <wp:posOffset>3246567</wp:posOffset>
                      </wp:positionH>
                      <wp:positionV relativeFrom="paragraph">
                        <wp:posOffset>83480</wp:posOffset>
                      </wp:positionV>
                      <wp:extent cx="2653048" cy="1622738"/>
                      <wp:effectExtent l="0" t="0" r="0" b="0"/>
                      <wp:wrapSquare wrapText="bothSides"/>
                      <wp:docPr id="986" name="Gruppieren 986"/>
                      <wp:cNvGraphicFramePr/>
                      <a:graphic xmlns:a="http://schemas.openxmlformats.org/drawingml/2006/main">
                        <a:graphicData uri="http://schemas.microsoft.com/office/word/2010/wordprocessingGroup">
                          <wpg:wgp>
                            <wpg:cNvGrpSpPr/>
                            <wpg:grpSpPr>
                              <a:xfrm>
                                <a:off x="0" y="0"/>
                                <a:ext cx="2653048" cy="1622738"/>
                                <a:chOff x="0" y="0"/>
                                <a:chExt cx="2653048" cy="1622738"/>
                              </a:xfrm>
                            </wpg:grpSpPr>
                            <pic:pic xmlns:pic="http://schemas.openxmlformats.org/drawingml/2006/picture">
                              <pic:nvPicPr>
                                <pic:cNvPr id="979" name="Grafik 979"/>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2653048" cy="1622738"/>
                                </a:xfrm>
                                <a:prstGeom prst="rect">
                                  <a:avLst/>
                                </a:prstGeom>
                              </pic:spPr>
                            </pic:pic>
                            <wps:wsp>
                              <wps:cNvPr id="984" name="Ellipse 984"/>
                              <wps:cNvSpPr/>
                              <wps:spPr>
                                <a:xfrm>
                                  <a:off x="721217" y="0"/>
                                  <a:ext cx="566671" cy="63106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5" name="Gerade Verbindung 985"/>
                              <wps:cNvCnPr/>
                              <wps:spPr>
                                <a:xfrm>
                                  <a:off x="991673" y="360609"/>
                                  <a:ext cx="25758" cy="1120462"/>
                                </a:xfrm>
                                <a:prstGeom prst="line">
                                  <a:avLst/>
                                </a:prstGeom>
                                <a:ln w="28575">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986" o:spid="_x0000_s1026" style="position:absolute;margin-left:255.65pt;margin-top:6.55pt;width:208.9pt;height:127.75pt;z-index:252011008" coordsize="26530,162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">
                      <v:shape id="Grafik 979" o:spid="_x0000_s1027" type="#_x0000_t75" style="position:absolute;width:26530;height:16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ikwHFAAAA3AAAAA8AAABkcnMvZG93bnJldi54bWxEj0FrwkAUhO9C/8PyCl5K3WhBm9RVpFBa&#10;bxoF8fbIPpPQ7Nu4u5r037tCweMwM98w82VvGnEl52vLCsajBARxYXXNpYL97uv1HYQPyBoby6Tg&#10;jzwsF0+DOWbadrylax5KESHsM1RQhdBmUvqiIoN+ZFvi6J2sMxiidKXUDrsIN42cJMlUGqw5LlTY&#10;0mdFxW9+MQoO8jze9Zu1ZHd8S19O+ab8vnRKDZ/71QeIQH14hP/bP1pBOkvhfiYeAbm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4pMBxQAAANwAAAAPAAAAAAAAAAAAAAAA&#10;AJ8CAABkcnMvZG93bnJldi54bWxQSwUGAAAAAAQABAD3AAAAkQMAAAAA&#10;">
                        <v:imagedata r:id="rId102" o:title=""/>
                        <v:path arrowok="t"/>
                      </v:shape>
                      <v:oval id="Ellipse 984" o:spid="_x0000_s1028" style="position:absolute;left:7212;width:5666;height:63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XysQA&#10;AADcAAAADwAAAGRycy9kb3ducmV2LnhtbESPzWrCQBSF94LvMFzBnU4MpqTRUVQQtF3Vlq4vmWsS&#10;zNwJmTGJPn2nUOjycH4+zno7mFp01LrKsoLFPAJBnFtdcaHg6/M4S0E4j6yxtkwKHuRguxmP1php&#10;2/MHdRdfiDDCLkMFpfdNJqXLSzLo5rYhDt7VtgZ9kG0hdYt9GDe1jKPoRRqsOBBKbOhQUn673E3g&#10;vu+Xcfwd75Nb/Ty84TVptD0rNZ0MuxUIT4P/D/+1T1rBa7qE3zPhCM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TF8rEAAAA3AAAAA8AAAAAAAAAAAAAAAAAmAIAAGRycy9k&#10;b3ducmV2LnhtbFBLBQYAAAAABAAEAPUAAACJAwAAAAA=&#10;" filled="f" strokecolor="red" strokeweight="2pt"/>
                      <v:line id="Gerade Verbindung 985" o:spid="_x0000_s1029" style="position:absolute;visibility:visible;mso-wrap-style:square" from="9916,3606" to="10174,14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x/JMYAAADcAAAADwAAAGRycy9kb3ducmV2LnhtbESPQWvCQBSE74X+h+UVvNVNRYumriKK&#10;2NZDSRTPj+xrNjX7NmZXjf/eLRR6HGbmG2Y672wtLtT6yrGCl34CgrhwuuJSwX63fh6D8AFZY+2Y&#10;FNzIw3z2+DDFVLsrZ3TJQykihH2KCkwITSqlLwxZ9H3XEEfv27UWQ5RtKXWL1wi3tRwkyau0WHFc&#10;MNjQ0lBxzM9WQfNptqPVx2GRbPJjMfQ/+HXOTkr1nrrFG4hAXfgP/7XftYLJeAS/Z+IRkL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sfyTGAAAA3AAAAA8AAAAAAAAA&#10;AAAAAAAAoQIAAGRycy9kb3ducmV2LnhtbFBLBQYAAAAABAAEAPkAAACUAwAAAAA=&#10;" strokecolor="red" strokeweight="2.25pt">
                        <v:stroke dashstyle="3 1"/>
                      </v:line>
                      <w10:wrap type="square"/>
                    </v:group>
                  </w:pict>
                </mc:Fallback>
              </mc:AlternateContent>
            </w:r>
            <w:r w:rsidR="00B60734" w:rsidRPr="00497220">
              <w:t xml:space="preserve">Ziehen Sie nun im horizontalen Zeilenlineal sowohl die Tabulator-Sprungmarke als auch die Einrückungs-Marke </w:t>
            </w:r>
            <w:r w:rsidR="00D97AE6">
              <w:t xml:space="preserve">(hängender Einzug) </w:t>
            </w:r>
            <w:r w:rsidR="00B60734" w:rsidRPr="00497220">
              <w:t>an die Position, wo der Text "</w:t>
            </w:r>
            <w:r>
              <w:t>Heutige Situation</w:t>
            </w:r>
            <w:r w:rsidR="00B60734" w:rsidRPr="00497220">
              <w:t>" beginnt.</w:t>
            </w:r>
            <w:r w:rsidR="00AF087C">
              <w:rPr>
                <w:noProof/>
                <w:lang w:eastAsia="de-CH"/>
              </w:rPr>
              <w:t xml:space="preserve"> </w:t>
            </w:r>
            <w:r w:rsidR="00AF087C">
              <w:rPr>
                <w:noProof/>
                <w:lang w:eastAsia="de-CH"/>
              </w:rPr>
              <w:br/>
            </w:r>
            <w:r w:rsidR="00AF087C">
              <w:rPr>
                <w:noProof/>
                <w:lang w:eastAsia="de-CH"/>
              </w:rPr>
              <w:br/>
              <w:t>Die Nummer der Überschrift wird nach wie vor am linken Seitenrand positioniert.</w:t>
            </w:r>
          </w:p>
        </w:tc>
      </w:tr>
      <w:tr w:rsidR="006668E6" w:rsidRPr="00497220" w:rsidTr="000947F9">
        <w:trPr>
          <w:cantSplit/>
        </w:trPr>
        <w:tc>
          <w:tcPr>
            <w:tcW w:w="9529" w:type="dxa"/>
          </w:tcPr>
          <w:p w:rsidR="006668E6" w:rsidRDefault="006668E6" w:rsidP="006668E6">
            <w:pPr>
              <w:pStyle w:val="NummerierteListe"/>
              <w:rPr>
                <w:noProof/>
                <w:lang w:eastAsia="de-CH"/>
              </w:rPr>
            </w:pPr>
            <w:r>
              <w:rPr>
                <w:noProof/>
                <w:lang w:eastAsia="de-CH"/>
              </w:rPr>
              <w:t xml:space="preserve">Aktualisieren Sie Überschrift 2 im Schnellformatvorlagen-Katalog. </w:t>
            </w:r>
          </w:p>
        </w:tc>
      </w:tr>
      <w:tr w:rsidR="006668E6" w:rsidRPr="00497220" w:rsidTr="000947F9">
        <w:trPr>
          <w:cantSplit/>
        </w:trPr>
        <w:tc>
          <w:tcPr>
            <w:tcW w:w="9529" w:type="dxa"/>
          </w:tcPr>
          <w:p w:rsidR="006668E6" w:rsidRDefault="006668E6" w:rsidP="006668E6">
            <w:pPr>
              <w:pStyle w:val="NummerierteListe"/>
              <w:rPr>
                <w:noProof/>
                <w:lang w:eastAsia="de-CH"/>
              </w:rPr>
            </w:pPr>
            <w:r>
              <w:rPr>
                <w:noProof/>
                <w:lang w:eastAsia="de-CH"/>
              </w:rPr>
              <w:drawing>
                <wp:anchor distT="0" distB="0" distL="114300" distR="114300" simplePos="0" relativeHeight="252003840" behindDoc="0" locked="0" layoutInCell="1" allowOverlap="1" wp14:anchorId="63AF8868" wp14:editId="6010D73E">
                  <wp:simplePos x="0" y="0"/>
                  <wp:positionH relativeFrom="column">
                    <wp:posOffset>3297555</wp:posOffset>
                  </wp:positionH>
                  <wp:positionV relativeFrom="paragraph">
                    <wp:posOffset>-8481060</wp:posOffset>
                  </wp:positionV>
                  <wp:extent cx="2647315" cy="1007745"/>
                  <wp:effectExtent l="19050" t="19050" r="19685" b="20955"/>
                  <wp:wrapSquare wrapText="bothSides"/>
                  <wp:docPr id="976" name="Grafik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extLst>
                              <a:ext uri="{28A0092B-C50C-407E-A947-70E740481C1C}">
                                <a14:useLocalDpi xmlns:a14="http://schemas.microsoft.com/office/drawing/2010/main" val="0"/>
                              </a:ext>
                            </a:extLst>
                          </a:blip>
                          <a:stretch>
                            <a:fillRect/>
                          </a:stretch>
                        </pic:blipFill>
                        <pic:spPr>
                          <a:xfrm>
                            <a:off x="0" y="0"/>
                            <a:ext cx="2647315" cy="100774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lang w:eastAsia="de-CH"/>
              </w:rPr>
              <w:t xml:space="preserve">Wiederholen Sie </w:t>
            </w:r>
            <w:r w:rsidR="00620E9F">
              <w:rPr>
                <w:noProof/>
                <w:lang w:eastAsia="de-CH"/>
              </w:rPr>
              <w:t>das Prozedere</w:t>
            </w:r>
            <w:r>
              <w:rPr>
                <w:noProof/>
                <w:lang w:eastAsia="de-CH"/>
              </w:rPr>
              <w:t xml:space="preserve"> für Überschrift 1.</w:t>
            </w:r>
          </w:p>
        </w:tc>
      </w:tr>
      <w:tr w:rsidR="00B60734" w:rsidRPr="00497220" w:rsidTr="000947F9">
        <w:trPr>
          <w:cantSplit/>
        </w:trPr>
        <w:tc>
          <w:tcPr>
            <w:tcW w:w="9529" w:type="dxa"/>
          </w:tcPr>
          <w:p w:rsidR="00B60734" w:rsidRPr="00497220" w:rsidRDefault="00B60734" w:rsidP="000947F9">
            <w:pPr>
              <w:pStyle w:val="NummerierteListe"/>
            </w:pPr>
            <w:r w:rsidRPr="00497220">
              <w:t>Das Ziel ist die</w:t>
            </w:r>
            <w:r w:rsidR="00B74918">
              <w:t xml:space="preserve"> nebenstehend angezeigte</w:t>
            </w:r>
            <w:r w:rsidRPr="00497220">
              <w:t xml:space="preserve"> Einstellung</w:t>
            </w:r>
            <w:r w:rsidR="004D7B15">
              <w:t xml:space="preserve"> für die</w:t>
            </w:r>
            <w:r w:rsidR="008F05AA">
              <w:t xml:space="preserve"> </w:t>
            </w:r>
            <w:r w:rsidR="004D7B15">
              <w:t xml:space="preserve">Überschriftformatvorlagen </w:t>
            </w:r>
            <w:r w:rsidR="00B74918">
              <w:t xml:space="preserve"> </w:t>
            </w:r>
            <w:r w:rsidR="004D7B15">
              <w:t>1</w:t>
            </w:r>
            <w:r w:rsidR="00B74918">
              <w:t xml:space="preserve"> bis </w:t>
            </w:r>
            <w:r w:rsidR="004D7B15">
              <w:t>3</w:t>
            </w:r>
            <w:r w:rsidRPr="00497220">
              <w:t>:</w:t>
            </w:r>
          </w:p>
          <w:p w:rsidR="00B60734" w:rsidRPr="00497220" w:rsidRDefault="00B60734" w:rsidP="000947F9">
            <w:pPr>
              <w:pStyle w:val="Eingerckt"/>
              <w:rPr>
                <w:noProof/>
              </w:rPr>
            </w:pPr>
            <w:r w:rsidRPr="00497220">
              <w:rPr>
                <w:noProof/>
              </w:rPr>
              <w:t>Die Nummer der Überschrift 1 wird nach wie vor am linken Seitenrand positioniert (</w:t>
            </w:r>
            <w:r w:rsidR="00AF087C">
              <w:rPr>
                <w:noProof/>
                <w:color w:val="008000"/>
              </w:rPr>
              <w:t>punktierte grüne Linie</w:t>
            </w:r>
            <w:r w:rsidRPr="00497220">
              <w:rPr>
                <w:noProof/>
              </w:rPr>
              <w:t>).</w:t>
            </w:r>
          </w:p>
          <w:p w:rsidR="00B60734" w:rsidRPr="00497220" w:rsidRDefault="00B60734" w:rsidP="000947F9">
            <w:pPr>
              <w:pStyle w:val="Eingerckt"/>
              <w:rPr>
                <w:noProof/>
              </w:rPr>
            </w:pPr>
            <w:r w:rsidRPr="00497220">
              <w:rPr>
                <w:noProof/>
              </w:rPr>
              <w:t xml:space="preserve">Einrückung </w:t>
            </w:r>
            <w:r w:rsidR="00D97AE6">
              <w:rPr>
                <w:noProof/>
              </w:rPr>
              <w:t xml:space="preserve">(hängender Einzug) </w:t>
            </w:r>
            <w:r w:rsidRPr="00497220">
              <w:rPr>
                <w:noProof/>
              </w:rPr>
              <w:t>und Tabulator für den Text der Überschrift 1</w:t>
            </w:r>
            <w:r w:rsidR="003A38FB">
              <w:rPr>
                <w:noProof/>
              </w:rPr>
              <w:t xml:space="preserve"> bis </w:t>
            </w:r>
            <w:r w:rsidR="00620E9F">
              <w:rPr>
                <w:noProof/>
              </w:rPr>
              <w:t>3</w:t>
            </w:r>
            <w:r w:rsidRPr="00497220">
              <w:rPr>
                <w:noProof/>
              </w:rPr>
              <w:t xml:space="preserve"> stehen am selben Ort (</w:t>
            </w:r>
            <w:r w:rsidRPr="00497220">
              <w:rPr>
                <w:noProof/>
                <w:color w:val="0000FF"/>
              </w:rPr>
              <w:t>durchgezogener</w:t>
            </w:r>
            <w:r w:rsidRPr="00497220">
              <w:rPr>
                <w:noProof/>
              </w:rPr>
              <w:t xml:space="preserve"> </w:t>
            </w:r>
            <w:r w:rsidRPr="00497220">
              <w:rPr>
                <w:noProof/>
                <w:color w:val="0000FF"/>
              </w:rPr>
              <w:t>blauer Kreis</w:t>
            </w:r>
            <w:r w:rsidRPr="00497220">
              <w:rPr>
                <w:noProof/>
              </w:rPr>
              <w:t>).</w:t>
            </w:r>
          </w:p>
          <w:p w:rsidR="00B60734" w:rsidRPr="00497220" w:rsidRDefault="003A38FB" w:rsidP="000947F9">
            <w:pPr>
              <w:pStyle w:val="Eingerckt"/>
              <w:rPr>
                <w:noProof/>
              </w:rPr>
            </w:pPr>
            <w:r>
              <w:rPr>
                <w:noProof/>
                <w:lang w:eastAsia="de-CH"/>
              </w:rPr>
              <mc:AlternateContent>
                <mc:Choice Requires="wpg">
                  <w:drawing>
                    <wp:anchor distT="0" distB="0" distL="114300" distR="114300" simplePos="0" relativeHeight="252017152" behindDoc="0" locked="0" layoutInCell="1" allowOverlap="1" wp14:anchorId="011E6116" wp14:editId="057F2A44">
                      <wp:simplePos x="0" y="0"/>
                      <wp:positionH relativeFrom="column">
                        <wp:posOffset>3297555</wp:posOffset>
                      </wp:positionH>
                      <wp:positionV relativeFrom="paragraph">
                        <wp:posOffset>-1180465</wp:posOffset>
                      </wp:positionV>
                      <wp:extent cx="2633345" cy="2066925"/>
                      <wp:effectExtent l="19050" t="19050" r="14605" b="28575"/>
                      <wp:wrapSquare wrapText="bothSides"/>
                      <wp:docPr id="77" name="Gruppieren 77"/>
                      <wp:cNvGraphicFramePr/>
                      <a:graphic xmlns:a="http://schemas.openxmlformats.org/drawingml/2006/main">
                        <a:graphicData uri="http://schemas.microsoft.com/office/word/2010/wordprocessingGroup">
                          <wpg:wgp>
                            <wpg:cNvGrpSpPr/>
                            <wpg:grpSpPr>
                              <a:xfrm>
                                <a:off x="0" y="0"/>
                                <a:ext cx="2633345" cy="2066925"/>
                                <a:chOff x="0" y="0"/>
                                <a:chExt cx="2833353" cy="2137893"/>
                              </a:xfrm>
                            </wpg:grpSpPr>
                            <pic:pic xmlns:pic="http://schemas.openxmlformats.org/drawingml/2006/picture">
                              <pic:nvPicPr>
                                <pic:cNvPr id="1013" name="Grafik 1013"/>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0" y="0"/>
                                  <a:ext cx="2833353" cy="2137893"/>
                                </a:xfrm>
                                <a:prstGeom prst="rect">
                                  <a:avLst/>
                                </a:prstGeom>
                                <a:ln>
                                  <a:solidFill>
                                    <a:schemeClr val="tx1"/>
                                  </a:solidFill>
                                </a:ln>
                              </pic:spPr>
                            </pic:pic>
                            <wps:wsp>
                              <wps:cNvPr id="75" name="Gerade Verbindung 75"/>
                              <wps:cNvCnPr/>
                              <wps:spPr>
                                <a:xfrm>
                                  <a:off x="798491" y="399245"/>
                                  <a:ext cx="0" cy="1378039"/>
                                </a:xfrm>
                                <a:prstGeom prst="line">
                                  <a:avLst/>
                                </a:prstGeom>
                                <a:ln w="28575">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wps:wsp>
                              <wps:cNvPr id="76" name="Ellipse 76"/>
                              <wps:cNvSpPr/>
                              <wps:spPr>
                                <a:xfrm>
                                  <a:off x="489398" y="141667"/>
                                  <a:ext cx="631190" cy="566420"/>
                                </a:xfrm>
                                <a:prstGeom prst="ellipse">
                                  <a:avLst/>
                                </a:prstGeom>
                                <a:no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6" name="Gerade Verbindung 1016"/>
                              <wps:cNvCnPr/>
                              <wps:spPr>
                                <a:xfrm>
                                  <a:off x="463640" y="167425"/>
                                  <a:ext cx="25758" cy="1506828"/>
                                </a:xfrm>
                                <a:prstGeom prst="line">
                                  <a:avLst/>
                                </a:prstGeom>
                                <a:ln w="28575">
                                  <a:solidFill>
                                    <a:srgbClr val="92D050"/>
                                  </a:solidFill>
                                  <a:prstDash val="sysDash"/>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uppieren 77" o:spid="_x0000_s1026" style="position:absolute;margin-left:259.65pt;margin-top:-92.95pt;width:207.35pt;height:162.75pt;z-index:252017152;mso-width-relative:margin;mso-height-relative:margin" coordsize="28333,21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">
                      <v:shape id="Grafik 1013" o:spid="_x0000_s1027" type="#_x0000_t75" style="position:absolute;width:28333;height:213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phzHDAAAA3QAAAA8AAABkcnMvZG93bnJldi54bWxET01rAjEQvQv9D2EKXkSzKki7GqUtiPVU&#10;awWvw2bcbE0myybq1l/fCIK3ebzPmS1aZ8WZmlB5VjAcZCCIC68rLhXsfpb9FxAhImu0nknBHwVY&#10;zJ86M8y1v/A3nbexFCmEQ44KTIx1LmUoDDkMA18TJ+7gG4cxwaaUusFLCndWjrJsIh1WnBoM1vRh&#10;qDhuT07BuhePLb/uvf3d2PHqy72PrjujVPe5fZuCiNTGh/ju/tRpfjYcw+2bdIKc/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mmHMcMAAADdAAAADwAAAAAAAAAAAAAAAACf&#10;AgAAZHJzL2Rvd25yZXYueG1sUEsFBgAAAAAEAAQA9wAAAI8DAAAAAA==&#10;" stroked="t" strokecolor="black [3213]">
                        <v:imagedata r:id="rId105" o:title=""/>
                        <v:path arrowok="t"/>
                      </v:shape>
                      <v:line id="Gerade Verbindung 75" o:spid="_x0000_s1028" style="position:absolute;visibility:visible;mso-wrap-style:square" from="7984,3992" to="7984,17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A97cQAAADbAAAADwAAAGRycy9kb3ducmV2LnhtbESPQWsCMRSE70L/Q3iCt5pVtMrWKFIp&#10;Wj2I29LzY/PcrG5etpuo239vCgWPw8x8w8wWra3ElRpfOlYw6CcgiHOnSy4UfH2+P09B+ICssXJM&#10;Cn7Jw2L+1Jlhqt2ND3TNQiEihH2KCkwIdSqlzw1Z9H1XE0fv6BqLIcqmkLrBW4TbSg6T5EVaLDku&#10;GKzpzVB+zi5WQb01u/Hq43uZrLNzPvIn3F8OP0r1uu3yFUSgNjzC/+2NVjAZw9+X+AP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MD3txAAAANsAAAAPAAAAAAAAAAAA&#10;AAAAAKECAABkcnMvZG93bnJldi54bWxQSwUGAAAAAAQABAD5AAAAkgMAAAAA&#10;" strokecolor="red" strokeweight="2.25pt">
                        <v:stroke dashstyle="3 1"/>
                      </v:line>
                      <v:oval id="Ellipse 76" o:spid="_x0000_s1029" style="position:absolute;left:4893;top:1416;width:6312;height:5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NbR8UA&#10;AADbAAAADwAAAGRycy9kb3ducmV2LnhtbESPQWvCQBSE74X+h+UVeqsbS7UlZiMqKiKINBXM8ZF9&#10;TUKzb9PsqvHfu0Khx2FmvmGSaW8acabO1ZYVDAcRCOLC6ppLBYev1csHCOeRNTaWScGVHEzTx4cE&#10;Y20v/EnnzJciQNjFqKDyvo2ldEVFBt3AtsTB+7adQR9kV0rd4SXATSNfo2gsDdYcFipsaVFR8ZOd&#10;jAK/2y/Z5off9fA0mm/zY75YZm9KPT/1swkIT73/D/+1N1rB+xjuX8IPk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41tHxQAAANsAAAAPAAAAAAAAAAAAAAAAAJgCAABkcnMv&#10;ZG93bnJldi54bWxQSwUGAAAAAAQABAD1AAAAigMAAAAA&#10;" filled="f" strokecolor="#548dd4 [1951]" strokeweight="2pt"/>
                      <v:line id="Gerade Verbindung 1016" o:spid="_x0000_s1030" style="position:absolute;visibility:visible;mso-wrap-style:square" from="4636,1674" to="4893,16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1Rg8IAAADdAAAADwAAAGRycy9kb3ducmV2LnhtbERPS2rDMBDdB3oHMYXuYtlZGONaCf1Q&#10;kl2axAcYrKllYo2MpdpuT18FCtnN432n2i22FxONvnOsIEtSEMSN0x23CurLx7oA4QOyxt4xKfgh&#10;D7vtw6rCUruZTzSdQytiCPsSFZgQhlJK3xiy6BM3EEfuy40WQ4RjK/WIcwy3vdykaS4tdhwbDA70&#10;Zqi5nr+tglD3cz1Mn8sxM6+Hbj+/F9P1V6mnx+XlGUSgJdzF/+6DjvPTLIfbN/EE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G1Rg8IAAADdAAAADwAAAAAAAAAAAAAA&#10;AAChAgAAZHJzL2Rvd25yZXYueG1sUEsFBgAAAAAEAAQA+QAAAJADAAAAAA==&#10;" strokecolor="#92d050" strokeweight="2.25pt">
                        <v:stroke dashstyle="3 1"/>
                      </v:line>
                      <w10:wrap type="square"/>
                    </v:group>
                  </w:pict>
                </mc:Fallback>
              </mc:AlternateContent>
            </w:r>
            <w:r w:rsidR="00B60734" w:rsidRPr="00497220">
              <w:rPr>
                <w:noProof/>
              </w:rPr>
              <w:t xml:space="preserve">Der Text von Überschrift 1 ist genau gleich weit eingerückt, wie der Text von Überschrift </w:t>
            </w:r>
            <w:r w:rsidR="00620E9F">
              <w:rPr>
                <w:noProof/>
              </w:rPr>
              <w:t xml:space="preserve">2 und </w:t>
            </w:r>
            <w:r w:rsidR="00B60734" w:rsidRPr="00497220">
              <w:rPr>
                <w:noProof/>
              </w:rPr>
              <w:t>3 (</w:t>
            </w:r>
            <w:r w:rsidR="00B60734" w:rsidRPr="00497220">
              <w:rPr>
                <w:noProof/>
                <w:color w:val="FF0000"/>
              </w:rPr>
              <w:t>senkrechte</w:t>
            </w:r>
            <w:r w:rsidR="00B60734" w:rsidRPr="00497220">
              <w:rPr>
                <w:noProof/>
              </w:rPr>
              <w:t xml:space="preserve"> </w:t>
            </w:r>
            <w:r w:rsidR="00B60734" w:rsidRPr="00497220">
              <w:rPr>
                <w:noProof/>
                <w:color w:val="FF0000"/>
              </w:rPr>
              <w:t>rote Linie</w:t>
            </w:r>
            <w:r w:rsidR="00B60734" w:rsidRPr="00497220">
              <w:rPr>
                <w:noProof/>
              </w:rPr>
              <w:t>).</w:t>
            </w:r>
          </w:p>
        </w:tc>
      </w:tr>
      <w:tr w:rsidR="00B60734" w:rsidRPr="00497220" w:rsidTr="000947F9">
        <w:trPr>
          <w:cantSplit/>
        </w:trPr>
        <w:tc>
          <w:tcPr>
            <w:tcW w:w="9529" w:type="dxa"/>
          </w:tcPr>
          <w:p w:rsidR="00620E9F" w:rsidRDefault="00610A87" w:rsidP="000947F9">
            <w:pPr>
              <w:pStyle w:val="NummerierteListe"/>
            </w:pPr>
            <w:r>
              <w:rPr>
                <w:noProof/>
                <w:lang w:eastAsia="de-CH"/>
              </w:rPr>
              <w:lastRenderedPageBreak/>
              <w:drawing>
                <wp:anchor distT="0" distB="0" distL="114300" distR="114300" simplePos="0" relativeHeight="252030464" behindDoc="0" locked="0" layoutInCell="1" allowOverlap="1" wp14:anchorId="7A8518B1" wp14:editId="5F112729">
                  <wp:simplePos x="0" y="0"/>
                  <wp:positionH relativeFrom="column">
                    <wp:posOffset>3259455</wp:posOffset>
                  </wp:positionH>
                  <wp:positionV relativeFrom="paragraph">
                    <wp:posOffset>0</wp:posOffset>
                  </wp:positionV>
                  <wp:extent cx="2531110" cy="4253230"/>
                  <wp:effectExtent l="0" t="0" r="2540" b="0"/>
                  <wp:wrapSquare wrapText="bothSides"/>
                  <wp:docPr id="977" name="Grafik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extLst>
                              <a:ext uri="{28A0092B-C50C-407E-A947-70E740481C1C}">
                                <a14:useLocalDpi xmlns:a14="http://schemas.microsoft.com/office/drawing/2010/main" val="0"/>
                              </a:ext>
                            </a:extLst>
                          </a:blip>
                          <a:stretch>
                            <a:fillRect/>
                          </a:stretch>
                        </pic:blipFill>
                        <pic:spPr>
                          <a:xfrm>
                            <a:off x="0" y="0"/>
                            <a:ext cx="2531110" cy="4253230"/>
                          </a:xfrm>
                          <a:prstGeom prst="rect">
                            <a:avLst/>
                          </a:prstGeom>
                        </pic:spPr>
                      </pic:pic>
                    </a:graphicData>
                  </a:graphic>
                  <wp14:sizeRelH relativeFrom="page">
                    <wp14:pctWidth>0</wp14:pctWidth>
                  </wp14:sizeRelH>
                  <wp14:sizeRelV relativeFrom="page">
                    <wp14:pctHeight>0</wp14:pctHeight>
                  </wp14:sizeRelV>
                </wp:anchor>
              </w:drawing>
            </w:r>
            <w:r w:rsidR="00620E9F">
              <w:t xml:space="preserve">Orientieren Sie sich anhand des </w:t>
            </w:r>
            <w:r w:rsidR="00B473E7">
              <w:t xml:space="preserve">nebenstehenden </w:t>
            </w:r>
            <w:r w:rsidR="00620E9F">
              <w:t>Inhaltsverzeichnisses, welche Titel zu welchen Hierarchiestufen gehören.</w:t>
            </w:r>
          </w:p>
          <w:p w:rsidR="00B60734" w:rsidRPr="00497220" w:rsidRDefault="00620E9F" w:rsidP="00620E9F">
            <w:pPr>
              <w:pStyle w:val="NummerierteListe"/>
              <w:numPr>
                <w:ilvl w:val="0"/>
                <w:numId w:val="0"/>
              </w:numPr>
              <w:ind w:left="357"/>
            </w:pPr>
            <w:r>
              <w:br/>
            </w:r>
            <w:r>
              <w:br/>
            </w:r>
            <w:r>
              <w:br/>
            </w:r>
            <w:r w:rsidR="00ED6F14">
              <w:t>Weisen</w:t>
            </w:r>
            <w:r>
              <w:t xml:space="preserve"> Sie nun allen Überschriften auf den verschiedenen </w:t>
            </w:r>
            <w:r w:rsidR="00ED6F14">
              <w:t xml:space="preserve"> Hierarchiestufe</w:t>
            </w:r>
            <w:r>
              <w:t>n</w:t>
            </w:r>
            <w:r w:rsidR="00ED6F14">
              <w:t xml:space="preserve"> die </w:t>
            </w:r>
            <w:r>
              <w:t>passende Formatvorlage</w:t>
            </w:r>
            <w:r w:rsidR="00ED6F14">
              <w:t xml:space="preserve"> zu.</w:t>
            </w:r>
            <w:r w:rsidR="00ED6F14">
              <w:br/>
              <w:t>Überprüfen Sie, ob das Format tatsächlich stimmt.</w:t>
            </w:r>
          </w:p>
          <w:p w:rsidR="00B60734" w:rsidRPr="00497220" w:rsidRDefault="00B60734" w:rsidP="000947F9">
            <w:pPr>
              <w:pStyle w:val="Eingerckt"/>
            </w:pPr>
          </w:p>
        </w:tc>
      </w:tr>
    </w:tbl>
    <w:p w:rsidR="00B60734" w:rsidRDefault="00B60734" w:rsidP="00B60734">
      <w:pPr>
        <w:pStyle w:val="berschrift2"/>
      </w:pPr>
      <w:bookmarkStart w:id="58" w:name="_Ref271807928"/>
      <w:bookmarkStart w:id="59" w:name="_Ref271807950"/>
      <w:bookmarkStart w:id="60" w:name="_Toc298487806"/>
      <w:r>
        <w:t>Gliederung reparieren</w:t>
      </w:r>
      <w:bookmarkEnd w:id="58"/>
      <w:bookmarkEnd w:id="59"/>
      <w:bookmarkEnd w:id="60"/>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B60734" w:rsidRPr="00497220" w:rsidTr="000947F9">
        <w:trPr>
          <w:cantSplit/>
        </w:trPr>
        <w:tc>
          <w:tcPr>
            <w:tcW w:w="9529" w:type="dxa"/>
          </w:tcPr>
          <w:p w:rsidR="00B60734" w:rsidRPr="00497220" w:rsidRDefault="001B0A24" w:rsidP="000947F9">
            <w:pPr>
              <w:pStyle w:val="NummerierteListe"/>
            </w:pPr>
            <w:r>
              <w:rPr>
                <w:noProof/>
                <w:lang w:eastAsia="de-CH"/>
              </w:rPr>
              <w:drawing>
                <wp:anchor distT="0" distB="0" distL="114300" distR="114300" simplePos="0" relativeHeight="251897344" behindDoc="0" locked="0" layoutInCell="1" allowOverlap="1" wp14:anchorId="301844DC" wp14:editId="2E167427">
                  <wp:simplePos x="0" y="0"/>
                  <wp:positionH relativeFrom="column">
                    <wp:posOffset>3001010</wp:posOffset>
                  </wp:positionH>
                  <wp:positionV relativeFrom="paragraph">
                    <wp:posOffset>8255</wp:posOffset>
                  </wp:positionV>
                  <wp:extent cx="2962275" cy="1581150"/>
                  <wp:effectExtent l="19050" t="19050" r="28575" b="19050"/>
                  <wp:wrapSquare wrapText="bothSides"/>
                  <wp:docPr id="353" name="Grafik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extLst>
                              <a:ext uri="{28A0092B-C50C-407E-A947-70E740481C1C}">
                                <a14:useLocalDpi xmlns:a14="http://schemas.microsoft.com/office/drawing/2010/main" val="0"/>
                              </a:ext>
                            </a:extLst>
                          </a:blip>
                          <a:stretch>
                            <a:fillRect/>
                          </a:stretch>
                        </pic:blipFill>
                        <pic:spPr>
                          <a:xfrm>
                            <a:off x="0" y="0"/>
                            <a:ext cx="2962275" cy="15811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B60734" w:rsidRPr="00497220">
              <w:t>Ab und zu kommt es vor, dass Word die Kapitel nicht mehr s</w:t>
            </w:r>
            <w:r w:rsidR="00D95A0F">
              <w:t>o nummeriert, wie Sie es eigent</w:t>
            </w:r>
            <w:r w:rsidR="00B60734" w:rsidRPr="00497220">
              <w:t>lich möchten. Nebenstehendes Bild zeigt so einen Zustand:</w:t>
            </w:r>
          </w:p>
          <w:p w:rsidR="00B60734" w:rsidRPr="00497220" w:rsidRDefault="00B60734" w:rsidP="001B0A24">
            <w:pPr>
              <w:pStyle w:val="Eingerckt"/>
            </w:pPr>
            <w:r w:rsidRPr="00497220">
              <w:t>Die Überschrift "</w:t>
            </w:r>
            <w:r w:rsidR="001B0A24">
              <w:t>Weltweite Landwirtschaft heute</w:t>
            </w:r>
            <w:r w:rsidRPr="00497220">
              <w:t>" hat ihre Nummer verloren, und die Überschrift "</w:t>
            </w:r>
            <w:r w:rsidR="001B0A24">
              <w:t>Hierarchie 3</w:t>
            </w:r>
            <w:r w:rsidRPr="00497220">
              <w:t>" hat die falsche Nummer 1.1.1 statt 4.1.1</w:t>
            </w:r>
          </w:p>
        </w:tc>
      </w:tr>
      <w:tr w:rsidR="00B60734" w:rsidRPr="00497220" w:rsidTr="000947F9">
        <w:trPr>
          <w:cantSplit/>
        </w:trPr>
        <w:tc>
          <w:tcPr>
            <w:tcW w:w="9529" w:type="dxa"/>
          </w:tcPr>
          <w:p w:rsidR="00B60734" w:rsidRPr="00497220" w:rsidRDefault="001B0A24" w:rsidP="000947F9">
            <w:pPr>
              <w:pStyle w:val="NummerierteListe"/>
              <w:rPr>
                <w:lang w:eastAsia="de-CH"/>
              </w:rPr>
            </w:pPr>
            <w:r>
              <w:rPr>
                <w:noProof/>
                <w:lang w:eastAsia="de-CH"/>
              </w:rPr>
              <w:lastRenderedPageBreak/>
              <w:drawing>
                <wp:anchor distT="0" distB="0" distL="114300" distR="114300" simplePos="0" relativeHeight="251898368" behindDoc="0" locked="0" layoutInCell="1" allowOverlap="1" wp14:anchorId="2E72D9E8" wp14:editId="071E55AD">
                  <wp:simplePos x="0" y="0"/>
                  <wp:positionH relativeFrom="column">
                    <wp:posOffset>2988310</wp:posOffset>
                  </wp:positionH>
                  <wp:positionV relativeFrom="paragraph">
                    <wp:posOffset>12700</wp:posOffset>
                  </wp:positionV>
                  <wp:extent cx="2943225" cy="3209290"/>
                  <wp:effectExtent l="0" t="0" r="9525" b="0"/>
                  <wp:wrapSquare wrapText="bothSides"/>
                  <wp:docPr id="354" name="Grafik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cstate="email">
                            <a:extLst>
                              <a:ext uri="{28A0092B-C50C-407E-A947-70E740481C1C}">
                                <a14:useLocalDpi xmlns:a14="http://schemas.microsoft.com/office/drawing/2010/main" val="0"/>
                              </a:ext>
                            </a:extLst>
                          </a:blip>
                          <a:srcRect/>
                          <a:stretch/>
                        </pic:blipFill>
                        <pic:spPr bwMode="auto">
                          <a:xfrm>
                            <a:off x="0" y="0"/>
                            <a:ext cx="2943225" cy="32092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0734" w:rsidRPr="00497220">
              <w:rPr>
                <w:lang w:eastAsia="de-CH"/>
              </w:rPr>
              <w:t>Markieren Sie in so einem Fall eine beliebige Überschrift der Ebene 1 (hier z.B. "</w:t>
            </w:r>
            <w:r>
              <w:rPr>
                <w:lang w:eastAsia="de-CH"/>
              </w:rPr>
              <w:t>Landwirtschaft</w:t>
            </w:r>
            <w:r w:rsidR="00B60734" w:rsidRPr="00497220">
              <w:rPr>
                <w:lang w:eastAsia="de-CH"/>
              </w:rPr>
              <w:t>").</w:t>
            </w:r>
          </w:p>
          <w:p w:rsidR="00B60734" w:rsidRPr="00497220" w:rsidRDefault="00B60734" w:rsidP="000947F9">
            <w:pPr>
              <w:pStyle w:val="Eingerckt"/>
              <w:rPr>
                <w:lang w:eastAsia="de-CH"/>
              </w:rPr>
            </w:pPr>
            <w:r w:rsidRPr="00497220">
              <w:rPr>
                <w:lang w:eastAsia="de-CH"/>
              </w:rPr>
              <w:t xml:space="preserve">Mit </w:t>
            </w:r>
            <w:r w:rsidR="0025507B">
              <w:rPr>
                <w:b/>
                <w:noProof/>
                <w:lang w:eastAsia="de-CH"/>
              </w:rPr>
              <w:t>Menü</w:t>
            </w:r>
            <w:r w:rsidRPr="00AC1055">
              <w:rPr>
                <w:b/>
                <w:noProof/>
                <w:lang w:eastAsia="de-CH"/>
              </w:rPr>
              <w:t>band –</w:t>
            </w:r>
            <w:r w:rsidRPr="00497220">
              <w:rPr>
                <w:b/>
                <w:noProof/>
                <w:lang w:eastAsia="de-CH"/>
              </w:rPr>
              <w:t xml:space="preserve"> Start – Absatz – Liste mit mehreren Ebenen</w:t>
            </w:r>
            <w:r w:rsidRPr="00497220">
              <w:rPr>
                <w:lang w:eastAsia="de-CH"/>
              </w:rPr>
              <w:t xml:space="preserve"> wählen Sie den</w:t>
            </w:r>
            <w:r w:rsidRPr="00497220">
              <w:rPr>
                <w:lang w:eastAsia="de-CH"/>
              </w:rPr>
              <w:softHyphen/>
              <w:t>jenigen Listentyp aus der Listenbibliothek, bei welchem hinter jeder Nummer jeweils "Über</w:t>
            </w:r>
            <w:r w:rsidRPr="00497220">
              <w:rPr>
                <w:lang w:eastAsia="de-CH"/>
              </w:rPr>
              <w:softHyphen/>
              <w:t>schrift X" steht.</w:t>
            </w:r>
          </w:p>
        </w:tc>
      </w:tr>
      <w:tr w:rsidR="00B60734" w:rsidRPr="00497220" w:rsidTr="000947F9">
        <w:trPr>
          <w:cantSplit/>
        </w:trPr>
        <w:tc>
          <w:tcPr>
            <w:tcW w:w="9529" w:type="dxa"/>
          </w:tcPr>
          <w:p w:rsidR="00B60734" w:rsidRDefault="001B0A24" w:rsidP="000947F9">
            <w:pPr>
              <w:pStyle w:val="NummerierteListe"/>
              <w:rPr>
                <w:lang w:eastAsia="de-CH"/>
              </w:rPr>
            </w:pPr>
            <w:r>
              <w:rPr>
                <w:noProof/>
                <w:lang w:eastAsia="de-CH"/>
              </w:rPr>
              <w:drawing>
                <wp:anchor distT="0" distB="0" distL="114300" distR="114300" simplePos="0" relativeHeight="251899392" behindDoc="0" locked="0" layoutInCell="1" allowOverlap="1" wp14:anchorId="31C990C3" wp14:editId="1CC3442F">
                  <wp:simplePos x="0" y="0"/>
                  <wp:positionH relativeFrom="column">
                    <wp:posOffset>2988945</wp:posOffset>
                  </wp:positionH>
                  <wp:positionV relativeFrom="paragraph">
                    <wp:posOffset>9525</wp:posOffset>
                  </wp:positionV>
                  <wp:extent cx="2936240" cy="1372235"/>
                  <wp:effectExtent l="19050" t="19050" r="16510" b="18415"/>
                  <wp:wrapSquare wrapText="bothSides"/>
                  <wp:docPr id="355" name="Grafik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cstate="email">
                            <a:extLst>
                              <a:ext uri="{28A0092B-C50C-407E-A947-70E740481C1C}">
                                <a14:useLocalDpi xmlns:a14="http://schemas.microsoft.com/office/drawing/2010/main" val="0"/>
                              </a:ext>
                            </a:extLst>
                          </a:blip>
                          <a:stretch>
                            <a:fillRect/>
                          </a:stretch>
                        </pic:blipFill>
                        <pic:spPr>
                          <a:xfrm>
                            <a:off x="0" y="0"/>
                            <a:ext cx="2936240" cy="137223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B60734" w:rsidRPr="00497220">
              <w:rPr>
                <w:lang w:eastAsia="de-CH"/>
              </w:rPr>
              <w:t>Falls dieser Schritt wie hier abgebildet noch nicht auf allen Ebenen zum Erfolg führt, markieren Sie einfach die jetzt noch fehlerhafte Überschrift und wiederholen den Schritt.</w:t>
            </w:r>
          </w:p>
          <w:p w:rsidR="001B0A24" w:rsidRPr="001B0A24" w:rsidRDefault="001B0A24" w:rsidP="001B0A24">
            <w:pPr>
              <w:pStyle w:val="Eingerckt"/>
              <w:rPr>
                <w:lang w:eastAsia="de-CH"/>
              </w:rPr>
            </w:pPr>
            <w:r>
              <w:rPr>
                <w:lang w:eastAsia="de-CH"/>
              </w:rPr>
              <w:t>Bis zur Version Office 2007 passierte es dann oft, dass die Formatanpassung durch die Nummerierung wieder gelöscht wurde</w:t>
            </w:r>
            <w:r w:rsidR="006842CF">
              <w:rPr>
                <w:lang w:eastAsia="de-CH"/>
              </w:rPr>
              <w:t xml:space="preserve"> und die Vorlagen nochmals neu konfiguriert werden mussten</w:t>
            </w:r>
            <w:r>
              <w:rPr>
                <w:lang w:eastAsia="de-CH"/>
              </w:rPr>
              <w:t>. Dieses Problem scheint bei Office 2010 behoben zu sein.</w:t>
            </w:r>
          </w:p>
        </w:tc>
      </w:tr>
    </w:tbl>
    <w:p w:rsidR="004A2124" w:rsidRDefault="004A2124" w:rsidP="004A2124">
      <w:pPr>
        <w:pStyle w:val="berschrift2"/>
        <w:numPr>
          <w:ilvl w:val="0"/>
          <w:numId w:val="0"/>
        </w:numPr>
      </w:pPr>
      <w:bookmarkStart w:id="61" w:name="_Toc86418576"/>
      <w:bookmarkStart w:id="62" w:name="_Toc86742216"/>
      <w:bookmarkStart w:id="63" w:name="_Ref178143379"/>
      <w:bookmarkEnd w:id="54"/>
      <w:bookmarkEnd w:id="55"/>
    </w:p>
    <w:p w:rsidR="004A2124" w:rsidRDefault="004A2124">
      <w:pPr>
        <w:spacing w:after="0" w:line="240" w:lineRule="auto"/>
        <w:rPr>
          <w:b/>
          <w:sz w:val="28"/>
          <w:szCs w:val="28"/>
        </w:rPr>
      </w:pPr>
      <w:r>
        <w:br w:type="page"/>
      </w:r>
    </w:p>
    <w:p w:rsidR="00A35A8A" w:rsidRDefault="002E7736" w:rsidP="006E673D">
      <w:pPr>
        <w:pStyle w:val="berschrift2"/>
      </w:pPr>
      <w:bookmarkStart w:id="64" w:name="_Toc298487807"/>
      <w:r>
        <w:lastRenderedPageBreak/>
        <w:t>Eigene Formatvorlagen</w:t>
      </w:r>
      <w:r w:rsidR="00A35A8A" w:rsidRPr="00A52C6A">
        <w:t xml:space="preserve"> erstellen</w:t>
      </w:r>
      <w:bookmarkEnd w:id="61"/>
      <w:bookmarkEnd w:id="62"/>
      <w:bookmarkEnd w:id="63"/>
      <w:bookmarkEnd w:id="64"/>
    </w:p>
    <w:p w:rsidR="001D5F2B" w:rsidRPr="001D5F2B" w:rsidRDefault="00DF3A58" w:rsidP="001D5F2B">
      <w:r>
        <w:t>In einer Arbeit</w:t>
      </w:r>
      <w:r w:rsidR="00637EFD">
        <w:t xml:space="preserve"> sollten </w:t>
      </w:r>
      <w:r>
        <w:t xml:space="preserve">Sie wichtige Bezeichnungen oder Abschnitte durch </w:t>
      </w:r>
      <w:r w:rsidR="00637EFD">
        <w:t xml:space="preserve">spezielle </w:t>
      </w:r>
      <w:r>
        <w:t>Formatierungen hervorheben. Damit Sie die Bezeichnungen oder Abschnitte immer identisch hervorheben</w:t>
      </w:r>
      <w:r w:rsidR="00D750A0">
        <w:t xml:space="preserve">, </w:t>
      </w:r>
      <w:r>
        <w:t xml:space="preserve"> erstellen Sie sinnvollerweise Formatvorlagen</w:t>
      </w:r>
      <w:r w:rsidR="001D5F2B">
        <w:t xml:space="preserve">. </w:t>
      </w:r>
      <w:r w:rsidR="004A2124">
        <w:t>In diesem Kapitel wird beschrieben</w:t>
      </w:r>
      <w:r w:rsidR="00D750A0">
        <w:t>,</w:t>
      </w:r>
      <w:r w:rsidR="004A2124">
        <w:t xml:space="preserve"> wie Sie solche Vorlagen erstellen und verwenden können.</w:t>
      </w:r>
    </w:p>
    <w:tbl>
      <w:tblPr>
        <w:tblW w:w="9510" w:type="dxa"/>
        <w:tblBorders>
          <w:bottom w:val="double" w:sz="4" w:space="0" w:color="auto"/>
        </w:tblBorders>
        <w:tblCellMar>
          <w:top w:w="108" w:type="dxa"/>
          <w:bottom w:w="340" w:type="dxa"/>
          <w:right w:w="0" w:type="dxa"/>
        </w:tblCellMar>
        <w:tblLook w:val="01E0" w:firstRow="1" w:lastRow="1" w:firstColumn="1" w:lastColumn="1" w:noHBand="0" w:noVBand="0"/>
      </w:tblPr>
      <w:tblGrid>
        <w:gridCol w:w="2448"/>
        <w:gridCol w:w="7062"/>
      </w:tblGrid>
      <w:tr w:rsidR="002267F5" w:rsidRPr="00497220" w:rsidTr="0020077D">
        <w:trPr>
          <w:cantSplit/>
        </w:trPr>
        <w:tc>
          <w:tcPr>
            <w:tcW w:w="2448" w:type="dxa"/>
            <w:tcBorders>
              <w:bottom w:val="double" w:sz="4" w:space="0" w:color="auto"/>
            </w:tcBorders>
          </w:tcPr>
          <w:p w:rsidR="002267F5" w:rsidRPr="00497220" w:rsidRDefault="002267F5" w:rsidP="0020077D">
            <w:pPr>
              <w:rPr>
                <w:b/>
                <w:bCs/>
              </w:rPr>
            </w:pPr>
            <w:r w:rsidRPr="00497220">
              <w:rPr>
                <w:b/>
                <w:bCs/>
              </w:rPr>
              <w:t>Auftrag in Kürze</w:t>
            </w:r>
          </w:p>
        </w:tc>
        <w:tc>
          <w:tcPr>
            <w:tcW w:w="7062" w:type="dxa"/>
            <w:tcBorders>
              <w:bottom w:val="double" w:sz="4" w:space="0" w:color="auto"/>
            </w:tcBorders>
          </w:tcPr>
          <w:p w:rsidR="005454D1" w:rsidRDefault="005454D1" w:rsidP="0019755A">
            <w:pPr>
              <w:pStyle w:val="AiK"/>
            </w:pPr>
            <w:r>
              <w:t>Erstellen Sie eigene Formatvorlagen für</w:t>
            </w:r>
          </w:p>
          <w:p w:rsidR="005454D1" w:rsidRDefault="005454D1" w:rsidP="00B70010">
            <w:pPr>
              <w:pStyle w:val="AiK"/>
              <w:numPr>
                <w:ilvl w:val="0"/>
                <w:numId w:val="49"/>
              </w:numPr>
            </w:pPr>
            <w:r>
              <w:t xml:space="preserve">die </w:t>
            </w:r>
            <w:proofErr w:type="spellStart"/>
            <w:r>
              <w:t>Utopiebezeichnung</w:t>
            </w:r>
            <w:proofErr w:type="spellEnd"/>
            <w:r>
              <w:t xml:space="preserve"> </w:t>
            </w:r>
            <w:proofErr w:type="spellStart"/>
            <w:r>
              <w:t>bolo’bolo</w:t>
            </w:r>
            <w:proofErr w:type="spellEnd"/>
          </w:p>
          <w:p w:rsidR="005454D1" w:rsidRDefault="005454D1" w:rsidP="00B70010">
            <w:pPr>
              <w:pStyle w:val="AiK"/>
              <w:numPr>
                <w:ilvl w:val="0"/>
                <w:numId w:val="49"/>
              </w:numPr>
            </w:pPr>
            <w:r>
              <w:t>einen besonders wichtigen Absatz</w:t>
            </w:r>
          </w:p>
          <w:p w:rsidR="002000D1" w:rsidRPr="00497220" w:rsidRDefault="00562D1D" w:rsidP="0019755A">
            <w:pPr>
              <w:pStyle w:val="AiK"/>
            </w:pPr>
            <w:r>
              <w:t>Weisen Sie die Formatvorlagen den Absätzen zu</w:t>
            </w:r>
            <w:r w:rsidR="005454D1">
              <w:t>.</w:t>
            </w:r>
          </w:p>
        </w:tc>
      </w:tr>
    </w:tbl>
    <w:p w:rsidR="00740CD3" w:rsidRPr="00A52C6A" w:rsidRDefault="00740CD3" w:rsidP="007667D5">
      <w:pPr>
        <w:pStyle w:val="berschrift3"/>
      </w:pPr>
      <w:bookmarkStart w:id="65" w:name="_Toc298487808"/>
      <w:r>
        <w:t>Eigene Zeichen-Formatvorlage</w:t>
      </w:r>
      <w:bookmarkEnd w:id="65"/>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A35A8A" w:rsidRPr="00497220" w:rsidTr="00940602">
        <w:trPr>
          <w:cantSplit/>
        </w:trPr>
        <w:tc>
          <w:tcPr>
            <w:tcW w:w="9529" w:type="dxa"/>
          </w:tcPr>
          <w:p w:rsidR="00A35A8A" w:rsidRPr="00497220" w:rsidRDefault="00E73EF8" w:rsidP="00B70010">
            <w:pPr>
              <w:pStyle w:val="NummerierteListe"/>
              <w:numPr>
                <w:ilvl w:val="0"/>
                <w:numId w:val="53"/>
              </w:numPr>
            </w:pPr>
            <w:r>
              <w:rPr>
                <w:noProof/>
                <w:lang w:eastAsia="de-CH"/>
              </w:rPr>
              <w:drawing>
                <wp:anchor distT="0" distB="0" distL="114300" distR="114300" simplePos="0" relativeHeight="251901440" behindDoc="0" locked="0" layoutInCell="1" allowOverlap="1" wp14:anchorId="0A1B9386" wp14:editId="5EF723FD">
                  <wp:simplePos x="0" y="0"/>
                  <wp:positionH relativeFrom="column">
                    <wp:posOffset>4328160</wp:posOffset>
                  </wp:positionH>
                  <wp:positionV relativeFrom="paragraph">
                    <wp:posOffset>-5080</wp:posOffset>
                  </wp:positionV>
                  <wp:extent cx="1659255" cy="1101090"/>
                  <wp:effectExtent l="0" t="0" r="0" b="3810"/>
                  <wp:wrapSquare wrapText="bothSides"/>
                  <wp:docPr id="352" name="Grafik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a:picLocks noChangeAspect="1"/>
                          </pic:cNvPicPr>
                        </pic:nvPicPr>
                        <pic:blipFill rotWithShape="1">
                          <a:blip r:embed="rId109" cstate="email">
                            <a:extLst>
                              <a:ext uri="{28A0092B-C50C-407E-A947-70E740481C1C}">
                                <a14:useLocalDpi xmlns:a14="http://schemas.microsoft.com/office/drawing/2010/main" val="0"/>
                              </a:ext>
                            </a:extLst>
                          </a:blip>
                          <a:srcRect/>
                          <a:stretch/>
                        </pic:blipFill>
                        <pic:spPr>
                          <a:xfrm>
                            <a:off x="0" y="0"/>
                            <a:ext cx="1659255" cy="1101090"/>
                          </a:xfrm>
                          <a:prstGeom prst="rect">
                            <a:avLst/>
                          </a:prstGeom>
                        </pic:spPr>
                      </pic:pic>
                    </a:graphicData>
                  </a:graphic>
                  <wp14:sizeRelH relativeFrom="margin">
                    <wp14:pctWidth>0</wp14:pctWidth>
                  </wp14:sizeRelH>
                  <wp14:sizeRelV relativeFrom="margin">
                    <wp14:pctHeight>0</wp14:pctHeight>
                  </wp14:sizeRelV>
                </wp:anchor>
              </w:drawing>
            </w:r>
            <w:r w:rsidR="00A35A8A" w:rsidRPr="00497220">
              <w:t xml:space="preserve">In unserer </w:t>
            </w:r>
            <w:r w:rsidR="00707EB1">
              <w:t>Literatura</w:t>
            </w:r>
            <w:r w:rsidR="00A35A8A" w:rsidRPr="00497220">
              <w:t>rbeit</w:t>
            </w:r>
            <w:r w:rsidR="000E0215">
              <w:t xml:space="preserve"> sollen alle Vorkommen des Begriffs </w:t>
            </w:r>
            <w:r w:rsidR="00927AAF" w:rsidRPr="00927AAF">
              <w:t>„</w:t>
            </w:r>
            <w:proofErr w:type="spellStart"/>
            <w:r w:rsidR="00927AAF" w:rsidRPr="00927AAF">
              <w:t>bolo’bolo</w:t>
            </w:r>
            <w:proofErr w:type="spellEnd"/>
            <w:r w:rsidR="00927AAF" w:rsidRPr="00927AAF">
              <w:t>“</w:t>
            </w:r>
            <w:r w:rsidR="00A35A8A" w:rsidRPr="00497220">
              <w:t xml:space="preserve"> kursiv </w:t>
            </w:r>
            <w:r w:rsidR="00740CD3" w:rsidRPr="00497220">
              <w:t xml:space="preserve">und </w:t>
            </w:r>
            <w:r w:rsidR="00882AF5" w:rsidRPr="00497220">
              <w:t xml:space="preserve">in der Schriftart </w:t>
            </w:r>
            <w:r w:rsidR="000E0215">
              <w:t xml:space="preserve">Bodoni MT </w:t>
            </w:r>
            <w:r w:rsidR="00A35A8A" w:rsidRPr="00497220">
              <w:t>geschrieben werden.</w:t>
            </w:r>
          </w:p>
          <w:p w:rsidR="00A35A8A" w:rsidRPr="00497220" w:rsidRDefault="00A35A8A" w:rsidP="00673332">
            <w:pPr>
              <w:pStyle w:val="Eingerckt"/>
              <w:rPr>
                <w:noProof/>
              </w:rPr>
            </w:pPr>
            <w:r w:rsidRPr="00497220">
              <w:rPr>
                <w:noProof/>
              </w:rPr>
              <w:t xml:space="preserve">Markieren Sie den ersten Ausdruck </w:t>
            </w:r>
            <w:r w:rsidR="000E0215">
              <w:rPr>
                <w:b/>
                <w:noProof/>
              </w:rPr>
              <w:t>bolo‘bolo</w:t>
            </w:r>
            <w:r w:rsidRPr="00497220">
              <w:rPr>
                <w:noProof/>
              </w:rPr>
              <w:t>.</w:t>
            </w:r>
          </w:p>
          <w:p w:rsidR="00882AF5" w:rsidRPr="00497220" w:rsidRDefault="00882AF5" w:rsidP="000E0215">
            <w:pPr>
              <w:pStyle w:val="Eingerckt"/>
              <w:rPr>
                <w:i/>
                <w:noProof/>
              </w:rPr>
            </w:pPr>
            <w:r w:rsidRPr="00497220">
              <w:rPr>
                <w:b/>
                <w:i/>
                <w:noProof/>
              </w:rPr>
              <w:t>Hinweis:</w:t>
            </w:r>
            <w:r w:rsidRPr="00497220">
              <w:rPr>
                <w:i/>
                <w:noProof/>
              </w:rPr>
              <w:t xml:space="preserve">. </w:t>
            </w:r>
            <w:r w:rsidR="000E0215">
              <w:rPr>
                <w:i/>
                <w:noProof/>
              </w:rPr>
              <w:t>Wenn die Schriftart Bodoni MT auf ihrem PC nicht verfügbar ist, dürfen Sie auch eine andere Schriftart verwenden.</w:t>
            </w:r>
          </w:p>
        </w:tc>
      </w:tr>
      <w:tr w:rsidR="00A35A8A" w:rsidRPr="00497220" w:rsidTr="00940602">
        <w:trPr>
          <w:cantSplit/>
        </w:trPr>
        <w:tc>
          <w:tcPr>
            <w:tcW w:w="9529" w:type="dxa"/>
          </w:tcPr>
          <w:p w:rsidR="00A35A8A" w:rsidRPr="00497220" w:rsidRDefault="00E73EF8" w:rsidP="00940602">
            <w:pPr>
              <w:pStyle w:val="NummerierteListe"/>
            </w:pPr>
            <w:r>
              <w:rPr>
                <w:noProof/>
                <w:lang w:eastAsia="de-CH"/>
              </w:rPr>
              <w:drawing>
                <wp:anchor distT="0" distB="0" distL="114300" distR="114300" simplePos="0" relativeHeight="251903488" behindDoc="0" locked="0" layoutInCell="1" allowOverlap="1" wp14:anchorId="4A2C9679" wp14:editId="2B957993">
                  <wp:simplePos x="0" y="0"/>
                  <wp:positionH relativeFrom="column">
                    <wp:posOffset>4269740</wp:posOffset>
                  </wp:positionH>
                  <wp:positionV relativeFrom="paragraph">
                    <wp:posOffset>0</wp:posOffset>
                  </wp:positionV>
                  <wp:extent cx="1629410" cy="1090930"/>
                  <wp:effectExtent l="0" t="0" r="8890" b="0"/>
                  <wp:wrapSquare wrapText="bothSides"/>
                  <wp:docPr id="356" name="Grafik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a:picLocks noChangeAspect="1"/>
                          </pic:cNvPicPr>
                        </pic:nvPicPr>
                        <pic:blipFill rotWithShape="1">
                          <a:blip r:embed="rId110" cstate="email">
                            <a:extLst>
                              <a:ext uri="{28A0092B-C50C-407E-A947-70E740481C1C}">
                                <a14:useLocalDpi xmlns:a14="http://schemas.microsoft.com/office/drawing/2010/main" val="0"/>
                              </a:ext>
                            </a:extLst>
                          </a:blip>
                          <a:srcRect/>
                          <a:stretch/>
                        </pic:blipFill>
                        <pic:spPr>
                          <a:xfrm>
                            <a:off x="0" y="0"/>
                            <a:ext cx="1629410" cy="1090930"/>
                          </a:xfrm>
                          <a:prstGeom prst="rect">
                            <a:avLst/>
                          </a:prstGeom>
                        </pic:spPr>
                      </pic:pic>
                    </a:graphicData>
                  </a:graphic>
                  <wp14:sizeRelH relativeFrom="margin">
                    <wp14:pctWidth>0</wp14:pctWidth>
                  </wp14:sizeRelH>
                  <wp14:sizeRelV relativeFrom="margin">
                    <wp14:pctHeight>0</wp14:pctHeight>
                  </wp14:sizeRelV>
                </wp:anchor>
              </w:drawing>
            </w:r>
            <w:r w:rsidR="00A35A8A" w:rsidRPr="00497220">
              <w:t xml:space="preserve">Verwenden Sie das Icon </w:t>
            </w:r>
            <w:r w:rsidR="00122DE4">
              <w:rPr>
                <w:noProof/>
                <w:lang w:eastAsia="de-CH"/>
              </w:rPr>
              <w:drawing>
                <wp:inline distT="0" distB="0" distL="0" distR="0" wp14:anchorId="2065B92C" wp14:editId="797D8C5F">
                  <wp:extent cx="218440" cy="211455"/>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18440" cy="211455"/>
                          </a:xfrm>
                          <a:prstGeom prst="rect">
                            <a:avLst/>
                          </a:prstGeom>
                          <a:noFill/>
                          <a:ln>
                            <a:noFill/>
                          </a:ln>
                        </pic:spPr>
                      </pic:pic>
                    </a:graphicData>
                  </a:graphic>
                </wp:inline>
              </w:drawing>
            </w:r>
            <w:r w:rsidR="00A35A8A" w:rsidRPr="00497220">
              <w:t xml:space="preserve"> auf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Start – Schriftart</w:t>
            </w:r>
            <w:r w:rsidR="00A35A8A" w:rsidRPr="00497220">
              <w:t>, um diese Zeichen kursiv z</w:t>
            </w:r>
            <w:r w:rsidR="00740CD3" w:rsidRPr="00497220">
              <w:t xml:space="preserve">u formatieren. Wählen Sie zudem die Schriftart </w:t>
            </w:r>
            <w:r w:rsidR="000E0215">
              <w:t>Bodoni MT</w:t>
            </w:r>
            <w:r w:rsidR="00882AF5" w:rsidRPr="00497220">
              <w:t>.</w:t>
            </w:r>
          </w:p>
          <w:p w:rsidR="00A35A8A" w:rsidRPr="00497220" w:rsidRDefault="00A35A8A" w:rsidP="00940602">
            <w:pPr>
              <w:pStyle w:val="Eingerckt"/>
              <w:rPr>
                <w:noProof/>
              </w:rPr>
            </w:pPr>
            <w:r w:rsidRPr="00497220">
              <w:rPr>
                <w:noProof/>
              </w:rPr>
              <w:t>Diesem Vorgehen sagt man "direktes Formatieren". Sie sollten es nur in Ausnahmefällen anwenden!</w:t>
            </w:r>
          </w:p>
        </w:tc>
      </w:tr>
      <w:tr w:rsidR="00A35A8A" w:rsidRPr="00497220" w:rsidTr="00940602">
        <w:trPr>
          <w:cantSplit/>
        </w:trPr>
        <w:tc>
          <w:tcPr>
            <w:tcW w:w="9529" w:type="dxa"/>
          </w:tcPr>
          <w:p w:rsidR="00A35A8A" w:rsidRPr="00497220" w:rsidRDefault="00E73EF8" w:rsidP="00940602">
            <w:pPr>
              <w:pStyle w:val="NummerierteListe"/>
            </w:pPr>
            <w:r w:rsidRPr="00E73EF8">
              <w:rPr>
                <w:noProof/>
                <w:szCs w:val="18"/>
                <w:lang w:eastAsia="de-CH"/>
              </w:rPr>
              <mc:AlternateContent>
                <mc:Choice Requires="wpg">
                  <w:drawing>
                    <wp:anchor distT="0" distB="0" distL="114300" distR="114300" simplePos="0" relativeHeight="251905536" behindDoc="0" locked="0" layoutInCell="1" allowOverlap="1" wp14:anchorId="607F0BF9" wp14:editId="04FB4C37">
                      <wp:simplePos x="0" y="0"/>
                      <wp:positionH relativeFrom="column">
                        <wp:posOffset>4267835</wp:posOffset>
                      </wp:positionH>
                      <wp:positionV relativeFrom="paragraph">
                        <wp:posOffset>-2540</wp:posOffset>
                      </wp:positionV>
                      <wp:extent cx="1617980" cy="2027555"/>
                      <wp:effectExtent l="0" t="0" r="20320" b="0"/>
                      <wp:wrapSquare wrapText="bothSides"/>
                      <wp:docPr id="357" name="Gruppieren 357"/>
                      <wp:cNvGraphicFramePr/>
                      <a:graphic xmlns:a="http://schemas.openxmlformats.org/drawingml/2006/main">
                        <a:graphicData uri="http://schemas.microsoft.com/office/word/2010/wordprocessingGroup">
                          <wpg:wgp>
                            <wpg:cNvGrpSpPr/>
                            <wpg:grpSpPr>
                              <a:xfrm>
                                <a:off x="0" y="0"/>
                                <a:ext cx="1617980" cy="2027555"/>
                                <a:chOff x="2200275" y="152400"/>
                                <a:chExt cx="1181100" cy="1600200"/>
                              </a:xfrm>
                            </wpg:grpSpPr>
                            <pic:pic xmlns:pic="http://schemas.openxmlformats.org/drawingml/2006/picture">
                              <pic:nvPicPr>
                                <pic:cNvPr id="361" name="Grafik 361"/>
                                <pic:cNvPicPr>
                                  <a:picLocks noChangeAspect="1"/>
                                </pic:cNvPicPr>
                              </pic:nvPicPr>
                              <pic:blipFill rotWithShape="1">
                                <a:blip r:embed="rId112" cstate="email">
                                  <a:extLst>
                                    <a:ext uri="{28A0092B-C50C-407E-A947-70E740481C1C}">
                                      <a14:useLocalDpi xmlns:a14="http://schemas.microsoft.com/office/drawing/2010/main" val="0"/>
                                    </a:ext>
                                  </a:extLst>
                                </a:blip>
                                <a:srcRect/>
                                <a:stretch/>
                              </pic:blipFill>
                              <pic:spPr>
                                <a:xfrm>
                                  <a:off x="2200275" y="152400"/>
                                  <a:ext cx="1181100" cy="1600200"/>
                                </a:xfrm>
                                <a:prstGeom prst="rect">
                                  <a:avLst/>
                                </a:prstGeom>
                              </pic:spPr>
                            </pic:pic>
                            <wps:wsp>
                              <wps:cNvPr id="363" name="Ellipse 363"/>
                              <wps:cNvSpPr/>
                              <wps:spPr>
                                <a:xfrm>
                                  <a:off x="2724150" y="409575"/>
                                  <a:ext cx="314325" cy="295275"/>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4" name="Ellipse 364"/>
                              <wps:cNvSpPr/>
                              <wps:spPr>
                                <a:xfrm>
                                  <a:off x="2818425" y="1142025"/>
                                  <a:ext cx="562950" cy="477225"/>
                                </a:xfrm>
                                <a:prstGeom prst="ellipse">
                                  <a:avLst/>
                                </a:prstGeom>
                                <a:noFill/>
                                <a:ln w="25400" cap="flat" cmpd="sng" algn="ctr">
                                  <a:solidFill>
                                    <a:srgbClr val="FF0000"/>
                                  </a:solidFill>
                                  <a:prstDash val="solid"/>
                                </a:ln>
                                <a:effectLst/>
                              </wps:spPr>
                              <wps:txbx>
                                <w:txbxContent>
                                  <w:p w:rsidR="00001EF6" w:rsidRDefault="00001EF6" w:rsidP="00E73EF8"/>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357" o:spid="_x0000_s1032" style="position:absolute;left:0;text-align:left;margin-left:336.05pt;margin-top:-.2pt;width:127.4pt;height:159.65pt;z-index:251905536;mso-width-relative:margin;mso-height-relative:margin" coordorigin="22002,1524" coordsize="11811,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">
                      <v:shape id="Grafik 361" o:spid="_x0000_s1033" type="#_x0000_t75" style="position:absolute;left:22002;top:1524;width:11811;height:16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E9dXGAAAA3AAAAA8AAABkcnMvZG93bnJldi54bWxEj0FrwkAUhO8F/8PyBG91YwRTUlepglgo&#10;ItpeenvNPpPU7Nuwu42pv75bEDwOM/MNM1/2phEdOV9bVjAZJyCIC6trLhV8vG8en0D4gKyxsUwK&#10;fsnDcjF4mGOu7YUP1B1DKSKEfY4KqhDaXEpfVGTQj21LHL2TdQZDlK6U2uElwk0j0ySZSYM1x4UK&#10;W1pXVJyPP0ZB9t1l09XuvM/S05fbbq/pZ3gzSo2G/csziEB9uIdv7VetYDqbwP+ZeATk4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kT11cYAAADcAAAADwAAAAAAAAAAAAAA&#10;AACfAgAAZHJzL2Rvd25yZXYueG1sUEsFBgAAAAAEAAQA9wAAAJIDAAAAAA==&#10;">
                        <v:imagedata r:id="rId113" o:title=""/>
                        <v:path arrowok="t"/>
                      </v:shape>
                      <v:oval id="Ellipse 363" o:spid="_x0000_s1034" style="position:absolute;left:27241;top:4095;width:3143;height:2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elsQA&#10;AADcAAAADwAAAGRycy9kb3ducmV2LnhtbESPzWrCQBSF9wXfYbhCd3VibEKJjqERClpXtaXrS+aa&#10;BDN3QmaaRJ++UxC6PJyfj7PJJ9OKgXrXWFawXEQgiEurG64UfH2+Pb2AcB5ZY2uZFFzJQb6dPWww&#10;03bkDxpOvhJhhF2GCmrvu0xKV9Zk0C1sRxy8s+0N+iD7SuoexzBuWhlHUSoNNhwINXa0q6m8nH5M&#10;4B6L5zj+jovk0t5273hOOm0PSj3Op9c1CE+T/w/f23utYJWu4O9MO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sXpbEAAAA3AAAAA8AAAAAAAAAAAAAAAAAmAIAAGRycy9k&#10;b3ducmV2LnhtbFBLBQYAAAAABAAEAPUAAACJAwAAAAA=&#10;" filled="f" strokecolor="red" strokeweight="2pt"/>
                      <v:oval id="Ellipse 364" o:spid="_x0000_s1035" style="position:absolute;left:28184;top:11420;width:5629;height:4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XG4sIA&#10;AADcAAAADwAAAGRycy9kb3ducmV2LnhtbESPS4vCMBSF98L8h3AH3GlqfSDVKKMg+Fj5wPWlubbF&#10;5qY0Ga3+eiMILg/n8XGm88aU4ka1Kywr6HUjEMSp1QVnCk7HVWcMwnlkjaVlUvAgB/PZT2uKibZ3&#10;3tPt4DMRRtglqCD3vkqkdGlOBl3XVsTBu9jaoA+yzqSu8R7GTSnjKBpJgwUHQo4VLXNKr4d/E7i7&#10;xSCOz/FieC2fyy1ehpW2G6Xav83fBISnxn/Dn/ZaK+iPBvA+E46An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xcbiwgAAANwAAAAPAAAAAAAAAAAAAAAAAJgCAABkcnMvZG93&#10;bnJldi54bWxQSwUGAAAAAAQABAD1AAAAhwMAAAAA&#10;" filled="f" strokecolor="red" strokeweight="2pt">
                        <v:textbox>
                          <w:txbxContent>
                            <w:p w:rsidR="001073F2" w:rsidRDefault="001073F2" w:rsidP="00E73EF8"/>
                          </w:txbxContent>
                        </v:textbox>
                      </v:oval>
                      <w10:wrap type="square"/>
                    </v:group>
                  </w:pict>
                </mc:Fallback>
              </mc:AlternateContent>
            </w:r>
            <w:r w:rsidR="00A35A8A" w:rsidRPr="00497220">
              <w:t>Um nun eine eigene Formatvorlage für Formel-Ausdrücke herzustellen, gehen Sie folgendermassen vor:</w:t>
            </w:r>
          </w:p>
          <w:p w:rsidR="00A35A8A" w:rsidRPr="00497220" w:rsidRDefault="00A35A8A" w:rsidP="0006365B">
            <w:pPr>
              <w:pStyle w:val="Aufzhlungszeichen2"/>
              <w:rPr>
                <w:noProof/>
              </w:rPr>
            </w:pPr>
            <w:r w:rsidRPr="00497220">
              <w:rPr>
                <w:noProof/>
              </w:rPr>
              <w:t>Achten Sie darauf, dass d</w:t>
            </w:r>
            <w:r w:rsidR="004526B2">
              <w:rPr>
                <w:noProof/>
              </w:rPr>
              <w:t>er</w:t>
            </w:r>
            <w:r w:rsidRPr="00497220">
              <w:rPr>
                <w:noProof/>
              </w:rPr>
              <w:t xml:space="preserve"> </w:t>
            </w:r>
            <w:r w:rsidR="004526B2">
              <w:rPr>
                <w:noProof/>
              </w:rPr>
              <w:t xml:space="preserve">Begriff </w:t>
            </w:r>
            <w:r w:rsidRPr="00497220">
              <w:rPr>
                <w:noProof/>
              </w:rPr>
              <w:t>nach wie vor markiert und richtig formatiert ist</w:t>
            </w:r>
            <w:r w:rsidR="00F50DEC">
              <w:rPr>
                <w:noProof/>
              </w:rPr>
              <w:t>.</w:t>
            </w:r>
          </w:p>
          <w:p w:rsidR="00A35A8A" w:rsidRPr="00497220" w:rsidRDefault="00A35A8A" w:rsidP="0006365B">
            <w:pPr>
              <w:pStyle w:val="Aufzhlungszeichen2"/>
              <w:rPr>
                <w:noProof/>
              </w:rPr>
            </w:pPr>
            <w:r w:rsidRPr="00497220">
              <w:rPr>
                <w:noProof/>
              </w:rPr>
              <w:t xml:space="preserve">Klicken Sie auf </w:t>
            </w:r>
            <w:r w:rsidR="00122DE4">
              <w:rPr>
                <w:noProof/>
                <w:lang w:eastAsia="de-CH"/>
              </w:rPr>
              <w:drawing>
                <wp:inline distT="0" distB="0" distL="0" distR="0" wp14:anchorId="37A79E04" wp14:editId="3465D699">
                  <wp:extent cx="143510" cy="191135"/>
                  <wp:effectExtent l="0" t="0" r="889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43510" cy="191135"/>
                          </a:xfrm>
                          <a:prstGeom prst="rect">
                            <a:avLst/>
                          </a:prstGeom>
                          <a:noFill/>
                          <a:ln>
                            <a:noFill/>
                          </a:ln>
                        </pic:spPr>
                      </pic:pic>
                    </a:graphicData>
                  </a:graphic>
                </wp:inline>
              </w:drawing>
            </w:r>
            <w:r w:rsidRPr="00497220">
              <w:rPr>
                <w:noProof/>
              </w:rPr>
              <w:t xml:space="preserve"> rechts unten in den Schnellformatvorlagen und wählen Sie </w:t>
            </w:r>
            <w:r w:rsidRPr="00497220">
              <w:rPr>
                <w:rStyle w:val="SchaltflcheZchn"/>
              </w:rPr>
              <w:t>Auswahl als neue Schnel</w:t>
            </w:r>
            <w:r w:rsidR="004526B2">
              <w:rPr>
                <w:rStyle w:val="SchaltflcheZchn"/>
              </w:rPr>
              <w:t>l</w:t>
            </w:r>
            <w:r w:rsidRPr="00497220">
              <w:rPr>
                <w:rStyle w:val="SchaltflcheZchn"/>
              </w:rPr>
              <w:t>formatvorlage speichern</w:t>
            </w:r>
            <w:r w:rsidRPr="00497220">
              <w:rPr>
                <w:noProof/>
              </w:rPr>
              <w:t>.</w:t>
            </w:r>
          </w:p>
        </w:tc>
      </w:tr>
      <w:tr w:rsidR="00A35A8A" w:rsidRPr="00497220" w:rsidTr="001D572D">
        <w:trPr>
          <w:cantSplit/>
        </w:trPr>
        <w:tc>
          <w:tcPr>
            <w:tcW w:w="9529" w:type="dxa"/>
            <w:tcBorders>
              <w:bottom w:val="dotted" w:sz="4" w:space="0" w:color="auto"/>
            </w:tcBorders>
          </w:tcPr>
          <w:p w:rsidR="00A35A8A" w:rsidRPr="00497220" w:rsidRDefault="00A35A8A" w:rsidP="00F50DEC">
            <w:pPr>
              <w:pStyle w:val="Schaltflche2"/>
              <w:rPr>
                <w:lang w:eastAsia="de-CH"/>
              </w:rPr>
            </w:pPr>
            <w:r w:rsidRPr="00497220">
              <w:rPr>
                <w:lang w:eastAsia="de-CH"/>
              </w:rPr>
              <w:lastRenderedPageBreak/>
              <w:t xml:space="preserve">Im Fenster </w:t>
            </w:r>
            <w:r w:rsidRPr="00497220">
              <w:rPr>
                <w:rStyle w:val="Fenstertitel"/>
              </w:rPr>
              <w:t>Neue Formatvorlage von Formatierung erstellen</w:t>
            </w:r>
            <w:r w:rsidRPr="00497220">
              <w:t xml:space="preserve"> </w:t>
            </w:r>
            <w:r w:rsidRPr="00497220">
              <w:rPr>
                <w:lang w:eastAsia="de-CH"/>
              </w:rPr>
              <w:t xml:space="preserve">geben Sie der Formatvorlage einen möglichst treffenden Namen, z.B. </w:t>
            </w:r>
            <w:proofErr w:type="spellStart"/>
            <w:r w:rsidR="001D572D" w:rsidRPr="005A78F6">
              <w:t>UtopieBezeichnung</w:t>
            </w:r>
            <w:proofErr w:type="spellEnd"/>
            <w:r w:rsidRPr="00497220">
              <w:rPr>
                <w:lang w:eastAsia="de-CH"/>
              </w:rPr>
              <w:t>.</w:t>
            </w:r>
          </w:p>
          <w:p w:rsidR="00A35A8A" w:rsidRPr="00497220" w:rsidRDefault="00A35A8A" w:rsidP="00F50DEC">
            <w:pPr>
              <w:pStyle w:val="NummerierteListe"/>
              <w:rPr>
                <w:b/>
                <w:lang w:eastAsia="de-CH"/>
              </w:rPr>
            </w:pPr>
            <w:r w:rsidRPr="00497220">
              <w:rPr>
                <w:lang w:eastAsia="de-CH"/>
              </w:rPr>
              <w:t xml:space="preserve">Klicken Sie danach aber </w:t>
            </w:r>
            <w:r w:rsidRPr="00497220">
              <w:rPr>
                <w:b/>
                <w:lang w:eastAsia="de-CH"/>
              </w:rPr>
              <w:t>nicht</w:t>
            </w:r>
            <w:r w:rsidRPr="00497220">
              <w:rPr>
                <w:lang w:eastAsia="de-CH"/>
              </w:rPr>
              <w:t xml:space="preserve"> auf </w:t>
            </w:r>
            <w:r w:rsidRPr="00497220">
              <w:rPr>
                <w:rStyle w:val="SchaltflcheZchn"/>
              </w:rPr>
              <w:t> </w:t>
            </w:r>
            <w:proofErr w:type="gramStart"/>
            <w:r w:rsidRPr="00F50DEC">
              <w:rPr>
                <w:rStyle w:val="SchaltflcheZchn"/>
                <w:rFonts w:cs="Calibri"/>
              </w:rPr>
              <w:t>OK</w:t>
            </w:r>
            <w:r w:rsidRPr="00497220">
              <w:rPr>
                <w:rStyle w:val="SchaltflcheZchn"/>
              </w:rPr>
              <w:t> </w:t>
            </w:r>
            <w:r w:rsidRPr="00497220">
              <w:rPr>
                <w:lang w:eastAsia="de-CH"/>
              </w:rPr>
              <w:t>,</w:t>
            </w:r>
            <w:proofErr w:type="gramEnd"/>
            <w:r w:rsidRPr="00497220">
              <w:rPr>
                <w:lang w:eastAsia="de-CH"/>
              </w:rPr>
              <w:t xml:space="preserve"> </w:t>
            </w:r>
            <w:r w:rsidRPr="005A78F6">
              <w:rPr>
                <w:lang w:eastAsia="de-CH"/>
              </w:rPr>
              <w:t xml:space="preserve">sondern </w:t>
            </w:r>
            <w:r w:rsidRPr="005753E4">
              <w:rPr>
                <w:lang w:eastAsia="de-CH"/>
              </w:rPr>
              <w:t xml:space="preserve">auf </w:t>
            </w:r>
            <w:r w:rsidRPr="005753E4">
              <w:rPr>
                <w:rStyle w:val="SchaltflcheZchn"/>
              </w:rPr>
              <w:t> Ändern… </w:t>
            </w:r>
            <w:r w:rsidRPr="005753E4">
              <w:rPr>
                <w:lang w:eastAsia="de-CH"/>
              </w:rPr>
              <w:t>.</w:t>
            </w:r>
          </w:p>
          <w:p w:rsidR="00134A0A" w:rsidRPr="00497220" w:rsidRDefault="001D572D" w:rsidP="00134A0A">
            <w:pPr>
              <w:pStyle w:val="Eingerckt"/>
              <w:rPr>
                <w:lang w:eastAsia="de-CH"/>
              </w:rPr>
            </w:pPr>
            <w:r w:rsidRPr="001D572D">
              <w:rPr>
                <w:noProof/>
                <w:szCs w:val="18"/>
                <w:lang w:eastAsia="de-CH"/>
              </w:rPr>
              <mc:AlternateContent>
                <mc:Choice Requires="wpg">
                  <w:drawing>
                    <wp:anchor distT="0" distB="0" distL="114300" distR="114300" simplePos="0" relativeHeight="251907584" behindDoc="0" locked="0" layoutInCell="1" allowOverlap="1" wp14:anchorId="41E66893" wp14:editId="3F46A3B2">
                      <wp:simplePos x="0" y="0"/>
                      <wp:positionH relativeFrom="column">
                        <wp:posOffset>2610485</wp:posOffset>
                      </wp:positionH>
                      <wp:positionV relativeFrom="paragraph">
                        <wp:posOffset>-701675</wp:posOffset>
                      </wp:positionV>
                      <wp:extent cx="3361690" cy="1713865"/>
                      <wp:effectExtent l="0" t="0" r="0" b="19685"/>
                      <wp:wrapSquare wrapText="bothSides"/>
                      <wp:docPr id="365" name="Gruppieren 365"/>
                      <wp:cNvGraphicFramePr/>
                      <a:graphic xmlns:a="http://schemas.openxmlformats.org/drawingml/2006/main">
                        <a:graphicData uri="http://schemas.microsoft.com/office/word/2010/wordprocessingGroup">
                          <wpg:wgp>
                            <wpg:cNvGrpSpPr/>
                            <wpg:grpSpPr>
                              <a:xfrm>
                                <a:off x="0" y="0"/>
                                <a:ext cx="3361690" cy="1713865"/>
                                <a:chOff x="180000" y="257388"/>
                                <a:chExt cx="3361905" cy="1714287"/>
                              </a:xfrm>
                            </wpg:grpSpPr>
                            <pic:pic xmlns:pic="http://schemas.openxmlformats.org/drawingml/2006/picture">
                              <pic:nvPicPr>
                                <pic:cNvPr id="434" name="Grafik 434"/>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a:off x="180000" y="257388"/>
                                  <a:ext cx="3361905" cy="1704762"/>
                                </a:xfrm>
                                <a:prstGeom prst="rect">
                                  <a:avLst/>
                                </a:prstGeom>
                              </pic:spPr>
                            </pic:pic>
                            <wps:wsp>
                              <wps:cNvPr id="435" name="Ellipse 435"/>
                              <wps:cNvSpPr/>
                              <wps:spPr>
                                <a:xfrm>
                                  <a:off x="1885950" y="1485900"/>
                                  <a:ext cx="819150" cy="485775"/>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365" o:spid="_x0000_s1026" style="position:absolute;margin-left:205.55pt;margin-top:-55.25pt;width:264.7pt;height:134.95pt;z-index:251907584" coordorigin="1800,2573" coordsize="33619,17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BAQEAAyNDUAP///w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gICAAEBAQADI0NQA////&#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CAgIAAQEBAAMjQ1AD///8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ICAgABAQEAAyNDUAP///w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gICAAEBAQADI0NQA////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CAgIAAQEBAAMjQ&#10;1AD///8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ICAgABAQEAAyNDUAP///w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gICAAEBAQADI0NQA////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CAgIAAQEBAAMjQ1AD///8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CAgIAAgICAAICAgACAgIAAgICAAICAgACAgIAAgICAAICAgACAgIAAgICAAICAgACAgIAAgICA&#10;AICAgACAgIAAgICAAEBAQADI0NQAyNDUAMjQ1ADI0NQAyNDUAMjQ1ADI0NQAyNDUAMjQ1AD///8A&#10;gICAAICAgACAgIAAgICAAICAgACAgIAAgICAAICAgACAgIAAgICAAICAgACAgIAAgICAAICAgACA&#10;gIA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EBAQADI0NQAyNDUAMjQ1ADI0NQAyNDUAMjQ1ADI0NQAgICAAEBAQADI0NQA////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AAAAAD/&#10;//8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BAQEAAAAAAAMjQ1ADI0NQAyNDUAMjQ1ADI0NQAyNDUAMjQ1ADI0NQAyNDUAP///w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CAgIAA&#10;QEBAAMjQ1ADI0NQAyNDUAMjQ1ADI0NQAyNDUAMjQ1ADI0NQAyNDUAP///w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CAgIAAQEBAAMjQ&#10;1ADI0NQAyNDUAMjQ1ADI0NQAyNDUAMjQ1ACAgIAAQEBAAMjQ1AD///8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AAAAAP///w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gICAAEBAQAAAAAAAyNDU&#10;AMjQ1ADI0NQAyNDUAMjQ1ADI0NQAyNDUAMjQ1ADI0NQA////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ICAgABAQEAAyNDUAMjQ1ADI&#10;0NQAyNDUAMjQ1ADI0NQAyNDUAMjQ1ADI0NQA////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ICAgABAQEAAyNDUAMjQ1ADI0NQAyNDU&#10;AMjQ1ADI0NQAyNDUAICAgABAQEAAyNDUAP///w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AAAAAA////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CAgIAAQEBAAAAAAADI0NQAyNDUAMjQ1ADI0NQA&#10;yNDUAMjQ1ADI0NQAyNDUAMjQ1AD///8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gICAAEBAQADI0NQAyNDUAMjQ1ADI0NQAyNDUAMjQ&#10;1ADI0NQAyNDUAMjQ1AD///8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gICAAEBAQADI0NQAyNDUAMjQ1ADI0NQAyNDUAMjQ1ADI0NQA&#10;gICAAEBAQADI0NQA////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AAAAAD///8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ICAgABAQEAAAAAAAMjQ1ADI0NQAyNDUAMjQ1ADI0NQAyNDUAMjQ1ADI&#10;0NQAyNDUAP///w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CAgIAAQEBAAMjQ1ADI0NQAyNDUAMjQ1ADI0NQAyNDUAMjQ1ADI0NQAyNDU&#10;AP///w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CAgIAAQEBAAMjQ1ADI0NQAyNDUAMjQ1ADI0NQAyNDUAMjQ1ACAgIAAQEBAAMjQ1AD/&#10;//8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AAAAAP///w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ICAgABA&#10;QEAAyNDUAMjQ1ADI0NQAyNDUAMjQ1ADI0NQAyNDUAICAgABAQEAAyNDUAP///w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AAAAAA////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CAgIAAQEBAAAAA&#10;AADI0NQAyNDUAMjQ1ADI0NQAyNDUAMjQ1ADI0NQAyNDUAMjQ1AD///8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gICAAEBAQADI0NQA&#10;yNDUAMjQ1ADI0NQAyNDUAMjQ1ADI0NQAyNDUAMjQ1AD///8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gICAAEBAQADI0NQAyNDUAMjQ&#10;1ADI0NQAyNDUAMjQ1ADI0NQAgICAAEBAQADI0NQA////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AAAAAA////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AAAAAD///8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ICAgABAQEAAAAAAAMjQ1ADI0NQAyNDUAMjQ&#10;1ADI0NQAyNDUAMjQ1ADI0NQAyNDUAP///wDI0NQAyNDUAMjQ1ADI0NQAyNDUAMjQ1ADI0NQAyNDU&#10;AMjQ1ADI0NQAyNDUAMjQ1ADI0NQAAAAAAMjQ1ADI0NQAAAAA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CAgIAAQEBAAMjQ1ADI0NQAyNDUAMjQ1ADI0NQA&#10;yNDUAMjQ1ADI0NQAyNDUAP///w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CAgIAAQEBAAMjQ1ADI0NQAyNDUAMjQ1ADI0NQAyNDUAMjQ&#10;1ACAgIAAQEBAAMjQ1AD///8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AAAAAP///w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gICAAEBAQAAAAAAAyNDUAMjQ1ADI0NQAyNDUAMjQ1ADI0NQAyNDU&#10;AMjQ1ADI0NQA////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ICAgABAQEAAyNDUAMjQ1ADI0NQAyNDUAMjQ1ADI0NQAyNDUAMjQ1ADI&#10;0NQA////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ICAgABAQEAAyNDUAMjQ1ADI0NQAyNDUAMjQ1ADI0NQAyNDUAICAgABAQEAAyNDU&#10;AP///w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AAAAAA////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CAgIAAQEBAAAAAAADI0NQAyNDUAMjQ1ADI0NQAyNDUAMjQ1ADI0NQAyNDUAMjQ1AD///8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gICAAEBAQADI0NQAyNDUAMjQ1ADI0NQAyNDUAMjQ1ADI0NQAyNDUAMjQ1AD///8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gICA&#10;AEBAQADI0NQAyNDUAMjQ1ADI0NQAyNDUAMjQ1ADI0NQAgICAAEBAQADI0NQA////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AAAAAD///8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ICAgABAQEAA&#10;AAAAAMjQ1ADI0NQAyNDUAMjQ1ADI0NQAyNDUAMjQ1ADI0NQAyNDUAP///w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CAgIAAQEBAAMjQ&#10;1ADI0NQAyNDUAMjQ1ADI0NQAyNDUAMjQ1ADI0NQAyNDUAP///w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CAgIAAQEBAAMjQ1ADI0NQA&#10;yNDUAMjQ1ADI0NQAyNDUAMjQ1ACAgIAAQEBAAMjQ1AD///8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ICAgABAQEAAyNDUAMjQ1ADI0NQAyNDU&#10;AMjQ1ADI0NQAyNDUAMjQ1ADI0NQA////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ICAgABAQEAAyNDUAMjQ1ADI0NQAyNDUAMjQ1ADI&#10;0NQAyNDUAICAgABAQEAAyNDUAP///w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CAgIAAQEBAAMjQ1AD///8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ICAgABAQEAAyNDUAP///w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gICAAEBAQADI0NQA////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CA&#10;gIAAQEBAAMjQ1AD///8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ICAgABAQEAAyNDUAP//&#10;/w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gICAAEBAQADI0NQA////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CAgIAAQEBAAMjQ1AD///8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ICAgABAQEAAyNDUAP///w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gICAAEBAQADI&#10;0NQA////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CAgIAAQEBAAMjQ1AD///8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ICAgABAQEAAyNDUAP///wDI0NQAyNDUAMjQ1ADI0NQAyNDU&#10;AMjQ1ADI0NQ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I0NQAyNDUAMjQ1ADI0NQAyNDU&#10;AMjQ1ADI0NQAgICAAEBAQADI0NQA////AMjQ1ADI0NQAyNDUAMjQ1ADI0NQAyNDUAMjQ1A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CqqqoA////AP///wDI&#10;0NQAyNDUAMjQ1ADI0NQAyNDUAMjQ1ADI0NQAgICAAEBAQADI0NQA////AMjQ1ADI0NQAyNDUAMjQ&#10;1ADI0NQAyNDUAMjQ1AD///8A////AKqqqg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KqqqgD///8A////AMjQ1ADI0NQAyNDUAMjQ&#10;1ADI0NQAyNDUAMjQ1ACAgIAAQEBAAMjQ1AD///8AyNDUAMjQ1ADI0NQAyNDUAMjQ1ADI0NQAyNDU&#10;AP///wD///8Aqqqq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qqqqAP///wD///8AyNDUAMjQ1ADI0NQAyNDUAMjQ1ADI0NQAyNDU&#10;AICAgABAQEAAyNDUAP///wDI0NQAyNDUAMjQ1ADI0NQAyNDUAMjQ1ADI0NQA////AP///wCqqqo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CqqqoA////AP///wDI0NQAyNDUAMjQ1ADI0NQAyNDUAMjQ1ADI0NQAgICAAEBAQADI0NQA&#10;////AMjQ1ADI0NQAyNDUAMjQ1ADI0NQAyNDUAMjQ1AD///8A////AKqqqg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KqqqgD///8A&#10;////AMjQ1ADI0NQAyNDUAMjQ1ADI0NQAyNDUAMjQ1ACAgIAAQEBAAMjQ1AD///8AyNDUAMjQ1ADI&#10;0NQAyNDUAMjQ1ADI0NQAyNDUAP///wD///8Aqqqq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qqqqAP///wD///8AyNDUAMjQ1ADI&#10;0NQAyNDUAMjQ1ADI0NQAyNDUAICAgABAQEAAyNDUAP///wDI0NQAyNDUAMjQ1ADI0NQAyNDUAMjQ&#10;1ADI0NQA////AP///wCqqqo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CqqqoA////AP///wDI0NQAyNDUAMjQ1ADI0NQAyNDUAMjQ&#10;1ADI0NQAgICAAEBAQADI0NQA////AMjQ1ADI0NQAyNDUAMjQ1ADI0NQAyNDUAMjQ1AD///8A////&#10;AKqqqg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KqqqgD///8A////AMjQ1ADI0NQAyNDUAMjQ1ADI0NQAyNDUAMjQ1ACAgIAAQEBA&#10;AMjQ1AD///8AyNDUAMjQ1ADI0NQAyNDUAMjQ1ADI0NQAyNDUAP///wD///8Aqqqq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qqqq&#10;AP///wD///8AyNDUAMjQ1ADI0NQAyNDUAMjQ1ADI0NQAyNDUAICAgABAQEAAyNDUAP///wDI0NQA&#10;yNDUAMjQ1ADI0NQAyNDUAMjQ1ADI0NQA////AP///wCqqqo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CqqqoA////AP///wDI0NQA&#10;yNDUAMjQ1ADI0NQAyNDUAMjQ1ADI0NQAgICAAEBAQADI0NQA////AMjQ1ADI0NQAyNDUAMjQ1ADI&#10;0NQAyNDUAMjQ1AD///8A////AKqqqg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KqqqgD///8A////AMjQ1ADI0NQAyNDUAMjQ1ADI&#10;0NQAyNDUAMjQ1ACAgIAAQEBAAMjQ1AD///8AyNDUAMjQ1ADI0NQAyNDUAMjQ1ADI0NQAyNDUAP//&#10;/wD///8Aqqqq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qqqqAP///wD///8AyNDUAMjQ1ADI0NQAyNDUAMjQ1ADI0NQAyNDUAICA&#10;gABAQEAAyNDUAP///wDI0NQAyNDUAMjQ1ADI0NQAyNDUAMjQ1ADI0NQA////AP///wCqqqo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qqqqAP///wD/&#10;//8AyNDUAMjQ1ADI0NQAyNDUAMjQ1ADI0NQAyNDUAICAgABAQEAAyNDUAP///wDI0NQAyNDUAMjQ&#10;1ADI0NQAyNDUAMjQ1ADI0NQA////AP///wCqqqo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CqqqoA////AP///wDI0NQAyNDUAMjQ&#10;1ADI0NQAyNDUAMjQ1ADI0NQAgICAAEBAQADI0NQA////AMjQ1ADI0NQAyNDUAMjQ1ADI0NQAyNDU&#10;AMjQ1AD///8A////AKqqqg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KqqqgD///8A////AMjQ1ADI0NQAyNDUAMjQ1ADI0NQAyNDU&#10;AMjQ1ACAgIAAQEBAAMjQ1AD///8AyNDUAMjQ1ADI0NQAyNDUAMjQ1ADI0NQAyNDUAP///wD///8A&#10;qqqq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qqqqAP///wD///8AyNDUAMjQ1ADI0NQAyNDUAMjQ1ADI0NQAyNDUAICAgABAQEAA&#10;yNDUAP///wDI0NQAyNDUAMjQ1ADI0NQAyNDUAMjQ1ADI0NQA////AP///wCqqqo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CqqqoA&#10;////AP///wDI0NQAyNDUAMjQ1ADI0NQAyNDUAMjQ1ADI0NQAgICAAEBAQADI0NQA////AMjQ1ADI&#10;0NQAyNDUAMjQ1ADI0NQAyNDUAMjQ1AD///8A////AKqqqg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KqqqgD///8A////AMjQ1ADI&#10;0NQAyNDUAMjQ1ADI0NQAyNDUAMjQ1ACAgIAAQEBAAMjQ1AD///8AyNDUAMjQ1ADI0NQAyNDUAMjQ&#10;1ADI0NQAyNDUAP///wD///8Aqqqq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qqqqAP///wD///8AyNDUAMjQ1ADI0NQAyNDUAMjQ&#10;1ADI0NQAyNDUAICAgABAQEAAyNDUAP///wDI0NQAyNDUAMjQ1ADI0NQAyNDUAMjQ1ADI0NQA////&#10;AP///wCqqqo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CqqqoA////AP///wDI0NQAyNDUAMjQ1ADI0NQAyNDUAMjQ1ADI0NQAgICA&#10;AEBAQADI0NQA////AMjQ1ADI0NQAyNDUAMjQ1ADI0NQAyNDUAMjQ1AD///8A////AKqqqg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KqqqgD///8A////AMjQ1ADI0NQAyNDUAMjQ1ADI0NQAyNDUAMjQ1ACAgIAAQEBAAMjQ1AD///8A&#10;yNDUAMjQ1ADI0NQAyNDUAMjQ1ADI0NQAyNDUAP///wD///8Aqqqq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qqqqAP///wD///8A&#10;yNDUAMjQ1ADI0NQAyNDUAMjQ1ADI0NQAyNDUAICAgABAQEAAyNDUAP///wDI0NQAyNDUAMjQ1ADI&#10;0NQAyNDUAMjQ1ADI0NQA////AP///wCqqqo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CqqqoA////AP///wDI0NQAyNDUAMjQ1ADI&#10;0NQAyNDUAMjQ1ADI0NQAgICAAEBAQADI0NQA////AMjQ1ADI0NQAyNDUAMjQ1ADI0NQAyNDUAMjQ&#10;1AD///8A////AKqqqg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KqqqgD///8A////AMjQ1ADI0NQAyNDUAMjQ1ADI0NQAyNDUAMjQ&#10;1ACAgIAAQEBAAMjQ1AD///8AyNDUAMjQ1ADI0NQAyNDUAMjQ1ADI0NQAyNDUAP///wD///8Aqqqq&#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qqqqAP///wD///8AyNDUAMjQ1ADI0NQAyNDUAMjQ1ADI0NQAyNDUAICAgABAQEAAyNDU&#10;AP///wDI0NQAyNDUAMjQ1ADI0NQAyNDUAMjQ1ADI0NQA////AP///wCqqqo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CqqqoA////&#10;AP///wDI0NQAyNDUAMjQ1ADI0NQAyNDUAMjQ1ADI0NQAgICAAEBAQADI0NQA////AMjQ1ADI0NQA&#10;yNDUAMjQ1ADI0NQAyNDUAMjQ1AD///8A////AKqqqg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KqqqgD///8A////AMjQ1ADI0NQA&#10;yNDUAMjQ1ADI0NQAyNDUAMjQ1ACAgIAAQEBAAMjQ1AD///8AyNDUAMjQ1ADI0NQAyNDUAMjQ1ADI&#10;0NQAyNDUAP///wD///8Aqqqq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qqqqAP///wD///8AyNDUAMjQ1ADI0NQAyNDUAMjQ1ADI&#10;0NQAyNDUAICAgABAQEAAyNDUAP///wDI0NQAyNDUAMjQ1ADI0NQAyNDUAMjQ1ADI0NQA////AP//&#10;/wCqqqo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yNDU&#10;AMjQ1ADI0NQAyNDUAMjQ1ADI0NQAyNDUAICAgABAQEAAyNDUAP///wDI0NQAyNDUAMjQ1ADI0NQA&#10;yNDUAMjQ1ADI0NQ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I0NQAyNDUAMjQ1ADI0NQA&#10;yNDUAMjQ1ADI0NQAgICAAEBAQADI0NQA////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CA&#10;gIAAQEBAAMjQ1AD///8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ICAgABAQEAAyNDUAP//&#10;/w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gICAAEBAQADI0NQA////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AAAAAAAAAAAAAAA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CAgIAAQEBAAMjQ1AD///8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AAAA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ICAgABAQEAAyNDUAP///w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gICAAEBAQADI0NQA&#10;////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CAgIAAQEBAAMjQ1AD///8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ICAgABAQEAAyNDUAP///w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gICAAEBAQADI0NQA////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CAgIAAQEBA&#10;AMjQ1AD///8AyNDUAMjQ1ADI0NQAyNDUAMjQ1ADI0NQAyNDU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yNDUAMjQ1ADI0NQAyNDUAMjQ1ADI0NQAyNDUAICAgABAQEAAyNDUAP///wDI0NQA&#10;yNDUAMjQ1ADI0NQAyNDUAMjQ1ADI0NQAgICA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P///wDI0NQA&#10;yNDUAMjQ1ADI0NQAyNDUAMjQ1ADI0NQAgICAAEBAQADI0NQA////AMjQ1ADI0NQAyNDUAMjQ1ADI&#10;0NQAyNDUAMjQ1ACAgIAAAAA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I0NQA////AMjQ1ADI0NQAyNDUAMjQ1ADI&#10;0NQAyNDUAMjQ1ACAgIAAQEBAAMjQ1AD///8AyNDUAMjQ1ADI0NQAyNDUAMjQ1ADI0NQAyNDUAICA&#10;gAAAAAA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yNDUAP///wDI0NQAyNDUAMjQ1ADI0NQAyNDUAMjQ1ADI0NQA&#10;gICAAEBAQADI0NQA////AMjQ1ADI0NQAyNDUAMjQ1ADI0NQAyNDUAMjQ1ACAgIAAAAA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I0NQA////AMjQ1ADI0NQAyNDUAMjQ1ADI0NQAyNDUAMjQ1ACAgIAAQEBAAMjQ1AD/&#10;//8AyNDUAMjQ1ADI0NQAyNDUAMjQ1ADI0NQAyNDUAICAg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8AyNDUAMjQ1ADI0NQAyNDUAMjQ1ADI0NQAyNDUAICAgABAQEAAyNDUAP///wDI0NQAyNDUAMjQ&#10;1ADI0NQAyNDUAMjQ1ADI0NQ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CAgIAAQEBAAMjQ1AD///8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ICAgABAQEAA&#10;yNDUAP///w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gICAAEBAQADI0NQA////AMjQ1ADI&#10;0NQAyNDUAMjQ1ADI0NQAyNDUAMjQ1AAAAAAAAAAAAAAAAAAAAAAAAAAAAAAAAAAAAAA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CAgIAAQEBAAMjQ1AD///8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ICAgABAQEAAyNDUAP///wDI0NQAyNDUAMjQ1ADI0NQAyNDUAMjQ1ADI0NQAAAAA&#10;AMjQ1ADI0NQAyNDUAAAAAAAAAAAAyNDUAMjQ1AAAAAAAAAAAAAAAAAAAAAAAyNDUAAAAAADI0NQA&#10;yNDUAAAAAADI0NQAyNDUAAAAAADI0NQAyNDUAAAAAAAAAAAAAAAAAMjQ1ADI0NQAyNDUAAAAA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gICA&#10;AEBAQADI0NQA////AMjQ1ADI0NQAyNDUAMjQ1ADI0NQAyNDUAMjQ1AAAAAAAyNDUAMjQ1ADI0NQA&#10;AAAAAAAAAADI0NQAAAAAAMjQ1ADI0NQAyNDUAAAAAADI0NQAAAAAAMjQ1ADI0NQAAAAAAMjQ1ADI&#10;0NQAAAAAAMjQ1AAAAAAAyNDUAMjQ1ADI0NQAAAAAAMjQ1ADI0NQAAAAA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CAgIAAQEBAAMjQ1AD///8A&#10;yNDUAMjQ1ADI0NQAyNDUAMjQ1ADI0NQAyNDUAAAAAADI0NQAyNDUAAAAAADI0NQAAAAAAMjQ1AAA&#10;AAAAyNDUAMjQ1ADI0NQAAAAAAMjQ1AAAAAAAyNDUAMjQ1AAAAAAAyNDUAMjQ1AAAAAAAyNDUAAAA&#10;A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ICAgABAQEAAyNDUAP///wDI0NQAyNDUAMjQ1ADI&#10;0NQAyNDUAMjQ1ADI0NQAAAAAAMjQ1ADI0NQAAAAAAMjQ1AAAAAAAyNDUAMjQ1AAAAAAAAAAAAAAA&#10;AAAAAAAAyNDUAAAAAADI0NQAyNDUAAAAAADI0NQAyNDUAAAAAADI0NQAAAAAAAAAAAAAAAAAAAAA&#10;AAAAA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gICAAEBAQADI0NQA////AMjQ1ADI0NQAyNDUAMjQ1ADI0NQAyNDUAMjQ&#10;1AAAAAAAyNDUAAAAAADI0NQAyNDUAAAAAADI0NQAyNDUAMjQ1ADI0NQAyNDUAAAAAADI0NQAAAAA&#10;AMjQ1ADI0NQAAAAAAMjQ1ADI0NQAAAAAAMjQ1AAAAAAAyNDUAMjQ1ADI0NQAAAAAAMjQ1ADI0NQA&#10;AAAA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CAgIAAQEBAAMjQ1AD///8AyNDUAMjQ1ADI0NQAyNDUAMjQ1ADI0NQAyNDUAAAAAADI0NQAAAAA&#10;AMjQ1ADI0NQAAAAAAMjQ1ADI0NQAAAAAAAAAAAAAAAAAyNDUAMjQ1AAAAAAAAAAAAAAAAADI0NQA&#10;AAAAAAAAAADI0NQAyNDUAMjQ1AAAAAAAAAAAAAAAAADI0NQAyNDUAMjQ1AAAAAA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ICAgABAQEAAyNDU&#10;AP///wDI0NQAyNDUAMjQ1ADI0NQAyNDUAMjQ1ADI0NQAAAAAAAAAAADI0NQAyNDUAMjQ1AAAAAA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gICAAEBAQADI0NQA////AMjQ1ADI0NQA&#10;yNDUAMjQ1ADI0NQAyNDUAMjQ1AAAAAAAAAAAAMjQ1ADI0NQAyNDUAAAAA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CAgIAAQEBAAMjQ1AD///8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ICAgABAQEAAyNDUAP///w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gICAAEBA&#10;QADI0NQA////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CAgIAAQEBAAMjQ1AD///8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ICAgABAQEAAyNDUAP///w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gICAAEBAQADI0NQA////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CA&#10;gIAAQEBAAMjQ1AD///8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ICAgABAQEAAyNDUAP//&#10;/w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gICAAEBAQADI0NQA////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CAgIAAQEBAAMjQ1AD///8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ICAgABAQEAAyNDUAP///w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&#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CAgIAAQEBAAMjQ1A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ICAgABAQEA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">
                      <v:shape id="Grafik 434" o:spid="_x0000_s1027" type="#_x0000_t75" style="position:absolute;left:1800;top:2573;width:33619;height:1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JgczDAAAA3AAAAA8AAABkcnMvZG93bnJldi54bWxEj92KwjAUhO8F3yEcwTtN3RXRahRZKCzL&#10;Iuvv9bE5tsXmpDZR69sbYcHLYWa+YWaLxpTiRrUrLCsY9CMQxKnVBWcKdtukNwbhPLLG0jIpeJCD&#10;xbzdmmGs7Z3XdNv4TAQIuxgV5N5XsZQuzcmg69uKOHgnWxv0QdaZ1DXeA9yU8iOKRtJgwWEhx4q+&#10;ckrPm6tRwJysdJNOLn+jX5tMjnjY/1wOSnU7zXIKwlPj3+H/9rdWMPwcwutMOAJy/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kmBzMMAAADcAAAADwAAAAAAAAAAAAAAAACf&#10;AgAAZHJzL2Rvd25yZXYueG1sUEsFBgAAAAAEAAQA9wAAAI8DAAAAAA==&#10;">
                        <v:imagedata r:id="rId116" o:title=""/>
                        <v:path arrowok="t"/>
                      </v:shape>
                      <v:oval id="Ellipse 435" o:spid="_x0000_s1028" style="position:absolute;left:18859;top:14859;width:8192;height:4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BAcQA&#10;AADcAAAADwAAAGRycy9kb3ducmV2LnhtbESPzWrCQBSF90LfYbiF7nTS1EhJnYQqCK2ujKXrS+aa&#10;BDN3QmZM0j69Uyi4PJyfj7POJ9OKgXrXWFbwvIhAEJdWN1wp+Drt5q8gnEfW2FomBT/kIM8eZmtM&#10;tR35SEPhKxFG2KWooPa+S6V0ZU0G3cJ2xME7296gD7KvpO5xDOOmlXEUraTBhgOhxo62NZWX4moC&#10;97BZxvF3vEku7e92j+ek0/ZTqafH6f0NhKfJ38P/7Q+tYPmSwN+ZcAR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QgQHEAAAA3AAAAA8AAAAAAAAAAAAAAAAAmAIAAGRycy9k&#10;b3ducmV2LnhtbFBLBQYAAAAABAAEAPUAAACJAwAAAAA=&#10;" filled="f" strokecolor="red" strokeweight="2pt"/>
                      <w10:wrap type="square"/>
                    </v:group>
                  </w:pict>
                </mc:Fallback>
              </mc:AlternateContent>
            </w:r>
            <w:r w:rsidR="00134A0A" w:rsidRPr="00497220">
              <w:rPr>
                <w:lang w:eastAsia="de-CH"/>
              </w:rPr>
              <w:t xml:space="preserve">(Waren Sie zu schnell und haben Sie schon auf </w:t>
            </w:r>
            <w:r w:rsidR="00134A0A" w:rsidRPr="00497220">
              <w:rPr>
                <w:rStyle w:val="SchaltflcheZchn"/>
              </w:rPr>
              <w:t> OK </w:t>
            </w:r>
            <w:r w:rsidR="00134A0A" w:rsidRPr="00497220">
              <w:rPr>
                <w:lang w:eastAsia="de-CH"/>
              </w:rPr>
              <w:t xml:space="preserve"> geklickt? Kein Problem, schauen Sie im folgenden Kapitel </w:t>
            </w:r>
            <w:r w:rsidR="00134A0A" w:rsidRPr="00497220">
              <w:rPr>
                <w:lang w:eastAsia="de-CH"/>
              </w:rPr>
              <w:fldChar w:fldCharType="begin"/>
            </w:r>
            <w:r w:rsidR="00134A0A" w:rsidRPr="00497220">
              <w:rPr>
                <w:lang w:eastAsia="de-CH"/>
              </w:rPr>
              <w:instrText xml:space="preserve"> REF _Ref206495138 \r \h </w:instrText>
            </w:r>
            <w:r w:rsidR="00134A0A" w:rsidRPr="00497220">
              <w:rPr>
                <w:lang w:eastAsia="de-CH"/>
              </w:rPr>
            </w:r>
            <w:r w:rsidR="00134A0A" w:rsidRPr="00497220">
              <w:rPr>
                <w:lang w:eastAsia="de-CH"/>
              </w:rPr>
              <w:fldChar w:fldCharType="separate"/>
            </w:r>
            <w:r w:rsidR="00FD17D0">
              <w:rPr>
                <w:lang w:eastAsia="de-CH"/>
              </w:rPr>
              <w:t>5.5</w:t>
            </w:r>
            <w:r w:rsidR="00134A0A" w:rsidRPr="00497220">
              <w:rPr>
                <w:lang w:eastAsia="de-CH"/>
              </w:rPr>
              <w:fldChar w:fldCharType="end"/>
            </w:r>
            <w:r w:rsidR="00134A0A" w:rsidRPr="00497220">
              <w:rPr>
                <w:lang w:eastAsia="de-CH"/>
              </w:rPr>
              <w:t xml:space="preserve"> </w:t>
            </w:r>
            <w:r w:rsidR="00134A0A" w:rsidRPr="00497220">
              <w:rPr>
                <w:lang w:eastAsia="de-CH"/>
              </w:rPr>
              <w:fldChar w:fldCharType="begin"/>
            </w:r>
            <w:r w:rsidR="00134A0A" w:rsidRPr="00497220">
              <w:rPr>
                <w:lang w:eastAsia="de-CH"/>
              </w:rPr>
              <w:instrText xml:space="preserve"> REF _Ref206495138 \h </w:instrText>
            </w:r>
            <w:r w:rsidR="00134A0A" w:rsidRPr="00497220">
              <w:rPr>
                <w:lang w:eastAsia="de-CH"/>
              </w:rPr>
            </w:r>
            <w:r w:rsidR="00134A0A" w:rsidRPr="00497220">
              <w:rPr>
                <w:lang w:eastAsia="de-CH"/>
              </w:rPr>
              <w:fldChar w:fldCharType="separate"/>
            </w:r>
            <w:r w:rsidR="00FD17D0">
              <w:br w:type="page"/>
              <w:t>Eigene Formatvorlagen löschen</w:t>
            </w:r>
            <w:r w:rsidR="00134A0A" w:rsidRPr="00497220">
              <w:rPr>
                <w:lang w:eastAsia="de-CH"/>
              </w:rPr>
              <w:fldChar w:fldCharType="end"/>
            </w:r>
            <w:r w:rsidR="00134A0A" w:rsidRPr="00497220">
              <w:rPr>
                <w:lang w:eastAsia="de-CH"/>
              </w:rPr>
              <w:t xml:space="preserve"> nach.)</w:t>
            </w:r>
          </w:p>
        </w:tc>
      </w:tr>
      <w:tr w:rsidR="00A35A8A" w:rsidRPr="00497220" w:rsidTr="001D572D">
        <w:trPr>
          <w:cantSplit/>
        </w:trPr>
        <w:tc>
          <w:tcPr>
            <w:tcW w:w="9529" w:type="dxa"/>
            <w:tcBorders>
              <w:top w:val="dotted" w:sz="4" w:space="0" w:color="auto"/>
              <w:bottom w:val="single" w:sz="4" w:space="0" w:color="auto"/>
            </w:tcBorders>
          </w:tcPr>
          <w:p w:rsidR="00A35A8A" w:rsidRPr="00497220" w:rsidRDefault="00A35A8A" w:rsidP="00940602">
            <w:pPr>
              <w:pStyle w:val="NummerierteListe"/>
            </w:pPr>
            <w:r w:rsidRPr="00497220">
              <w:t>Denn ganz wichtig ist, dass Sie sofort festlegen, worauf sich die Formatvorlage jeweils beziehen soll:</w:t>
            </w:r>
            <w:r w:rsidR="001D572D">
              <w:br/>
            </w:r>
          </w:p>
          <w:p w:rsidR="00A35A8A" w:rsidRPr="00497220" w:rsidRDefault="006C0200" w:rsidP="006C0200">
            <w:pPr>
              <w:pStyle w:val="Aufzhlungszeichen2"/>
            </w:pPr>
            <w:r>
              <w:rPr>
                <w:noProof/>
                <w:lang w:eastAsia="de-CH"/>
              </w:rPr>
              <mc:AlternateContent>
                <mc:Choice Requires="wpg">
                  <w:drawing>
                    <wp:anchor distT="0" distB="0" distL="114300" distR="114300" simplePos="0" relativeHeight="251909632" behindDoc="0" locked="0" layoutInCell="1" allowOverlap="1" wp14:anchorId="1402CAC5" wp14:editId="4A2998A5">
                      <wp:simplePos x="0" y="0"/>
                      <wp:positionH relativeFrom="column">
                        <wp:posOffset>2613660</wp:posOffset>
                      </wp:positionH>
                      <wp:positionV relativeFrom="paragraph">
                        <wp:posOffset>-352425</wp:posOffset>
                      </wp:positionV>
                      <wp:extent cx="3356610" cy="1653540"/>
                      <wp:effectExtent l="0" t="0" r="0" b="3810"/>
                      <wp:wrapSquare wrapText="bothSides"/>
                      <wp:docPr id="443" name="Gruppieren 443"/>
                      <wp:cNvGraphicFramePr/>
                      <a:graphic xmlns:a="http://schemas.openxmlformats.org/drawingml/2006/main">
                        <a:graphicData uri="http://schemas.microsoft.com/office/word/2010/wordprocessingGroup">
                          <wpg:wgp>
                            <wpg:cNvGrpSpPr/>
                            <wpg:grpSpPr>
                              <a:xfrm>
                                <a:off x="0" y="0"/>
                                <a:ext cx="3356610" cy="1653540"/>
                                <a:chOff x="244548" y="466724"/>
                                <a:chExt cx="4681481" cy="1581151"/>
                              </a:xfrm>
                            </wpg:grpSpPr>
                            <pic:pic xmlns:pic="http://schemas.openxmlformats.org/drawingml/2006/picture">
                              <pic:nvPicPr>
                                <pic:cNvPr id="446" name="Grafik 446"/>
                                <pic:cNvPicPr>
                                  <a:picLocks noChangeAspect="1"/>
                                </pic:cNvPicPr>
                              </pic:nvPicPr>
                              <pic:blipFill rotWithShape="1">
                                <a:blip r:embed="rId117" cstate="email">
                                  <a:extLst>
                                    <a:ext uri="{28A0092B-C50C-407E-A947-70E740481C1C}">
                                      <a14:useLocalDpi xmlns:a14="http://schemas.microsoft.com/office/drawing/2010/main" val="0"/>
                                    </a:ext>
                                  </a:extLst>
                                </a:blip>
                                <a:srcRect/>
                                <a:stretch/>
                              </pic:blipFill>
                              <pic:spPr>
                                <a:xfrm>
                                  <a:off x="244548" y="466724"/>
                                  <a:ext cx="4681481" cy="1581151"/>
                                </a:xfrm>
                                <a:prstGeom prst="rect">
                                  <a:avLst/>
                                </a:prstGeom>
                              </pic:spPr>
                            </pic:pic>
                            <wps:wsp>
                              <wps:cNvPr id="448" name="Ellipse 448"/>
                              <wps:cNvSpPr/>
                              <wps:spPr>
                                <a:xfrm>
                                  <a:off x="1552575" y="762000"/>
                                  <a:ext cx="1133475" cy="6000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443" o:spid="_x0000_s1026" style="position:absolute;margin-left:205.8pt;margin-top:-27.75pt;width:264.3pt;height:130.2pt;z-index:251909632;mso-width-relative:margin;mso-height-relative:margin" coordorigin="2445,4667" coordsize="46814,15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">
                      <v:shape id="Grafik 446" o:spid="_x0000_s1027" type="#_x0000_t75" style="position:absolute;left:2445;top:4667;width:46815;height:158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VbzXFAAAA3AAAAA8AAABkcnMvZG93bnJldi54bWxEj0FrwkAUhO+C/2F5Qm+6MYjV6Cq2UCiI&#10;RRMv3h7ZZxLMvg3ZbUz/fVcQPA4z8w2z3vamFh21rrKsYDqJQBDnVldcKDhnX+MFCOeRNdaWScEf&#10;OdhuhoM1Jtre+URd6gsRIOwSVFB63yRSurwkg25iG+LgXW1r0AfZFlK3eA9wU8s4iubSYMVhocSG&#10;PkvKb+mvUXA4cPMRX2yWpXF3vOyX7z+L5V6pt1G/W4Hw1PtX+Nn+1gpmszk8zoQjID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W81xQAAANwAAAAPAAAAAAAAAAAAAAAA&#10;AJ8CAABkcnMvZG93bnJldi54bWxQSwUGAAAAAAQABAD3AAAAkQMAAAAA&#10;">
                        <v:imagedata r:id="rId118" o:title=""/>
                        <v:path arrowok="t"/>
                      </v:shape>
                      <v:oval id="Ellipse 448" o:spid="_x0000_s1028" style="position:absolute;left:15525;top:7620;width:11335;height:6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dd4sEA&#10;AADcAAAADwAAAGRycy9kb3ducmV2LnhtbERPS2vCQBC+F/wPywje6sYQS0ndiAqCtadq6XnITh6Y&#10;nQ3ZVdP++s5B6PHje6/Wo+vUjYbQejawmCegiEtvW64NfJ33z6+gQkS22HkmAz8UYF1MnlaYW3/n&#10;T7qdYq0khEOOBpoY+1zrUDbkMMx9Tyxc5QeHUeBQazvgXcJdp9MkedEOW5aGBnvaNVReTlcnvR/b&#10;LE2/0+3y0v3ujlgte+vfjZlNx80bqEhj/Bc/3AdrIMtkrZyRI6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XXeLBAAAA3AAAAA8AAAAAAAAAAAAAAAAAmAIAAGRycy9kb3du&#10;cmV2LnhtbFBLBQYAAAAABAAEAPUAAACGAwAAAAA=&#10;" filled="f" strokecolor="red" strokeweight="2pt"/>
                      <w10:wrap type="square"/>
                    </v:group>
                  </w:pict>
                </mc:Fallback>
              </mc:AlternateContent>
            </w:r>
            <w:r w:rsidR="00A35A8A" w:rsidRPr="00497220">
              <w:t xml:space="preserve">Soll ein ganzer Absatz formatiert werden? Da würden dann auch Zeilen- und Absatz-Abstände usw. dazugehören. Wir würden den </w:t>
            </w:r>
            <w:proofErr w:type="spellStart"/>
            <w:r w:rsidR="00A35A8A" w:rsidRPr="00497220">
              <w:t>Format</w:t>
            </w:r>
            <w:r w:rsidRPr="00497220">
              <w:softHyphen/>
            </w:r>
            <w:r w:rsidR="00A35A8A" w:rsidRPr="00497220">
              <w:t>vorlagentyp</w:t>
            </w:r>
            <w:proofErr w:type="spellEnd"/>
            <w:r w:rsidR="00A35A8A" w:rsidRPr="00497220">
              <w:t xml:space="preserve"> </w:t>
            </w:r>
            <w:r w:rsidR="00A35A8A" w:rsidRPr="00497220">
              <w:rPr>
                <w:rStyle w:val="SchaltflcheZchn"/>
              </w:rPr>
              <w:t>Absatz</w:t>
            </w:r>
            <w:r w:rsidR="00A35A8A" w:rsidRPr="00497220">
              <w:t xml:space="preserve"> wählen.</w:t>
            </w:r>
          </w:p>
          <w:p w:rsidR="00A35A8A" w:rsidRPr="00497220" w:rsidRDefault="00A35A8A" w:rsidP="0006365B">
            <w:pPr>
              <w:pStyle w:val="Aufzhlungszeichen2"/>
            </w:pPr>
            <w:r w:rsidRPr="00497220">
              <w:t xml:space="preserve">Sollen nur einzelne Zeichen oder Worte innerhalb eines </w:t>
            </w:r>
            <w:r w:rsidR="00AD68A0" w:rsidRPr="00497220">
              <w:t>Absatzes</w:t>
            </w:r>
            <w:r w:rsidRPr="00497220">
              <w:t xml:space="preserve"> hervorgehoben wer</w:t>
            </w:r>
            <w:r w:rsidR="00065B57" w:rsidRPr="00497220">
              <w:softHyphen/>
            </w:r>
            <w:r w:rsidRPr="00497220">
              <w:t xml:space="preserve">den? Das ist hier und jetzt der Fall, </w:t>
            </w:r>
            <w:r w:rsidRPr="00497220">
              <w:rPr>
                <w:b/>
              </w:rPr>
              <w:t xml:space="preserve">also wählen Sie den Formatvorlagentyp </w:t>
            </w:r>
            <w:r w:rsidRPr="00497220">
              <w:rPr>
                <w:rStyle w:val="SchaltflcheZchn"/>
                <w:b/>
              </w:rPr>
              <w:t>Zeichen</w:t>
            </w:r>
            <w:r w:rsidRPr="00497220">
              <w:rPr>
                <w:b/>
              </w:rPr>
              <w:t>.</w:t>
            </w:r>
          </w:p>
          <w:p w:rsidR="00A35A8A" w:rsidRPr="00497220" w:rsidRDefault="00A35A8A" w:rsidP="00940602">
            <w:pPr>
              <w:pStyle w:val="Eingerckt"/>
            </w:pPr>
            <w:r w:rsidRPr="00497220">
              <w:t xml:space="preserve">Danach klicken Sie auf </w:t>
            </w:r>
            <w:r w:rsidRPr="00497220">
              <w:rPr>
                <w:rStyle w:val="SchaltflcheZchn"/>
              </w:rPr>
              <w:t> </w:t>
            </w:r>
            <w:proofErr w:type="gramStart"/>
            <w:r w:rsidRPr="00497220">
              <w:rPr>
                <w:rStyle w:val="SchaltflcheZchn"/>
              </w:rPr>
              <w:t>OK </w:t>
            </w:r>
            <w:r w:rsidRPr="00497220">
              <w:t>.</w:t>
            </w:r>
            <w:proofErr w:type="gramEnd"/>
          </w:p>
        </w:tc>
      </w:tr>
      <w:tr w:rsidR="00A35A8A" w:rsidRPr="00497220" w:rsidTr="001D572D">
        <w:trPr>
          <w:cantSplit/>
        </w:trPr>
        <w:tc>
          <w:tcPr>
            <w:tcW w:w="9529" w:type="dxa"/>
            <w:tcBorders>
              <w:top w:val="single" w:sz="4" w:space="0" w:color="auto"/>
            </w:tcBorders>
          </w:tcPr>
          <w:p w:rsidR="00A35A8A" w:rsidRPr="00497220" w:rsidRDefault="00F509D7" w:rsidP="00F509D7">
            <w:pPr>
              <w:pStyle w:val="NummerierteListe"/>
            </w:pPr>
            <w:r w:rsidRPr="00F509D7">
              <w:rPr>
                <w:noProof/>
                <w:szCs w:val="18"/>
                <w:lang w:eastAsia="de-CH"/>
              </w:rPr>
              <w:drawing>
                <wp:anchor distT="0" distB="0" distL="114300" distR="114300" simplePos="0" relativeHeight="251911680" behindDoc="0" locked="0" layoutInCell="1" allowOverlap="1" wp14:anchorId="38D1CACF" wp14:editId="635E2B02">
                  <wp:simplePos x="0" y="0"/>
                  <wp:positionH relativeFrom="column">
                    <wp:posOffset>3581400</wp:posOffset>
                  </wp:positionH>
                  <wp:positionV relativeFrom="paragraph">
                    <wp:posOffset>-3810</wp:posOffset>
                  </wp:positionV>
                  <wp:extent cx="2369185" cy="1836420"/>
                  <wp:effectExtent l="0" t="0" r="0" b="0"/>
                  <wp:wrapSquare wrapText="bothSides"/>
                  <wp:docPr id="455" name="Grafik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a:picLocks noChangeAspect="1"/>
                          </pic:cNvPicPr>
                        </pic:nvPicPr>
                        <pic:blipFill rotWithShape="1">
                          <a:blip r:embed="rId119" cstate="email">
                            <a:extLst>
                              <a:ext uri="{28A0092B-C50C-407E-A947-70E740481C1C}">
                                <a14:useLocalDpi xmlns:a14="http://schemas.microsoft.com/office/drawing/2010/main" val="0"/>
                              </a:ext>
                            </a:extLst>
                          </a:blip>
                          <a:srcRect/>
                          <a:stretch/>
                        </pic:blipFill>
                        <pic:spPr>
                          <a:xfrm>
                            <a:off x="0" y="0"/>
                            <a:ext cx="2369185" cy="1836420"/>
                          </a:xfrm>
                          <a:prstGeom prst="rect">
                            <a:avLst/>
                          </a:prstGeom>
                        </pic:spPr>
                      </pic:pic>
                    </a:graphicData>
                  </a:graphic>
                  <wp14:sizeRelH relativeFrom="margin">
                    <wp14:pctWidth>0</wp14:pctWidth>
                  </wp14:sizeRelH>
                  <wp14:sizeRelV relativeFrom="margin">
                    <wp14:pctHeight>0</wp14:pctHeight>
                  </wp14:sizeRelV>
                </wp:anchor>
              </w:drawing>
            </w:r>
            <w:r w:rsidR="00A35A8A" w:rsidRPr="00497220">
              <w:rPr>
                <w:lang w:eastAsia="de-CH"/>
              </w:rPr>
              <w:t xml:space="preserve">Und schon sind Sie bereit, um weitere Abkürzungen mühelos korrekt zu formatieren. Denn jetzt erscheint die Formatvorlage </w:t>
            </w:r>
            <w:r>
              <w:rPr>
                <w:rStyle w:val="SchaltflcheZchn"/>
              </w:rPr>
              <w:t>UtopieBezeichnung</w:t>
            </w:r>
            <w:r w:rsidR="00A35A8A" w:rsidRPr="00497220">
              <w:rPr>
                <w:lang w:eastAsia="de-CH"/>
              </w:rPr>
              <w:t xml:space="preserve"> auch bei den Schnellformatierungen.</w:t>
            </w:r>
          </w:p>
        </w:tc>
      </w:tr>
      <w:tr w:rsidR="00A35A8A" w:rsidRPr="00497220" w:rsidTr="00940602">
        <w:trPr>
          <w:cantSplit/>
        </w:trPr>
        <w:tc>
          <w:tcPr>
            <w:tcW w:w="9529" w:type="dxa"/>
          </w:tcPr>
          <w:p w:rsidR="00A35A8A" w:rsidRPr="00497220" w:rsidRDefault="00A35A8A" w:rsidP="00940602">
            <w:pPr>
              <w:pStyle w:val="NummerierteListe"/>
            </w:pPr>
            <w:r w:rsidRPr="00497220">
              <w:t xml:space="preserve">Markieren Sie nun das nächste </w:t>
            </w:r>
            <w:r w:rsidR="00F509D7">
              <w:t xml:space="preserve">Vorkommen von </w:t>
            </w:r>
            <w:proofErr w:type="spellStart"/>
            <w:r w:rsidR="00F509D7">
              <w:t>bolo’bolo</w:t>
            </w:r>
            <w:proofErr w:type="spellEnd"/>
            <w:r w:rsidR="00F509D7">
              <w:t xml:space="preserve"> und </w:t>
            </w:r>
            <w:r w:rsidRPr="00497220">
              <w:t xml:space="preserve">weisen Sie ihm die Formatvorlage </w:t>
            </w:r>
            <w:proofErr w:type="spellStart"/>
            <w:r w:rsidR="00F509D7">
              <w:t>UtopieBezeichnung</w:t>
            </w:r>
            <w:proofErr w:type="spellEnd"/>
            <w:r w:rsidR="00F509D7">
              <w:t xml:space="preserve"> </w:t>
            </w:r>
            <w:r w:rsidRPr="00497220">
              <w:t>zu.</w:t>
            </w:r>
          </w:p>
          <w:p w:rsidR="00A35A8A" w:rsidRPr="00497220" w:rsidRDefault="00A35A8A" w:rsidP="00940602">
            <w:pPr>
              <w:pStyle w:val="Eingerckt"/>
              <w:rPr>
                <w:i/>
              </w:rPr>
            </w:pPr>
            <w:r w:rsidRPr="00497220">
              <w:rPr>
                <w:b/>
                <w:i/>
              </w:rPr>
              <w:t>Hinweis:</w:t>
            </w:r>
            <w:r w:rsidRPr="00497220">
              <w:rPr>
                <w:i/>
              </w:rPr>
              <w:t xml:space="preserve"> Ein Doppelklick mitten in ein Wort hinein markiert automatisch das ganze Wort.</w:t>
            </w:r>
          </w:p>
        </w:tc>
      </w:tr>
      <w:tr w:rsidR="00A35A8A" w:rsidRPr="00497220" w:rsidTr="00940602">
        <w:trPr>
          <w:cantSplit/>
        </w:trPr>
        <w:tc>
          <w:tcPr>
            <w:tcW w:w="9529" w:type="dxa"/>
          </w:tcPr>
          <w:p w:rsidR="00D64C00" w:rsidRDefault="00D64C00" w:rsidP="00940602">
            <w:pPr>
              <w:pStyle w:val="NummerierteListe"/>
              <w:rPr>
                <w:lang w:eastAsia="de-CH"/>
              </w:rPr>
            </w:pPr>
            <w:r>
              <w:rPr>
                <w:lang w:eastAsia="de-CH"/>
              </w:rPr>
              <w:lastRenderedPageBreak/>
              <w:t xml:space="preserve">Ein einfacher Weg, alle Vorkommen von </w:t>
            </w:r>
            <w:r w:rsidR="00927AAF" w:rsidRPr="00927AAF">
              <w:t>„</w:t>
            </w:r>
            <w:proofErr w:type="spellStart"/>
            <w:r w:rsidR="00927AAF" w:rsidRPr="00927AAF">
              <w:t>bolo’bolo</w:t>
            </w:r>
            <w:proofErr w:type="spellEnd"/>
            <w:r w:rsidR="00927AAF" w:rsidRPr="00927AAF">
              <w:t>“</w:t>
            </w:r>
            <w:r>
              <w:rPr>
                <w:lang w:eastAsia="de-CH"/>
              </w:rPr>
              <w:t xml:space="preserve"> mit </w:t>
            </w:r>
            <w:proofErr w:type="spellStart"/>
            <w:r>
              <w:rPr>
                <w:lang w:eastAsia="de-CH"/>
              </w:rPr>
              <w:t>UtopieBezeichnung</w:t>
            </w:r>
            <w:proofErr w:type="spellEnd"/>
            <w:r>
              <w:rPr>
                <w:lang w:eastAsia="de-CH"/>
              </w:rPr>
              <w:t xml:space="preserve"> zu formatieren, führt über „Suchen – Ersetzen“</w:t>
            </w:r>
            <w:r w:rsidR="00A35A8A" w:rsidRPr="00497220">
              <w:rPr>
                <w:lang w:eastAsia="de-CH"/>
              </w:rPr>
              <w:t>.</w:t>
            </w:r>
          </w:p>
          <w:p w:rsidR="0057657C" w:rsidRPr="00497220" w:rsidRDefault="00D64C00" w:rsidP="00D64C00">
            <w:pPr>
              <w:pStyle w:val="NummerierteListe"/>
              <w:numPr>
                <w:ilvl w:val="0"/>
                <w:numId w:val="0"/>
              </w:numPr>
              <w:ind w:left="357"/>
              <w:rPr>
                <w:lang w:eastAsia="de-CH"/>
              </w:rPr>
            </w:pPr>
            <w:r>
              <w:rPr>
                <w:lang w:eastAsia="de-CH"/>
              </w:rPr>
              <w:t xml:space="preserve">Sie finden Ersetzen im </w:t>
            </w:r>
            <w:proofErr w:type="spellStart"/>
            <w:r w:rsidR="0025507B">
              <w:rPr>
                <w:lang w:eastAsia="de-CH"/>
              </w:rPr>
              <w:t>Menü</w:t>
            </w:r>
            <w:r w:rsidR="00E84513">
              <w:rPr>
                <w:lang w:eastAsia="de-CH"/>
              </w:rPr>
              <w:t>band</w:t>
            </w:r>
            <w:proofErr w:type="spellEnd"/>
            <w:r>
              <w:rPr>
                <w:lang w:eastAsia="de-CH"/>
              </w:rPr>
              <w:t xml:space="preserve"> Start.</w:t>
            </w:r>
            <w:r>
              <w:rPr>
                <w:noProof/>
                <w:lang w:eastAsia="de-CH"/>
              </w:rPr>
              <w:t xml:space="preserve"> </w:t>
            </w:r>
            <w:r>
              <w:rPr>
                <w:noProof/>
                <w:lang w:eastAsia="de-CH"/>
              </w:rPr>
              <mc:AlternateContent>
                <mc:Choice Requires="wpg">
                  <w:drawing>
                    <wp:anchor distT="0" distB="0" distL="114300" distR="114300" simplePos="0" relativeHeight="251915776" behindDoc="0" locked="0" layoutInCell="1" allowOverlap="1" wp14:anchorId="2EA4D454" wp14:editId="047263E0">
                      <wp:simplePos x="0" y="0"/>
                      <wp:positionH relativeFrom="column">
                        <wp:posOffset>1832610</wp:posOffset>
                      </wp:positionH>
                      <wp:positionV relativeFrom="paragraph">
                        <wp:posOffset>-508635</wp:posOffset>
                      </wp:positionV>
                      <wp:extent cx="4142740" cy="1132840"/>
                      <wp:effectExtent l="0" t="0" r="0" b="0"/>
                      <wp:wrapSquare wrapText="bothSides"/>
                      <wp:docPr id="477" name="Gruppieren 477"/>
                      <wp:cNvGraphicFramePr/>
                      <a:graphic xmlns:a="http://schemas.openxmlformats.org/drawingml/2006/main">
                        <a:graphicData uri="http://schemas.microsoft.com/office/word/2010/wordprocessingGroup">
                          <wpg:wgp>
                            <wpg:cNvGrpSpPr/>
                            <wpg:grpSpPr>
                              <a:xfrm>
                                <a:off x="0" y="0"/>
                                <a:ext cx="4142740" cy="1132840"/>
                                <a:chOff x="180000" y="180000"/>
                                <a:chExt cx="4142857" cy="1133333"/>
                              </a:xfrm>
                            </wpg:grpSpPr>
                            <pic:pic xmlns:pic="http://schemas.openxmlformats.org/drawingml/2006/picture">
                              <pic:nvPicPr>
                                <pic:cNvPr id="478" name="Grafik 478"/>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180000" y="180000"/>
                                  <a:ext cx="4142857" cy="1133333"/>
                                </a:xfrm>
                                <a:prstGeom prst="rect">
                                  <a:avLst/>
                                </a:prstGeom>
                              </pic:spPr>
                            </pic:pic>
                            <wps:wsp>
                              <wps:cNvPr id="479" name="Ellipse 479"/>
                              <wps:cNvSpPr/>
                              <wps:spPr>
                                <a:xfrm>
                                  <a:off x="3276600" y="409575"/>
                                  <a:ext cx="962025" cy="5143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477" o:spid="_x0000_s1026" style="position:absolute;margin-left:144.3pt;margin-top:-40.05pt;width:326.2pt;height:89.2pt;z-index:251915776" coordorigin="1800,1800" coordsize="41428,11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&#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LSUeQDw2scA8NrH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LSUeQDw2scA&#10;8NrH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38esAw6eTAPfx7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38esAw6eT&#10;APfx7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38ewAw6eTAPfx6w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38ewAw6eTAPfx6w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jKHBAHNOOABzTjgAjE45APLPkg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38ewAxKiUAPfx6w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38ewA&#10;xKiUAPfx6w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jKHBALhsOQDy5ME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38ewAxKiUAPfx7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48esAyKyYAPjx7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48esAyKyYAPjx7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4&#10;8ewAyKyZAPjx6w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48ewAyKyZAPjx6w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48esAya2ZAPjx7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48esAya2ZAPjx7ADz5NgA8+TYAPPk2ADz5NgA8+TYAPPk2ADz5NgA8+TY&#10;APPk2ADz5NgA8+T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48ewAya2aAPjx7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48ewAya2aAPjx7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48esAyq6aAPjx7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48esAyq6aAPjx7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48ewAyq6bAPjx7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48ewAyq6bAPjx&#10;7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48ewAy6+bAPjx7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48ewAy6+bAPjx7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48ewAy6+cAPjx6w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48ewAy6+c&#10;APjx6wDz5dgA8+XYAPPl2ADz5dgA8+XYAPPl2ADz5dgA8+XYAPPl2ADz5dgA8+XY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C6qwDQuqsA0LqrANC6qwDQuqsA0LqrANC6qwDQuqsA0LqrANC6qwDQuqsA&#10;0LqrANC6qwDQuqs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48ewAzLCcAPjx6w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48ewAzLCcAPjx6wDz5dgA8+XYAPPl2ADz5dgA8+XYAPPl&#10;2ADz5dgA8+XYAPPl2ADz5dgA8+XY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48ewA&#10;zLGdAPjx6wDz5dgA8+XYAPPl2ADz5dgA8+XYAPPl2ADz5dgA8+XYAPPl2ADz5dgA8+XY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48ewAzbGeAPjx7ADz5dgA8+XYAPPl2ADz5dgA8+XY&#10;APPl2ADz5dgA8+XYAPPl2ADz5dgA8+XY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4&#10;8ewAzbKeAPjx7ADz5dgA8+XYAPPl2ADz5dgA8+XYAPPl2ADz5dgA8+XYAPPl2ADz5dgA8+XY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99e0A/fXtAP317QD99e0A/fXtAP317QD99e0A/fXt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99e0A/fXtAP317QD99e0A/fXtAP317QD99e0A/fXt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99e0A/fXt&#10;AP317QD99e0A/fXtAP317QD99e0A/fXt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99e0A&#10;/fXtAP317QD99e0A/fXtAP317QD99e0A/fXt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99e0A/fXtAP317QD99e0A/fXtAP317QD99e0A/fXt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99e0A/fXtAP317QD99e0A/fXtAP317QD99e0A/fXt&#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99e0A&#10;/fXtAP317QD99e0A/fXtAP317QD99e0A/fXt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9&#10;9e0A/fXtAP317QD99e0A/fXtAP317QD99e0A/fXt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99e0A/fXtAP317QD99e0A/fXtAP317QD99e0A/fXt&#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99e0A/fXtAP317QD99e0A/fXtAP317QD99e0A&#10;/fXt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9&#10;9e0A/fXtAP317QD99e0A/fXtAP317QD99e0A/fXt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99e0A/fXtAP317QD99e0A/fXtAP317QD99e0A/fXt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&#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99e0A/fXtAP317QD99e0A/fXtAP317QD99e0A&#10;/fXt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99e0A/fXtAP317QD99e0A/fXtAP317QD9&#10;9e0A/fXt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99e0A/fXtAP317QD99e0A/fXtAP317QD99e0A/fXt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99e0A/fXtAP317QD99e0A/fXtAP317QD99e0A/fXt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99e0A/fXtAP317QD99e0A/fXtANC6qwD67+MA+u/jAPrv4wD67+MA+u/jAHx4cwBy&#10;bWkAZ2JeAPrv4wD67+MA+u/jAPrv4wD67+MA0Lqr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99e0A/fXtAP317QD99e0A/fXtAP317QD9&#10;9e0A/fXt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99e0A/fXtAP317QD99e0A/fXtAP31&#10;7QD99e0A/fXt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99e0A/fXtAP317QD99e0A/fXt&#10;ANC6qwD78OQA+/DkAPvw5AD78OQAiIN9AIiDfQCBfHcAeHNuAG1oZAD78OQA+/DkAPvw5AD78OQA&#10;0Lqr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99e0A/fXtAP317QD99e0A/fXtAP317QD99e0A/fXt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99e0A/fXtAP317QD99e0A/fXt&#10;AP317QD99e0A/fXt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99e0A/fXtAP317QD99e0A/fXtAP317QD99e0A/fXt&#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99e0A/fXtAP317QD99e0A/fXtAP317QD99e0A&#10;/fXt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9&#10;9e0A/fXtAP317QD99e0A/fXtAP317QD99e0A/fXt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99e0A/fXtAP317QD99e0A/fXtAP317QD99e0A/fXt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&#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99e0A/fXtAP317QD99e0A/fXtAP317QD99e0A&#10;/fXt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99e0A/fXtAP317QD99e0A/fXtAP317QD9&#10;9e0A/fXt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99e0A/fXtAP317QD99e0A/fXtAP317QD99e0A/fXt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99e0A/fXtAP317QD99e0A/fXtAP317QD99e0A/fXt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99e0A/fXtAP317QD99e0A/fXtAP317QD9&#10;9e0A/fXt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99e0A/fXtAP317QD99e0A/fXtAP31&#10;7QD99e0A/fXt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99e0A/fXtAP317QD99e0A/fXtAP317QD99e0A/fXt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99e0A/fXtAP317QD99e0A/fXtAP317QD99e0A/fXt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99e0A/fXtAP317QD99e0A/fXtAP31&#10;7QD99e0A/fXt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99e0A/fXtAP317QD99e0A/fXt&#10;AP317QD99e0A/fXt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99e0A/fXtAP317QD99e0A/fXtAP317QD99e0A/fXt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w9PMA8PTzAPD08wDw&#10;9PMA8PTzAPD08wD99e0A/fXtAP317QD99e0A/fXtAP317QD99e0A/fXtAPD08wDw9PMA8PTzAPD0&#10;8wDw9PMA8PTz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O3dzgDt3c4A7d3OAO3dzgDt3c4A7d3OAO3dzgDt3c4A7d3OAO3dzgDt&#10;3c4A7d3OAO3dzgDt3c4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69O0A9ebcAPr07Q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69O0A9ebcAPr07Q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79e4A9efcAPr07Q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7&#10;9e4A9efcAPr07QD89OwA/PTsAPz07AD89OwA/PTsAPz07AD89OwA/PTsAPz07AD89OwA/PTs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89e0A/PXtAPz17QD89e0A/PXtAPz17QD89e0A&#10;/PXtAPz17QD89e0A/PXtAPz17QD89e0A/PXtAPz17QD89e0A/PXtAPz17QD69O4A9urfAPr07gD8&#10;9e0A/PXtAPz17QD89e0A/PXtAPz17QD89e0A/PXtAPz17QD89e0A/PXtAPz17QD89e0A/PXt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69O4A9urfAPr07gD89e0A/PXtAPz17QD89e0A&#10;/PXtAPz17QD89e0A/PXtAPz17QD89e0A/P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79O4A9urgAPv07g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79O4A9urgAPv07gD99e0A/fXtAP317QD99e0A/fXtAP317QD99e0A/fXtAP317QD99e0A/fXt&#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99e4A/fXuAP317gD99e4A/fXuAP317gD9&#10;9e4A/fXuAP317gD99e4A/fXuAP317gD99e4A/fXuAP317gD99e4A/fXuAP317gD79O8A9urhAPv0&#10;7wD99e4A/fXuAP317gD99e4A/fXuAP317gD99e4A/fXuAP317gD99e4A/fXuAP317gD99e4A/fXu&#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79O8A9urhAPv07wD99e4A/fXuAP317gD9&#10;9e4A/fXuAP317gD99e4A/fXuAP317gD99e4A/fXu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99u8A/fbvAP327wD99u8A/fbvAP327wD99u8A/fbvAP327wD99u8A/fbvAP327wD99u8A&#10;/fbvAP327wD99u8A/fbvAP327wD89vAA9+ziAPz28AD99u8A/fbvAP327wD99u8A/fbvAP327wD9&#10;9u8A/fbvAP327wD99u8A/fbvAP327wD99u8A/fbv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89vAA9+ziAPz28AD99u8A/fbvAP327wD99u8A/fbvAP327wD99u8A/fbvAP327wD99u8A&#10;/fbv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ayngDGsp4AxrGeAMaxnQDGsZ0AxrGdAMWwnQDFsJwAxbCcAMWvmwDFr5sA&#10;xK+bAMSumgDErpoAxK6ZAMOtmQDDrZkAw62YAMOsmADCrJcAwqyXAMKrlgDBq5YAwaqVAMGqlQDB&#10;qpQAwKmUAMCpkwDAqJMAv6iSAL+nkgC/p5EAvqeQAL6mkAC+po8AvqWPAL2ljgC9pI4AvaSNALyj&#10;jQC8o4wAvKKLALuiiwC7oooAu6GKALqhiQC6oIkAuqCI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">
                      <v:shape id="Grafik 478" o:spid="_x0000_s1027" type="#_x0000_t75" style="position:absolute;left:1800;top:1800;width:41428;height:11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RcLbDAAAA3AAAAA8AAABkcnMvZG93bnJldi54bWxET8tqAjEU3Rf6D+EWuquZSh86GkUUYbqp&#10;aAVdXibXmaGTm5BEJ/37ZlHo8nDe82UyvbiRD51lBc+jAgRxbXXHjYLj1/ZpAiJEZI29ZVLwQwGW&#10;i/u7OZbaDryn2yE2IodwKFFBG6MrpQx1SwbDyDrizF2sNxgz9I3UHoccbno5Loo3abDj3NCio3VL&#10;9ffhahQMu7Q6V6569evPaurSx2Z8Om2UenxIqxmISCn+i//clVbw8p7X5jP5CMjF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NFwtsMAAADcAAAADwAAAAAAAAAAAAAAAACf&#10;AgAAZHJzL2Rvd25yZXYueG1sUEsFBgAAAAAEAAQA9wAAAI8DAAAAAA==&#10;">
                        <v:imagedata r:id="rId121" o:title=""/>
                        <v:path arrowok="t"/>
                      </v:shape>
                      <v:oval id="Ellipse 479" o:spid="_x0000_s1028" style="position:absolute;left:32766;top:4095;width:9620;height:5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cyxMIA&#10;AADcAAAADwAAAGRycy9kb3ducmV2LnhtbESPzYrCMBSF9wO+Q7iCO00tOmo1igqCzqxGxfWlubbF&#10;5qY0UatPbwRhlofz83Fmi8aU4ka1Kywr6PciEMSp1QVnCo6HTXcMwnlkjaVlUvAgB4t562uGibZ3&#10;/qPb3mcijLBLUEHufZVI6dKcDLqerYiDd7a1QR9knUld4z2Mm1LGUfQtDRYcCDlWtM4pveyvJnB/&#10;V4M4PsWr4aV8rn/wPKy03SnVaTfLKQhPjf8Pf9pbrWAwmsD7TDg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tzLEwgAAANwAAAAPAAAAAAAAAAAAAAAAAJgCAABkcnMvZG93&#10;bnJldi54bWxQSwUGAAAAAAQABAD1AAAAhwMAAAAA&#10;" filled="f" strokecolor="red" strokeweight="2pt"/>
                      <w10:wrap type="square"/>
                    </v:group>
                  </w:pict>
                </mc:Fallback>
              </mc:AlternateContent>
            </w:r>
          </w:p>
        </w:tc>
      </w:tr>
      <w:tr w:rsidR="00D64C00" w:rsidRPr="00497220" w:rsidTr="00940602">
        <w:trPr>
          <w:cantSplit/>
        </w:trPr>
        <w:tc>
          <w:tcPr>
            <w:tcW w:w="9529" w:type="dxa"/>
          </w:tcPr>
          <w:p w:rsidR="00D64C00" w:rsidRDefault="00D64C00" w:rsidP="00940602">
            <w:pPr>
              <w:pStyle w:val="NummerierteListe"/>
              <w:rPr>
                <w:noProof/>
                <w:lang w:eastAsia="de-CH"/>
              </w:rPr>
            </w:pPr>
            <w:r>
              <w:rPr>
                <w:noProof/>
                <w:lang w:eastAsia="de-CH"/>
              </w:rPr>
              <mc:AlternateContent>
                <mc:Choice Requires="wpg">
                  <w:drawing>
                    <wp:anchor distT="0" distB="0" distL="114300" distR="114300" simplePos="0" relativeHeight="251913728" behindDoc="0" locked="0" layoutInCell="1" allowOverlap="1" wp14:anchorId="336E352F" wp14:editId="25FB1761">
                      <wp:simplePos x="0" y="0"/>
                      <wp:positionH relativeFrom="column">
                        <wp:posOffset>3396615</wp:posOffset>
                      </wp:positionH>
                      <wp:positionV relativeFrom="paragraph">
                        <wp:posOffset>-3175</wp:posOffset>
                      </wp:positionV>
                      <wp:extent cx="2476500" cy="1762125"/>
                      <wp:effectExtent l="0" t="0" r="0" b="28575"/>
                      <wp:wrapSquare wrapText="bothSides"/>
                      <wp:docPr id="456" name="Gruppieren 456"/>
                      <wp:cNvGraphicFramePr/>
                      <a:graphic xmlns:a="http://schemas.openxmlformats.org/drawingml/2006/main">
                        <a:graphicData uri="http://schemas.microsoft.com/office/word/2010/wordprocessingGroup">
                          <wpg:wgp>
                            <wpg:cNvGrpSpPr/>
                            <wpg:grpSpPr>
                              <a:xfrm>
                                <a:off x="0" y="0"/>
                                <a:ext cx="2476500" cy="1762125"/>
                                <a:chOff x="2009775" y="419099"/>
                                <a:chExt cx="2476500" cy="1762125"/>
                              </a:xfrm>
                            </wpg:grpSpPr>
                            <pic:pic xmlns:pic="http://schemas.openxmlformats.org/drawingml/2006/picture">
                              <pic:nvPicPr>
                                <pic:cNvPr id="457" name="Grafik 457"/>
                                <pic:cNvPicPr>
                                  <a:picLocks noChangeAspect="1"/>
                                </pic:cNvPicPr>
                              </pic:nvPicPr>
                              <pic:blipFill rotWithShape="1">
                                <a:blip r:embed="rId122" cstate="email">
                                  <a:extLst>
                                    <a:ext uri="{28A0092B-C50C-407E-A947-70E740481C1C}">
                                      <a14:useLocalDpi xmlns:a14="http://schemas.microsoft.com/office/drawing/2010/main" val="0"/>
                                    </a:ext>
                                  </a:extLst>
                                </a:blip>
                                <a:srcRect/>
                                <a:stretch/>
                              </pic:blipFill>
                              <pic:spPr>
                                <a:xfrm>
                                  <a:off x="2090708" y="419099"/>
                                  <a:ext cx="2395567" cy="1762125"/>
                                </a:xfrm>
                                <a:prstGeom prst="rect">
                                  <a:avLst/>
                                </a:prstGeom>
                              </pic:spPr>
                            </pic:pic>
                            <wps:wsp>
                              <wps:cNvPr id="458" name="Ellipse 458"/>
                              <wps:cNvSpPr/>
                              <wps:spPr>
                                <a:xfrm>
                                  <a:off x="2324100" y="676275"/>
                                  <a:ext cx="609600" cy="3810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9" name="Ellipse 459"/>
                              <wps:cNvSpPr/>
                              <wps:spPr>
                                <a:xfrm>
                                  <a:off x="2009775" y="1885950"/>
                                  <a:ext cx="600075" cy="295274"/>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456" o:spid="_x0000_s1026" style="position:absolute;margin-left:267.45pt;margin-top:-.25pt;width:195pt;height:138.75pt;z-index:251913728" coordorigin="20097,4190" coordsize="24765,17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">
                      <v:shape id="Grafik 457" o:spid="_x0000_s1027" type="#_x0000_t75" style="position:absolute;left:20907;top:4190;width:23955;height:176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Ir7HDAAAA3AAAAA8AAABkcnMvZG93bnJldi54bWxEj1uLwjAUhN8X/A/hCPu2psp6oRpFBbf7&#10;Jl7w+dAc22pzUpKo3X+/EQQfh5n5hpktWlOLOzlfWVbQ7yUgiHOrKy4UHA+brwkIH5A11pZJwR95&#10;WMw7HzNMtX3wju77UIgIYZ+igjKEJpXS5yUZ9D3bEEfvbJ3BEKUrpHb4iHBTy0GSjKTBiuNCiQ2t&#10;S8qv+5tR4Nu+dKvcXc5ZfR0Pt9lPk01OSn122+UURKA2vMOv9q9W8D0cw/NMPAJy/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YivscMAAADcAAAADwAAAAAAAAAAAAAAAACf&#10;AgAAZHJzL2Rvd25yZXYueG1sUEsFBgAAAAAEAAQA9wAAAI8DAAAAAA==&#10;">
                        <v:imagedata r:id="rId123" o:title=""/>
                        <v:path arrowok="t"/>
                      </v:shape>
                      <v:oval id="Ellipse 458" o:spid="_x0000_s1028" style="position:absolute;left:23241;top:6762;width:6096;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7LP8EA&#10;AADcAAAADwAAAGRycy9kb3ducmV2LnhtbERPS2vCQBC+C/0PyxR6043BiKRuRAWhj5MPeh6ykwdm&#10;Z0N21bS/vnMo9Pjxvdeb0XXqTkNoPRuYzxJQxKW3LdcGLufDdAUqRGSLnWcy8E0BNsXTZI259Q8+&#10;0v0UayUhHHI00MTY51qHsiGHYeZ7YuEqPziMAoda2wEfEu46nSbJUjtsWRoa7GnfUHk93Zz0fu4W&#10;afqV7rJr97P/wCrrrX835uV53L6CijTGf/Gf+80aWGSyVs7IEdD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Oyz/BAAAA3AAAAA8AAAAAAAAAAAAAAAAAmAIAAGRycy9kb3du&#10;cmV2LnhtbFBLBQYAAAAABAAEAPUAAACGAwAAAAA=&#10;" filled="f" strokecolor="red" strokeweight="2pt"/>
                      <v:oval id="Ellipse 459" o:spid="_x0000_s1029" style="position:absolute;left:20097;top:18859;width:6001;height:2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JupMMA&#10;AADcAAAADwAAAGRycy9kb3ducmV2LnhtbESPzYrCMBSF9wO+Q7gD7jSdYkU7RlFBUGdllVlfmmtb&#10;bG5KE7X69EYYmOXh/Hyc2aIztbhR6yrLCr6GEQji3OqKCwWn42YwAeE8ssbaMil4kIPFvPcxw1Tb&#10;Ox/olvlChBF2KSoovW9SKV1ekkE3tA1x8M62NeiDbAupW7yHcVPLOIrG0mDFgVBiQ+uS8kt2NYH7&#10;sxrF8W+8Si71c73Hc9Jou1Oq/9ktv0F46vx/+K+91QpGyRTeZ8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JupMMAAADcAAAADwAAAAAAAAAAAAAAAACYAgAAZHJzL2Rv&#10;d25yZXYueG1sUEsFBgAAAAAEAAQA9QAAAIgDAAAAAA==&#10;" filled="f" strokecolor="red" strokeweight="2pt"/>
                      <w10:wrap type="square"/>
                    </v:group>
                  </w:pict>
                </mc:Fallback>
              </mc:AlternateContent>
            </w:r>
            <w:r>
              <w:rPr>
                <w:noProof/>
                <w:lang w:eastAsia="de-CH"/>
              </w:rPr>
              <w:t>Klicken Sie zunächst auf die Schaltfläche „Erweitern, damit Ihnen alle Optionen zur Verfügung stehen.</w:t>
            </w:r>
          </w:p>
          <w:p w:rsidR="00D64C00" w:rsidRPr="00D64C00" w:rsidRDefault="00D64C00" w:rsidP="00D64C00">
            <w:pPr>
              <w:pStyle w:val="Eingerckt"/>
              <w:rPr>
                <w:lang w:eastAsia="de-CH"/>
              </w:rPr>
            </w:pPr>
            <w:r>
              <w:rPr>
                <w:lang w:eastAsia="de-CH"/>
              </w:rPr>
              <w:t xml:space="preserve">Suchen Sie nach </w:t>
            </w:r>
            <w:r w:rsidR="00927AAF" w:rsidRPr="00927AAF">
              <w:t>„</w:t>
            </w:r>
            <w:proofErr w:type="spellStart"/>
            <w:r w:rsidR="00927AAF" w:rsidRPr="00927AAF">
              <w:t>bolo’bolo</w:t>
            </w:r>
            <w:proofErr w:type="spellEnd"/>
            <w:r w:rsidR="00927AAF" w:rsidRPr="00927AAF">
              <w:t>“</w:t>
            </w:r>
            <w:r>
              <w:rPr>
                <w:lang w:eastAsia="de-CH"/>
              </w:rPr>
              <w:t xml:space="preserve">, ersetzen Sie es mit </w:t>
            </w:r>
            <w:r w:rsidR="00927AAF" w:rsidRPr="00927AAF">
              <w:t>„</w:t>
            </w:r>
            <w:proofErr w:type="spellStart"/>
            <w:r w:rsidR="00927AAF" w:rsidRPr="00927AAF">
              <w:t>bolo’bolo</w:t>
            </w:r>
            <w:proofErr w:type="spellEnd"/>
            <w:r w:rsidR="00927AAF" w:rsidRPr="00927AAF">
              <w:t>“</w:t>
            </w:r>
            <w:r>
              <w:rPr>
                <w:lang w:eastAsia="de-CH"/>
              </w:rPr>
              <w:t xml:space="preserve"> und klicken Sie ganz unten auf die Schaltfläche „Format“.</w:t>
            </w:r>
            <w:r>
              <w:rPr>
                <w:noProof/>
                <w:lang w:eastAsia="de-CH"/>
              </w:rPr>
              <w:t xml:space="preserve"> </w:t>
            </w:r>
          </w:p>
        </w:tc>
      </w:tr>
      <w:tr w:rsidR="00D64C00" w:rsidRPr="00497220" w:rsidTr="00940602">
        <w:trPr>
          <w:cantSplit/>
        </w:trPr>
        <w:tc>
          <w:tcPr>
            <w:tcW w:w="9529" w:type="dxa"/>
          </w:tcPr>
          <w:p w:rsidR="00D64C00" w:rsidRDefault="00D64C00" w:rsidP="00940602">
            <w:pPr>
              <w:pStyle w:val="NummerierteListe"/>
              <w:rPr>
                <w:noProof/>
                <w:lang w:eastAsia="de-CH"/>
              </w:rPr>
            </w:pPr>
            <w:r>
              <w:rPr>
                <w:noProof/>
                <w:lang w:eastAsia="de-CH"/>
              </w:rPr>
              <w:drawing>
                <wp:anchor distT="0" distB="0" distL="114300" distR="114300" simplePos="0" relativeHeight="251917824" behindDoc="0" locked="0" layoutInCell="1" allowOverlap="1" wp14:anchorId="2CBCACC5" wp14:editId="5D3CD4CF">
                  <wp:simplePos x="0" y="0"/>
                  <wp:positionH relativeFrom="column">
                    <wp:posOffset>4730750</wp:posOffset>
                  </wp:positionH>
                  <wp:positionV relativeFrom="paragraph">
                    <wp:posOffset>12700</wp:posOffset>
                  </wp:positionV>
                  <wp:extent cx="1152525" cy="2677795"/>
                  <wp:effectExtent l="0" t="0" r="9525" b="8255"/>
                  <wp:wrapSquare wrapText="bothSides"/>
                  <wp:docPr id="480" name="Grafik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a:picLocks noChangeAspect="1"/>
                          </pic:cNvPicPr>
                        </pic:nvPicPr>
                        <pic:blipFill rotWithShape="1">
                          <a:blip r:embed="rId124" cstate="email">
                            <a:extLst>
                              <a:ext uri="{28A0092B-C50C-407E-A947-70E740481C1C}">
                                <a14:useLocalDpi xmlns:a14="http://schemas.microsoft.com/office/drawing/2010/main" val="0"/>
                              </a:ext>
                            </a:extLst>
                          </a:blip>
                          <a:srcRect/>
                          <a:stretch/>
                        </pic:blipFill>
                        <pic:spPr>
                          <a:xfrm>
                            <a:off x="0" y="0"/>
                            <a:ext cx="1152525" cy="2677795"/>
                          </a:xfrm>
                          <a:prstGeom prst="rect">
                            <a:avLst/>
                          </a:prstGeom>
                        </pic:spPr>
                      </pic:pic>
                    </a:graphicData>
                  </a:graphic>
                </wp:anchor>
              </w:drawing>
            </w:r>
            <w:r>
              <w:rPr>
                <w:noProof/>
                <w:lang w:eastAsia="de-CH"/>
              </w:rPr>
              <w:t xml:space="preserve">Im nun aufgeklappten </w:t>
            </w:r>
            <w:r w:rsidR="0025507B">
              <w:rPr>
                <w:noProof/>
                <w:lang w:eastAsia="de-CH"/>
              </w:rPr>
              <w:t>Menü</w:t>
            </w:r>
            <w:r>
              <w:rPr>
                <w:noProof/>
                <w:lang w:eastAsia="de-CH"/>
              </w:rPr>
              <w:t xml:space="preserve"> wählen Sie Formatvorlage….</w:t>
            </w:r>
          </w:p>
          <w:p w:rsidR="00D64C00" w:rsidRPr="00D64C00" w:rsidRDefault="00927AAF" w:rsidP="00D64C00">
            <w:pPr>
              <w:pStyle w:val="Eingerckt"/>
              <w:rPr>
                <w:lang w:eastAsia="de-CH"/>
              </w:rPr>
            </w:pPr>
            <w:r>
              <w:rPr>
                <w:lang w:eastAsia="de-CH"/>
              </w:rPr>
              <w:t>Wählen Sie die Vorlage „</w:t>
            </w:r>
            <w:proofErr w:type="spellStart"/>
            <w:r>
              <w:rPr>
                <w:lang w:eastAsia="de-CH"/>
              </w:rPr>
              <w:t>UtopieBezeichnung</w:t>
            </w:r>
            <w:proofErr w:type="spellEnd"/>
            <w:r>
              <w:rPr>
                <w:lang w:eastAsia="de-CH"/>
              </w:rPr>
              <w:t>“.</w:t>
            </w:r>
          </w:p>
          <w:p w:rsidR="00D64C00" w:rsidRPr="00D64C00" w:rsidRDefault="00927AAF" w:rsidP="00D64C00">
            <w:pPr>
              <w:pStyle w:val="Eingerckt"/>
              <w:rPr>
                <w:lang w:eastAsia="de-CH"/>
              </w:rPr>
            </w:pPr>
            <w:r>
              <w:rPr>
                <w:lang w:eastAsia="de-CH"/>
              </w:rPr>
              <w:t xml:space="preserve">So wird nicht der Text </w:t>
            </w:r>
            <w:proofErr w:type="spellStart"/>
            <w:r>
              <w:rPr>
                <w:lang w:eastAsia="de-CH"/>
              </w:rPr>
              <w:t>bolo’bolo</w:t>
            </w:r>
            <w:proofErr w:type="spellEnd"/>
            <w:r>
              <w:rPr>
                <w:lang w:eastAsia="de-CH"/>
              </w:rPr>
              <w:t xml:space="preserve"> ersetzt, sondern nur das Format.</w:t>
            </w:r>
          </w:p>
        </w:tc>
      </w:tr>
      <w:tr w:rsidR="00927AAF" w:rsidRPr="00497220" w:rsidTr="00940602">
        <w:trPr>
          <w:cantSplit/>
        </w:trPr>
        <w:tc>
          <w:tcPr>
            <w:tcW w:w="9529" w:type="dxa"/>
          </w:tcPr>
          <w:p w:rsidR="00927AAF" w:rsidRDefault="00927AAF" w:rsidP="00940602">
            <w:pPr>
              <w:pStyle w:val="NummerierteListe"/>
              <w:rPr>
                <w:noProof/>
                <w:lang w:eastAsia="de-CH"/>
              </w:rPr>
            </w:pPr>
            <w:r>
              <w:rPr>
                <w:noProof/>
                <w:lang w:eastAsia="de-CH"/>
              </w:rPr>
              <w:lastRenderedPageBreak/>
              <mc:AlternateContent>
                <mc:Choice Requires="wpg">
                  <w:drawing>
                    <wp:anchor distT="0" distB="0" distL="114300" distR="114300" simplePos="0" relativeHeight="251919872" behindDoc="0" locked="0" layoutInCell="1" allowOverlap="1" wp14:anchorId="01BD01D7" wp14:editId="4AFC3327">
                      <wp:simplePos x="0" y="0"/>
                      <wp:positionH relativeFrom="column">
                        <wp:posOffset>1584960</wp:posOffset>
                      </wp:positionH>
                      <wp:positionV relativeFrom="paragraph">
                        <wp:posOffset>-6308725</wp:posOffset>
                      </wp:positionV>
                      <wp:extent cx="4398645" cy="3200400"/>
                      <wp:effectExtent l="0" t="0" r="1905" b="0"/>
                      <wp:wrapSquare wrapText="bothSides"/>
                      <wp:docPr id="481" name="Gruppieren 481"/>
                      <wp:cNvGraphicFramePr/>
                      <a:graphic xmlns:a="http://schemas.openxmlformats.org/drawingml/2006/main">
                        <a:graphicData uri="http://schemas.microsoft.com/office/word/2010/wordprocessingGroup">
                          <wpg:wgp>
                            <wpg:cNvGrpSpPr/>
                            <wpg:grpSpPr>
                              <a:xfrm>
                                <a:off x="0" y="0"/>
                                <a:ext cx="4398645" cy="3200400"/>
                                <a:chOff x="0" y="0"/>
                                <a:chExt cx="4398818" cy="3200400"/>
                              </a:xfrm>
                            </wpg:grpSpPr>
                            <pic:pic xmlns:pic="http://schemas.openxmlformats.org/drawingml/2006/picture">
                              <pic:nvPicPr>
                                <pic:cNvPr id="482" name="Grafik 482"/>
                                <pic:cNvPicPr>
                                  <a:picLocks noChangeAspect="1"/>
                                </pic:cNvPicPr>
                              </pic:nvPicPr>
                              <pic:blipFill>
                                <a:blip r:embed="rId125" cstate="email">
                                  <a:extLst>
                                    <a:ext uri="{28A0092B-C50C-407E-A947-70E740481C1C}">
                                      <a14:useLocalDpi xmlns:a14="http://schemas.microsoft.com/office/drawing/2010/main" val="0"/>
                                    </a:ext>
                                  </a:extLst>
                                </a:blip>
                                <a:stretch>
                                  <a:fillRect/>
                                </a:stretch>
                              </pic:blipFill>
                              <pic:spPr>
                                <a:xfrm>
                                  <a:off x="0" y="0"/>
                                  <a:ext cx="4398818" cy="3200400"/>
                                </a:xfrm>
                                <a:prstGeom prst="rect">
                                  <a:avLst/>
                                </a:prstGeom>
                              </pic:spPr>
                            </pic:pic>
                            <wps:wsp>
                              <wps:cNvPr id="483" name="Ellipse 483"/>
                              <wps:cNvSpPr/>
                              <wps:spPr>
                                <a:xfrm>
                                  <a:off x="590550" y="676275"/>
                                  <a:ext cx="1257300" cy="5334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4" name="Ellipse 484"/>
                              <wps:cNvSpPr/>
                              <wps:spPr>
                                <a:xfrm>
                                  <a:off x="2400300" y="1038225"/>
                                  <a:ext cx="714375" cy="5524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481" o:spid="_x0000_s1026" style="position:absolute;margin-left:124.8pt;margin-top:-496.75pt;width:346.35pt;height:252pt;z-index:251919872" coordsize="43988,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">
                      <v:shape id="Grafik 482" o:spid="_x0000_s1027" type="#_x0000_t75" style="position:absolute;width:43988;height:32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s/SvDAAAA3AAAAA8AAABkcnMvZG93bnJldi54bWxEj0trwzAQhO+F/gexhd4auaakwYkSSiFu&#10;T4E8yHljbWwn1sqVFD/+fVQo9DjMzDfMYjWYRnTkfG1ZweskAUFcWF1zqeCwX7/MQPiArLGxTApG&#10;8rBaPj4sMNO25y11u1CKCGGfoYIqhDaT0hcVGfQT2xJH72ydwRClK6V22Ee4aWSaJFNpsOa4UGFL&#10;nxUV193NKHDnL8P5GPBdXzanY+6Rh/5Hqeen4WMOItAQ/sN/7W+t4G2Wwu+ZeATk8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Wz9K8MAAADcAAAADwAAAAAAAAAAAAAAAACf&#10;AgAAZHJzL2Rvd25yZXYueG1sUEsFBgAAAAAEAAQA9wAAAI8DAAAAAA==&#10;">
                        <v:imagedata r:id="rId126" o:title=""/>
                        <v:path arrowok="t"/>
                      </v:shape>
                      <v:oval id="Ellipse 483" o:spid="_x0000_s1028" style="position:absolute;left:5905;top:6762;width:12573;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p1CcMA&#10;AADcAAAADwAAAGRycy9kb3ducmV2LnhtbESPzYrCMBSF9wO+Q7jC7DS1o4PURlFB0HE1Kq4vzbUt&#10;bW5KE7X69BNBmOXh/HycdNGZWtyodaVlBaNhBII4s7rkXMHpuBlMQTiPrLG2TAoe5GAx732kmGh7&#10;51+6HXwuwgi7BBUU3jeJlC4ryKAb2oY4eBfbGvRBtrnULd7DuKllHEXf0mDJgVBgQ+uCsupwNYG7&#10;X43j+ByvJlX9XP/gZdJou1Pqs98tZyA8df4//G5vtYLx9AteZ8IR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4p1CcMAAADcAAAADwAAAAAAAAAAAAAAAACYAgAAZHJzL2Rv&#10;d25yZXYueG1sUEsFBgAAAAAEAAQA9QAAAIgDAAAAAA==&#10;" filled="f" strokecolor="red" strokeweight="2pt"/>
                      <v:oval id="Ellipse 484" o:spid="_x0000_s1029" style="position:absolute;left:24003;top:10382;width:7143;height:5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PtfcQA&#10;AADcAAAADwAAAGRycy9kb3ducmV2LnhtbESPS2vCQBSF9wX/w3AL3dVJQ5SQOpEqFPpYGcX1JXPz&#10;wJk7ITNq2l/fKQguD+fxcVbryRpxodH3jhW8zBMQxLXTPbcKDvv35xyED8gajWNS8EMe1uXsYYWF&#10;dlfe0aUKrYgj7AtU0IUwFFL6uiOLfu4G4ug1brQYohxbqUe8xnFrZJokS2mx50jocKBtR/WpOtvI&#10;/d5kaXpMN4uT+d1+YbMYtPtU6ulxensFEWgK9/Ct/aEVZHkG/2fiEZ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j7X3EAAAA3AAAAA8AAAAAAAAAAAAAAAAAmAIAAGRycy9k&#10;b3ducmV2LnhtbFBLBQYAAAAABAAEAPUAAACJAwAAAAA=&#10;" filled="f" strokecolor="red" strokeweight="2pt"/>
                      <w10:wrap type="square"/>
                    </v:group>
                  </w:pict>
                </mc:Fallback>
              </mc:AlternateContent>
            </w:r>
            <w:r>
              <w:rPr>
                <w:noProof/>
                <w:lang w:eastAsia="de-CH"/>
              </w:rPr>
              <w:t>Wählen Sie „Alle ersetzen“.</w:t>
            </w:r>
          </w:p>
          <w:p w:rsidR="00927AAF" w:rsidRPr="00927AAF" w:rsidRDefault="00927AAF" w:rsidP="00927AAF">
            <w:pPr>
              <w:pStyle w:val="Eingerckt"/>
              <w:rPr>
                <w:lang w:eastAsia="de-CH"/>
              </w:rPr>
            </w:pPr>
          </w:p>
          <w:p w:rsidR="00927AAF" w:rsidRDefault="00927AAF" w:rsidP="00927AAF">
            <w:pPr>
              <w:pStyle w:val="NummerierteListe"/>
              <w:numPr>
                <w:ilvl w:val="0"/>
                <w:numId w:val="0"/>
              </w:numPr>
              <w:ind w:left="357"/>
              <w:rPr>
                <w:noProof/>
                <w:lang w:eastAsia="de-CH"/>
              </w:rPr>
            </w:pPr>
          </w:p>
        </w:tc>
      </w:tr>
    </w:tbl>
    <w:p w:rsidR="005B677E" w:rsidRDefault="005B677E" w:rsidP="005B677E">
      <w:pPr>
        <w:pStyle w:val="berschrift3"/>
      </w:pPr>
      <w:bookmarkStart w:id="66" w:name="_Toc298487809"/>
      <w:r>
        <w:t>Eigene Absatz-Formatvorlage</w:t>
      </w:r>
      <w:bookmarkEnd w:id="66"/>
    </w:p>
    <w:p w:rsidR="005B677E" w:rsidRDefault="005B677E" w:rsidP="005B677E">
      <w:r>
        <w:t>In einem Text gibt es meist besondere Absätze, die man irgendwie besonders hervorheben möchte. Zum guten Stil gehört, wenn diese Hervorhebungen im ganzen Dokument gleichartig sind. Falsch wäre z.B., wichtige Absätze im 1. Kapitel mit roter Farbe, im 2. Kapitel durch Einrückung und im 3. Kapitel mit Fettschrift hervorzuheben.</w:t>
      </w:r>
    </w:p>
    <w:p w:rsidR="005B677E" w:rsidRPr="005B677E" w:rsidRDefault="006C0200" w:rsidP="005B677E">
      <w:r>
        <w:t xml:space="preserve">Auch </w:t>
      </w:r>
      <w:r w:rsidR="004418C6">
        <w:t>hier</w:t>
      </w:r>
      <w:r w:rsidR="005B677E">
        <w:t xml:space="preserve"> kann deshalb eine Vorlage gute Dienste leisten.</w:t>
      </w:r>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5B677E" w:rsidRPr="00497220" w:rsidTr="00940602">
        <w:trPr>
          <w:cantSplit/>
        </w:trPr>
        <w:tc>
          <w:tcPr>
            <w:tcW w:w="9529" w:type="dxa"/>
          </w:tcPr>
          <w:p w:rsidR="005B677E" w:rsidRPr="00497220" w:rsidRDefault="00CF5BED" w:rsidP="00940602">
            <w:pPr>
              <w:pStyle w:val="NummerierteListe"/>
              <w:rPr>
                <w:lang w:eastAsia="de-CH"/>
              </w:rPr>
            </w:pPr>
            <w:r w:rsidRPr="00CF5BED">
              <w:rPr>
                <w:noProof/>
                <w:szCs w:val="18"/>
                <w:lang w:eastAsia="de-CH"/>
              </w:rPr>
              <w:drawing>
                <wp:anchor distT="0" distB="0" distL="114300" distR="114300" simplePos="0" relativeHeight="251921920" behindDoc="0" locked="0" layoutInCell="1" allowOverlap="1" wp14:anchorId="484332CA" wp14:editId="55005522">
                  <wp:simplePos x="0" y="0"/>
                  <wp:positionH relativeFrom="column">
                    <wp:posOffset>2140585</wp:posOffset>
                  </wp:positionH>
                  <wp:positionV relativeFrom="paragraph">
                    <wp:posOffset>57150</wp:posOffset>
                  </wp:positionV>
                  <wp:extent cx="3694430" cy="1390650"/>
                  <wp:effectExtent l="0" t="0" r="1270" b="0"/>
                  <wp:wrapSquare wrapText="bothSides"/>
                  <wp:docPr id="485" name="Grafik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a:picLocks noChangeAspect="1"/>
                          </pic:cNvPicPr>
                        </pic:nvPicPr>
                        <pic:blipFill rotWithShape="1">
                          <a:blip r:embed="rId127" cstate="email">
                            <a:extLst>
                              <a:ext uri="{28A0092B-C50C-407E-A947-70E740481C1C}">
                                <a14:useLocalDpi xmlns:a14="http://schemas.microsoft.com/office/drawing/2010/main" val="0"/>
                              </a:ext>
                            </a:extLst>
                          </a:blip>
                          <a:srcRect/>
                          <a:stretch/>
                        </pic:blipFill>
                        <pic:spPr>
                          <a:xfrm>
                            <a:off x="0" y="0"/>
                            <a:ext cx="3694430" cy="1390650"/>
                          </a:xfrm>
                          <a:prstGeom prst="rect">
                            <a:avLst/>
                          </a:prstGeom>
                        </pic:spPr>
                      </pic:pic>
                    </a:graphicData>
                  </a:graphic>
                  <wp14:sizeRelH relativeFrom="margin">
                    <wp14:pctWidth>0</wp14:pctWidth>
                  </wp14:sizeRelH>
                  <wp14:sizeRelV relativeFrom="margin">
                    <wp14:pctHeight>0</wp14:pctHeight>
                  </wp14:sizeRelV>
                </wp:anchor>
              </w:drawing>
            </w:r>
            <w:r w:rsidR="005B677E" w:rsidRPr="00497220">
              <w:rPr>
                <w:lang w:eastAsia="de-CH"/>
              </w:rPr>
              <w:t>Markieren Sie irgendeinen ganzen Absatz, den Sie als besonders wichtig im Text hervorheben möchten.</w:t>
            </w:r>
          </w:p>
          <w:p w:rsidR="005B677E" w:rsidRPr="00497220" w:rsidRDefault="005B677E" w:rsidP="005B677E">
            <w:pPr>
              <w:pStyle w:val="Eingerckt"/>
              <w:rPr>
                <w:lang w:eastAsia="de-CH"/>
              </w:rPr>
            </w:pPr>
            <w:r w:rsidRPr="00497220">
              <w:rPr>
                <w:lang w:eastAsia="de-CH"/>
              </w:rPr>
              <w:t>Achten Sie darauf, dass auch die Absatzmarke am Schluss des Absatzes mit</w:t>
            </w:r>
            <w:r w:rsidR="00EA442E">
              <w:rPr>
                <w:lang w:eastAsia="de-CH"/>
              </w:rPr>
              <w:t xml:space="preserve"> </w:t>
            </w:r>
            <w:r w:rsidRPr="00497220">
              <w:rPr>
                <w:lang w:eastAsia="de-CH"/>
              </w:rPr>
              <w:t>markiert ist.</w:t>
            </w:r>
          </w:p>
        </w:tc>
      </w:tr>
      <w:tr w:rsidR="005B677E" w:rsidRPr="00497220" w:rsidTr="00940602">
        <w:trPr>
          <w:cantSplit/>
        </w:trPr>
        <w:tc>
          <w:tcPr>
            <w:tcW w:w="9529" w:type="dxa"/>
          </w:tcPr>
          <w:p w:rsidR="005B677E" w:rsidRPr="00497220" w:rsidRDefault="00B1108C" w:rsidP="00940602">
            <w:pPr>
              <w:pStyle w:val="NummerierteListe"/>
            </w:pPr>
            <w:r>
              <w:rPr>
                <w:noProof/>
                <w:lang w:eastAsia="de-CH"/>
              </w:rPr>
              <mc:AlternateContent>
                <mc:Choice Requires="wpg">
                  <w:drawing>
                    <wp:anchor distT="0" distB="0" distL="114300" distR="114300" simplePos="0" relativeHeight="251923968" behindDoc="0" locked="0" layoutInCell="1" allowOverlap="1" wp14:anchorId="08CEECD2" wp14:editId="055FE43F">
                      <wp:simplePos x="0" y="0"/>
                      <wp:positionH relativeFrom="column">
                        <wp:posOffset>2111375</wp:posOffset>
                      </wp:positionH>
                      <wp:positionV relativeFrom="paragraph">
                        <wp:posOffset>0</wp:posOffset>
                      </wp:positionV>
                      <wp:extent cx="3686175" cy="2352675"/>
                      <wp:effectExtent l="0" t="0" r="9525" b="9525"/>
                      <wp:wrapSquare wrapText="bothSides"/>
                      <wp:docPr id="486" name="Gruppieren 486"/>
                      <wp:cNvGraphicFramePr/>
                      <a:graphic xmlns:a="http://schemas.openxmlformats.org/drawingml/2006/main">
                        <a:graphicData uri="http://schemas.microsoft.com/office/word/2010/wordprocessingGroup">
                          <wpg:wgp>
                            <wpg:cNvGrpSpPr/>
                            <wpg:grpSpPr>
                              <a:xfrm>
                                <a:off x="0" y="0"/>
                                <a:ext cx="3686175" cy="2352675"/>
                                <a:chOff x="428625" y="304800"/>
                                <a:chExt cx="3686175" cy="2352675"/>
                              </a:xfrm>
                            </wpg:grpSpPr>
                            <pic:pic xmlns:pic="http://schemas.openxmlformats.org/drawingml/2006/picture">
                              <pic:nvPicPr>
                                <pic:cNvPr id="487" name="Grafik 487"/>
                                <pic:cNvPicPr>
                                  <a:picLocks noChangeAspect="1"/>
                                </pic:cNvPicPr>
                              </pic:nvPicPr>
                              <pic:blipFill rotWithShape="1">
                                <a:blip r:embed="rId128" cstate="email">
                                  <a:extLst>
                                    <a:ext uri="{28A0092B-C50C-407E-A947-70E740481C1C}">
                                      <a14:useLocalDpi xmlns:a14="http://schemas.microsoft.com/office/drawing/2010/main" val="0"/>
                                    </a:ext>
                                  </a:extLst>
                                </a:blip>
                                <a:srcRect/>
                                <a:stretch/>
                              </pic:blipFill>
                              <pic:spPr>
                                <a:xfrm>
                                  <a:off x="428625" y="304800"/>
                                  <a:ext cx="3686175" cy="2352675"/>
                                </a:xfrm>
                                <a:prstGeom prst="rect">
                                  <a:avLst/>
                                </a:prstGeom>
                              </pic:spPr>
                            </pic:pic>
                            <wps:wsp>
                              <wps:cNvPr id="488" name="Ellipse 488"/>
                              <wps:cNvSpPr/>
                              <wps:spPr>
                                <a:xfrm>
                                  <a:off x="1085850" y="1257300"/>
                                  <a:ext cx="314325"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0" name="Ellipse 490"/>
                              <wps:cNvSpPr/>
                              <wps:spPr>
                                <a:xfrm>
                                  <a:off x="1028700" y="971550"/>
                                  <a:ext cx="238125" cy="2286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1" name="Ellipse 491"/>
                              <wps:cNvSpPr/>
                              <wps:spPr>
                                <a:xfrm>
                                  <a:off x="1466850" y="971550"/>
                                  <a:ext cx="476250" cy="590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2" name="Ellipse 492"/>
                              <wps:cNvSpPr/>
                              <wps:spPr>
                                <a:xfrm>
                                  <a:off x="3438525" y="1257300"/>
                                  <a:ext cx="428625"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486" o:spid="_x0000_s1026" style="position:absolute;margin-left:166.25pt;margin-top:0;width:290.25pt;height:185.25pt;z-index:251923968" coordorigin="4286,3048" coordsize="36861,23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">
                      <v:shape id="Grafik 487" o:spid="_x0000_s1027" type="#_x0000_t75" style="position:absolute;left:4286;top:3048;width:36862;height:2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m+PbEAAAA3AAAAA8AAABkcnMvZG93bnJldi54bWxEj0FrwkAUhO+F/oflFXrTja2tErORthCq&#10;3mLF8zP7TILZtyG7TeK/dwtCj8PMfMMk69E0oqfO1ZYVzKYRCOLC6ppLBYefbLIE4TyyxsYyKbiS&#10;g3X6+JBgrO3AOfV7X4oAYRejgsr7NpbSFRUZdFPbEgfvbDuDPsiulLrDIcBNI1+i6F0arDksVNjS&#10;V0XFZf9rFOS7raG2f5sN5ihPmft83WbHb6Wen8aPFQhPo/8P39sbrWC+XMDfmXAEZH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1m+PbEAAAA3AAAAA8AAAAAAAAAAAAAAAAA&#10;nwIAAGRycy9kb3ducmV2LnhtbFBLBQYAAAAABAAEAPcAAACQAwAAAAA=&#10;">
                        <v:imagedata r:id="rId129" o:title=""/>
                        <v:path arrowok="t"/>
                      </v:shape>
                      <v:oval id="Ellipse 488" o:spid="_x0000_s1028" style="position:absolute;left:10858;top:12573;width:314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7neMAA&#10;AADcAAAADwAAAGRycy9kb3ducmV2LnhtbERPTYvCMBC9L/gfwgje1tSii1SjqCDoeloVz0MztsVm&#10;UpqodX/9zmHB4+N9z5edq9WD2lB5NjAaJqCIc28rLgycT9vPKagQkS3WnsnAiwIsF72POWbWP/mH&#10;HsdYKAnhkKGBMsYm0zrkJTkMQ98QC3f1rcMosC20bfEp4a7WaZJ8aYcVS0OJDW1Kym/Hu5Pew3qc&#10;ppd0PbnVv5tvvE4a6/fGDPrdagYqUhff4n/3zhoYT2WtnJEjoB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S7neMAAAADcAAAADwAAAAAAAAAAAAAAAACYAgAAZHJzL2Rvd25y&#10;ZXYueG1sUEsFBgAAAAAEAAQA9QAAAIUDAAAAAA==&#10;" filled="f" strokecolor="red" strokeweight="2pt"/>
                      <v:oval id="Ellipse 490" o:spid="_x0000_s1029" style="position:absolute;left:10287;top:9715;width:2381;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F9o8EA&#10;AADcAAAADwAAAGRycy9kb3ducmV2LnhtbERPTWvCQBC9C/0PyxR6002DiqZZpQqFtp6M4nnIjklI&#10;djZkt5r213cOhR4f7zvfjq5TNxpC49nA8ywBRVx623Bl4Hx6m65AhYhssfNMBr4pwHbzMMkxs/7O&#10;R7oVsVISwiFDA3WMfaZ1KGtyGGa+Jxbu6geHUeBQaTvgXcJdp9MkWWqHDUtDjT3tayrb4stJ72E3&#10;T9NLulu03c/+E6+L3voPY54ex9cXUJHG+C/+c79bA/O1zJczc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BfaPBAAAA3AAAAA8AAAAAAAAAAAAAAAAAmAIAAGRycy9kb3du&#10;cmV2LnhtbFBLBQYAAAAABAAEAPUAAACGAwAAAAA=&#10;" filled="f" strokecolor="red" strokeweight="2pt"/>
                      <v:oval id="Ellipse 491" o:spid="_x0000_s1030" style="position:absolute;left:14668;top:9715;width:4763;height:5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3YOMIA&#10;AADcAAAADwAAAGRycy9kb3ducmV2LnhtbESPS4vCMBSF9wP+h3AFd2Nq0UGrUVQQfKx84PrSXNti&#10;c1OaqNVfbwRhlofz+DiTWWNKcafaFZYV9LoRCOLU6oIzBafj6ncIwnlkjaVlUvAkB7Np62eCibYP&#10;3tP94DMRRtglqCD3vkqkdGlOBl3XVsTBu9jaoA+yzqSu8RHGTSnjKPqTBgsOhBwrWuaUXg83E7i7&#10;RT+Oz/FicC1fyy1eBpW2G6U67WY+BuGp8f/hb3utFfRHPficCUdAT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zdg4wgAAANwAAAAPAAAAAAAAAAAAAAAAAJgCAABkcnMvZG93&#10;bnJldi54bWxQSwUGAAAAAAQABAD1AAAAhwMAAAAA&#10;" filled="f" strokecolor="red" strokeweight="2pt"/>
                      <v:oval id="Ellipse 492" o:spid="_x0000_s1031" style="position:absolute;left:34385;top:12573;width:428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9GT8QA&#10;AADcAAAADwAAAGRycy9kb3ducmV2LnhtbESPy2rDMBBF94X8g5hAd40ckZTEiWLiQKGPVR5kPVgT&#10;28QaGUu13X59VSh0ebmPw91mo21ET52vHWuYzxIQxIUzNZcaLueXpxUIH5ANNo5Jwxd5yHaThy2m&#10;xg18pP4UShFH2KeooQqhTaX0RUUW/cy1xNG7uc5iiLIrpelwiOO2kSpJnqXFmiOhwpYOFRX306eN&#10;3I98odRV5ct78314x9uyNe5N68fpuN+ACDSG//Bf+9VoWKwV/J6JR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fRk/EAAAA3AAAAA8AAAAAAAAAAAAAAAAAmAIAAGRycy9k&#10;b3ducmV2LnhtbFBLBQYAAAAABAAEAPUAAACJAwAAAAA=&#10;" filled="f" strokecolor="red" strokeweight="2pt"/>
                      <w10:wrap type="square"/>
                    </v:group>
                  </w:pict>
                </mc:Fallback>
              </mc:AlternateContent>
            </w:r>
            <w:r w:rsidR="005B677E" w:rsidRPr="00497220">
              <w:t>Diesen Absatz formatieren Sie nun so, wie Sie sich die Hervorhebung vorstellen. Unser Vorschlag: Einrückung links und rechts, Rahmenlinie oben und unten.</w:t>
            </w:r>
          </w:p>
          <w:p w:rsidR="005B677E" w:rsidRPr="00497220" w:rsidRDefault="005B677E" w:rsidP="005B677E">
            <w:pPr>
              <w:pStyle w:val="Eingerckt"/>
            </w:pPr>
          </w:p>
        </w:tc>
      </w:tr>
      <w:tr w:rsidR="005B677E" w:rsidRPr="00497220" w:rsidTr="00940602">
        <w:trPr>
          <w:cantSplit/>
        </w:trPr>
        <w:tc>
          <w:tcPr>
            <w:tcW w:w="9529" w:type="dxa"/>
          </w:tcPr>
          <w:p w:rsidR="005B677E" w:rsidRPr="00497220" w:rsidRDefault="006132D7" w:rsidP="005B677E">
            <w:pPr>
              <w:pStyle w:val="NummerierteListe"/>
            </w:pPr>
            <w:r>
              <w:rPr>
                <w:noProof/>
                <w:lang w:eastAsia="de-CH"/>
              </w:rPr>
              <w:lastRenderedPageBreak/>
              <w:drawing>
                <wp:anchor distT="0" distB="0" distL="114300" distR="114300" simplePos="0" relativeHeight="251926016" behindDoc="0" locked="0" layoutInCell="1" allowOverlap="1" wp14:anchorId="4AC401F4" wp14:editId="5C8BC8E7">
                  <wp:simplePos x="0" y="0"/>
                  <wp:positionH relativeFrom="column">
                    <wp:posOffset>3632835</wp:posOffset>
                  </wp:positionH>
                  <wp:positionV relativeFrom="paragraph">
                    <wp:posOffset>-3175</wp:posOffset>
                  </wp:positionV>
                  <wp:extent cx="2407920" cy="2352040"/>
                  <wp:effectExtent l="0" t="0" r="0" b="0"/>
                  <wp:wrapSquare wrapText="bothSides"/>
                  <wp:docPr id="493" name="Grafik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 52"/>
                          <pic:cNvPicPr>
                            <a:picLocks noChangeAspect="1"/>
                          </pic:cNvPicPr>
                        </pic:nvPicPr>
                        <pic:blipFill rotWithShape="1">
                          <a:blip r:embed="rId130" cstate="email">
                            <a:extLst>
                              <a:ext uri="{28A0092B-C50C-407E-A947-70E740481C1C}">
                                <a14:useLocalDpi xmlns:a14="http://schemas.microsoft.com/office/drawing/2010/main" val="0"/>
                              </a:ext>
                            </a:extLst>
                          </a:blip>
                          <a:srcRect/>
                          <a:stretch/>
                        </pic:blipFill>
                        <pic:spPr>
                          <a:xfrm>
                            <a:off x="0" y="0"/>
                            <a:ext cx="2407920" cy="2352040"/>
                          </a:xfrm>
                          <a:prstGeom prst="rect">
                            <a:avLst/>
                          </a:prstGeom>
                        </pic:spPr>
                      </pic:pic>
                    </a:graphicData>
                  </a:graphic>
                  <wp14:sizeRelH relativeFrom="margin">
                    <wp14:pctWidth>0</wp14:pctWidth>
                  </wp14:sizeRelH>
                  <wp14:sizeRelV relativeFrom="margin">
                    <wp14:pctHeight>0</wp14:pctHeight>
                  </wp14:sizeRelV>
                </wp:anchor>
              </w:drawing>
            </w:r>
            <w:r w:rsidR="005B677E" w:rsidRPr="00497220">
              <w:t>Nun folgt derselbe Schritt wie bei den Zeichen-Formatvorlagen: Sie erstellen aufgrund dieses Musterabsatzes eine Formatvorlage.</w:t>
            </w:r>
          </w:p>
        </w:tc>
      </w:tr>
      <w:tr w:rsidR="005B677E" w:rsidRPr="00497220" w:rsidTr="00940602">
        <w:trPr>
          <w:cantSplit/>
        </w:trPr>
        <w:tc>
          <w:tcPr>
            <w:tcW w:w="9529" w:type="dxa"/>
          </w:tcPr>
          <w:p w:rsidR="005B677E" w:rsidRPr="00497220" w:rsidRDefault="00122DE4" w:rsidP="005B677E">
            <w:pPr>
              <w:pStyle w:val="NummerierteListe"/>
            </w:pPr>
            <w:r>
              <w:rPr>
                <w:noProof/>
                <w:lang w:eastAsia="de-CH"/>
              </w:rPr>
              <w:drawing>
                <wp:anchor distT="114935" distB="114935" distL="114300" distR="0" simplePos="0" relativeHeight="251795968" behindDoc="0" locked="0" layoutInCell="1" allowOverlap="1" wp14:anchorId="79A728E5" wp14:editId="1CD8D760">
                  <wp:simplePos x="0" y="0"/>
                  <wp:positionH relativeFrom="column">
                    <wp:align>right</wp:align>
                  </wp:positionH>
                  <wp:positionV relativeFrom="line">
                    <wp:align>top</wp:align>
                  </wp:positionV>
                  <wp:extent cx="2743200" cy="1375410"/>
                  <wp:effectExtent l="0" t="0" r="0" b="0"/>
                  <wp:wrapSquare wrapText="bothSides"/>
                  <wp:docPr id="369" name="Bild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131" cstate="email">
                            <a:extLst>
                              <a:ext uri="{28A0092B-C50C-407E-A947-70E740481C1C}">
                                <a14:useLocalDpi xmlns:a14="http://schemas.microsoft.com/office/drawing/2010/main" val="0"/>
                              </a:ext>
                            </a:extLst>
                          </a:blip>
                          <a:srcRect/>
                          <a:stretch>
                            <a:fillRect/>
                          </a:stretch>
                        </pic:blipFill>
                        <pic:spPr bwMode="auto">
                          <a:xfrm>
                            <a:off x="0" y="0"/>
                            <a:ext cx="2743200" cy="1375410"/>
                          </a:xfrm>
                          <a:prstGeom prst="rect">
                            <a:avLst/>
                          </a:prstGeom>
                          <a:noFill/>
                          <a:ln>
                            <a:noFill/>
                          </a:ln>
                        </pic:spPr>
                      </pic:pic>
                    </a:graphicData>
                  </a:graphic>
                  <wp14:sizeRelH relativeFrom="page">
                    <wp14:pctWidth>0</wp14:pctWidth>
                  </wp14:sizeRelH>
                  <wp14:sizeRelV relativeFrom="page">
                    <wp14:pctHeight>0</wp14:pctHeight>
                  </wp14:sizeRelV>
                </wp:anchor>
              </w:drawing>
            </w:r>
            <w:r w:rsidR="00A0364C" w:rsidRPr="00497220">
              <w:t xml:space="preserve">Klicken Sie auch hier sofort wieder auf die Schaltfläche </w:t>
            </w:r>
            <w:r w:rsidR="00A0364C" w:rsidRPr="00497220">
              <w:rPr>
                <w:rStyle w:val="SchaltflcheZchn"/>
              </w:rPr>
              <w:t>Ändern</w:t>
            </w:r>
            <w:r w:rsidR="00A0364C" w:rsidRPr="00497220">
              <w:t xml:space="preserve"> …</w:t>
            </w:r>
          </w:p>
        </w:tc>
      </w:tr>
      <w:tr w:rsidR="00A0364C" w:rsidRPr="00497220" w:rsidTr="00940602">
        <w:trPr>
          <w:cantSplit/>
        </w:trPr>
        <w:tc>
          <w:tcPr>
            <w:tcW w:w="9529" w:type="dxa"/>
          </w:tcPr>
          <w:p w:rsidR="00A0364C" w:rsidRPr="00497220" w:rsidRDefault="00122DE4" w:rsidP="005B677E">
            <w:pPr>
              <w:pStyle w:val="NummerierteListe"/>
            </w:pPr>
            <w:r>
              <w:rPr>
                <w:noProof/>
                <w:lang w:eastAsia="de-CH"/>
              </w:rPr>
              <w:drawing>
                <wp:anchor distT="114935" distB="114935" distL="114300" distR="0" simplePos="0" relativeHeight="251796992" behindDoc="0" locked="0" layoutInCell="1" allowOverlap="1" wp14:anchorId="45CB2CDB" wp14:editId="1E84A321">
                  <wp:simplePos x="0" y="0"/>
                  <wp:positionH relativeFrom="column">
                    <wp:align>right</wp:align>
                  </wp:positionH>
                  <wp:positionV relativeFrom="line">
                    <wp:align>top</wp:align>
                  </wp:positionV>
                  <wp:extent cx="2743200" cy="1384935"/>
                  <wp:effectExtent l="0" t="0" r="0" b="5715"/>
                  <wp:wrapSquare wrapText="bothSides"/>
                  <wp:docPr id="368" name="Bild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132" cstate="email">
                            <a:extLst>
                              <a:ext uri="{28A0092B-C50C-407E-A947-70E740481C1C}">
                                <a14:useLocalDpi xmlns:a14="http://schemas.microsoft.com/office/drawing/2010/main" val="0"/>
                              </a:ext>
                            </a:extLst>
                          </a:blip>
                          <a:srcRect/>
                          <a:stretch>
                            <a:fillRect/>
                          </a:stretch>
                        </pic:blipFill>
                        <pic:spPr bwMode="auto">
                          <a:xfrm>
                            <a:off x="0" y="0"/>
                            <a:ext cx="2743200" cy="1384935"/>
                          </a:xfrm>
                          <a:prstGeom prst="rect">
                            <a:avLst/>
                          </a:prstGeom>
                          <a:noFill/>
                          <a:ln>
                            <a:noFill/>
                          </a:ln>
                        </pic:spPr>
                      </pic:pic>
                    </a:graphicData>
                  </a:graphic>
                  <wp14:sizeRelH relativeFrom="page">
                    <wp14:pctWidth>0</wp14:pctWidth>
                  </wp14:sizeRelH>
                  <wp14:sizeRelV relativeFrom="page">
                    <wp14:pctHeight>0</wp14:pctHeight>
                  </wp14:sizeRelV>
                </wp:anchor>
              </w:drawing>
            </w:r>
            <w:r w:rsidR="00A0364C" w:rsidRPr="00497220">
              <w:t>… und wählen Sie dann nebenstehende Einstellungen.</w:t>
            </w:r>
          </w:p>
        </w:tc>
      </w:tr>
      <w:tr w:rsidR="00A0364C" w:rsidRPr="00497220" w:rsidTr="00940602">
        <w:trPr>
          <w:cantSplit/>
        </w:trPr>
        <w:tc>
          <w:tcPr>
            <w:tcW w:w="9529" w:type="dxa"/>
          </w:tcPr>
          <w:p w:rsidR="00A0364C" w:rsidRPr="00497220" w:rsidRDefault="00122DE4" w:rsidP="00A0364C">
            <w:pPr>
              <w:pStyle w:val="NummerierteListe"/>
            </w:pPr>
            <w:r>
              <w:rPr>
                <w:noProof/>
                <w:lang w:eastAsia="de-CH"/>
              </w:rPr>
              <w:drawing>
                <wp:anchor distT="114935" distB="114935" distL="114300" distR="0" simplePos="0" relativeHeight="251798016" behindDoc="0" locked="0" layoutInCell="1" allowOverlap="1" wp14:anchorId="6172ED19" wp14:editId="10FEB632">
                  <wp:simplePos x="0" y="0"/>
                  <wp:positionH relativeFrom="column">
                    <wp:align>right</wp:align>
                  </wp:positionH>
                  <wp:positionV relativeFrom="line">
                    <wp:align>top</wp:align>
                  </wp:positionV>
                  <wp:extent cx="2743200" cy="1276350"/>
                  <wp:effectExtent l="0" t="0" r="0" b="0"/>
                  <wp:wrapSquare wrapText="bothSides"/>
                  <wp:docPr id="367" name="Bild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133" cstate="email">
                            <a:extLst>
                              <a:ext uri="{28A0092B-C50C-407E-A947-70E740481C1C}">
                                <a14:useLocalDpi xmlns:a14="http://schemas.microsoft.com/office/drawing/2010/main" val="0"/>
                              </a:ext>
                            </a:extLst>
                          </a:blip>
                          <a:srcRect/>
                          <a:stretch>
                            <a:fillRect/>
                          </a:stretch>
                        </pic:blipFill>
                        <pic:spPr bwMode="auto">
                          <a:xfrm>
                            <a:off x="0" y="0"/>
                            <a:ext cx="2743200"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00A0364C" w:rsidRPr="00497220">
              <w:t>Formatieren Sie danach ein paar beliebige Absätze mit Ihrer neuen, selbst erstellten Absatz-Formatvorlage "Wichtig".</w:t>
            </w:r>
          </w:p>
        </w:tc>
      </w:tr>
    </w:tbl>
    <w:p w:rsidR="00134A0A" w:rsidRDefault="006B151F" w:rsidP="007667D5">
      <w:pPr>
        <w:pStyle w:val="berschrift2"/>
      </w:pPr>
      <w:bookmarkStart w:id="67" w:name="_Ref206495138"/>
      <w:r>
        <w:br w:type="page"/>
      </w:r>
      <w:bookmarkStart w:id="68" w:name="_Toc298487810"/>
      <w:r w:rsidR="00134A0A">
        <w:lastRenderedPageBreak/>
        <w:t>Eigene Formatvorlagen löschen</w:t>
      </w:r>
      <w:bookmarkEnd w:id="67"/>
      <w:bookmarkEnd w:id="68"/>
    </w:p>
    <w:tbl>
      <w:tblPr>
        <w:tblW w:w="9510" w:type="dxa"/>
        <w:tblBorders>
          <w:bottom w:val="double" w:sz="4" w:space="0" w:color="auto"/>
        </w:tblBorders>
        <w:tblCellMar>
          <w:top w:w="108" w:type="dxa"/>
          <w:bottom w:w="340" w:type="dxa"/>
          <w:right w:w="0" w:type="dxa"/>
        </w:tblCellMar>
        <w:tblLook w:val="01E0" w:firstRow="1" w:lastRow="1" w:firstColumn="1" w:lastColumn="1" w:noHBand="0" w:noVBand="0"/>
      </w:tblPr>
      <w:tblGrid>
        <w:gridCol w:w="2448"/>
        <w:gridCol w:w="7062"/>
      </w:tblGrid>
      <w:tr w:rsidR="002000D1" w:rsidRPr="00497220" w:rsidTr="0020077D">
        <w:trPr>
          <w:cantSplit/>
        </w:trPr>
        <w:tc>
          <w:tcPr>
            <w:tcW w:w="2448" w:type="dxa"/>
            <w:tcBorders>
              <w:bottom w:val="double" w:sz="4" w:space="0" w:color="auto"/>
            </w:tcBorders>
          </w:tcPr>
          <w:p w:rsidR="002000D1" w:rsidRPr="00497220" w:rsidRDefault="002000D1" w:rsidP="0020077D">
            <w:pPr>
              <w:rPr>
                <w:b/>
                <w:bCs/>
              </w:rPr>
            </w:pPr>
            <w:r w:rsidRPr="00497220">
              <w:rPr>
                <w:b/>
                <w:bCs/>
              </w:rPr>
              <w:t>Auftrag in Kürze</w:t>
            </w:r>
          </w:p>
        </w:tc>
        <w:tc>
          <w:tcPr>
            <w:tcW w:w="7062" w:type="dxa"/>
            <w:tcBorders>
              <w:bottom w:val="double" w:sz="4" w:space="0" w:color="auto"/>
            </w:tcBorders>
          </w:tcPr>
          <w:p w:rsidR="002000D1" w:rsidRPr="00497220" w:rsidRDefault="009004B4" w:rsidP="0019755A">
            <w:pPr>
              <w:pStyle w:val="AiK"/>
            </w:pPr>
            <w:r>
              <w:t xml:space="preserve">Erkunden Sie die Möglichkeiten des </w:t>
            </w:r>
            <w:r w:rsidR="002000D1" w:rsidRPr="00497220">
              <w:t>Arbeitsbe</w:t>
            </w:r>
            <w:r>
              <w:t>reichs-Fenster "Formatvorlagen"</w:t>
            </w:r>
            <w:r w:rsidR="00D73563">
              <w:t>.</w:t>
            </w:r>
          </w:p>
          <w:p w:rsidR="002000D1" w:rsidRPr="00497220" w:rsidRDefault="009004B4" w:rsidP="009004B4">
            <w:pPr>
              <w:pStyle w:val="AiK"/>
            </w:pPr>
            <w:r>
              <w:t>Löschen Sie e</w:t>
            </w:r>
            <w:r w:rsidR="002000D1" w:rsidRPr="00497220">
              <w:t>ventuell beschädigte oder andere unnötige Formatvorlagen endgültig aus dem Dokument</w:t>
            </w:r>
            <w:r w:rsidR="00D73563">
              <w:t>.</w:t>
            </w:r>
          </w:p>
        </w:tc>
      </w:tr>
    </w:tbl>
    <w:p w:rsidR="009004B4" w:rsidRDefault="009004B4" w:rsidP="007705F2">
      <w:pPr>
        <w:pStyle w:val="AbstandNachStandard"/>
        <w:rPr>
          <w:noProof/>
          <w:lang w:eastAsia="de-CH"/>
        </w:rPr>
      </w:pPr>
    </w:p>
    <w:p w:rsidR="00507476" w:rsidRPr="00507476" w:rsidRDefault="00507476" w:rsidP="007705F2">
      <w:pPr>
        <w:pStyle w:val="AbstandNachStandard"/>
      </w:pPr>
      <w:r>
        <w:rPr>
          <w:noProof/>
          <w:lang w:eastAsia="de-CH"/>
        </w:rPr>
        <w:t xml:space="preserve">Wie Sie im Kapitel </w:t>
      </w:r>
      <w:r w:rsidR="009004B4">
        <w:rPr>
          <w:noProof/>
          <w:lang w:eastAsia="de-CH"/>
        </w:rPr>
        <w:fldChar w:fldCharType="begin"/>
      </w:r>
      <w:r w:rsidR="009004B4">
        <w:rPr>
          <w:noProof/>
          <w:lang w:eastAsia="de-CH"/>
        </w:rPr>
        <w:instrText xml:space="preserve"> REF _Ref271727744 \r \h </w:instrText>
      </w:r>
      <w:r w:rsidR="009004B4">
        <w:rPr>
          <w:noProof/>
          <w:lang w:eastAsia="de-CH"/>
        </w:rPr>
      </w:r>
      <w:r w:rsidR="009004B4">
        <w:rPr>
          <w:noProof/>
          <w:lang w:eastAsia="de-CH"/>
        </w:rPr>
        <w:fldChar w:fldCharType="separate"/>
      </w:r>
      <w:r w:rsidR="00FD17D0">
        <w:rPr>
          <w:noProof/>
          <w:lang w:eastAsia="de-CH"/>
        </w:rPr>
        <w:t>1</w:t>
      </w:r>
      <w:r w:rsidR="009004B4">
        <w:rPr>
          <w:noProof/>
          <w:lang w:eastAsia="de-CH"/>
        </w:rPr>
        <w:fldChar w:fldCharType="end"/>
      </w:r>
      <w:r w:rsidR="009004B4">
        <w:rPr>
          <w:noProof/>
          <w:lang w:eastAsia="de-CH"/>
        </w:rPr>
        <w:fldChar w:fldCharType="begin"/>
      </w:r>
      <w:r w:rsidR="009004B4">
        <w:rPr>
          <w:noProof/>
          <w:lang w:eastAsia="de-CH"/>
        </w:rPr>
        <w:instrText xml:space="preserve"> REF _Ref271727771 \r \h </w:instrText>
      </w:r>
      <w:r w:rsidR="009004B4">
        <w:rPr>
          <w:noProof/>
          <w:lang w:eastAsia="de-CH"/>
        </w:rPr>
      </w:r>
      <w:r w:rsidR="009004B4">
        <w:rPr>
          <w:noProof/>
          <w:lang w:eastAsia="de-CH"/>
        </w:rPr>
        <w:fldChar w:fldCharType="separate"/>
      </w:r>
      <w:r w:rsidR="00FD17D0">
        <w:rPr>
          <w:noProof/>
          <w:lang w:eastAsia="de-CH"/>
        </w:rPr>
        <w:t>5.1</w:t>
      </w:r>
      <w:r w:rsidR="009004B4">
        <w:rPr>
          <w:noProof/>
          <w:lang w:eastAsia="de-CH"/>
        </w:rPr>
        <w:fldChar w:fldCharType="end"/>
      </w:r>
      <w:r w:rsidR="00EA442E">
        <w:rPr>
          <w:noProof/>
          <w:lang w:eastAsia="de-CH"/>
        </w:rPr>
        <w:t xml:space="preserve"> </w:t>
      </w:r>
      <w:r w:rsidR="005454D1">
        <w:rPr>
          <w:noProof/>
          <w:lang w:eastAsia="de-CH"/>
        </w:rPr>
        <w:fldChar w:fldCharType="begin"/>
      </w:r>
      <w:r w:rsidR="005454D1">
        <w:rPr>
          <w:noProof/>
          <w:lang w:eastAsia="de-CH"/>
        </w:rPr>
        <w:instrText xml:space="preserve"> REF _Ref271727670 \h </w:instrText>
      </w:r>
      <w:r w:rsidR="005454D1">
        <w:rPr>
          <w:noProof/>
          <w:lang w:eastAsia="de-CH"/>
        </w:rPr>
      </w:r>
      <w:r w:rsidR="005454D1">
        <w:rPr>
          <w:noProof/>
          <w:lang w:eastAsia="de-CH"/>
        </w:rPr>
        <w:fldChar w:fldCharType="separate"/>
      </w:r>
      <w:r w:rsidR="00FD17D0" w:rsidRPr="00A52C6A">
        <w:t>Vordefinierte System-Formatvorlagen verwenden</w:t>
      </w:r>
      <w:r w:rsidR="005454D1">
        <w:rPr>
          <w:noProof/>
          <w:lang w:eastAsia="de-CH"/>
        </w:rPr>
        <w:fldChar w:fldCharType="end"/>
      </w:r>
      <w:r w:rsidR="005454D1">
        <w:rPr>
          <w:noProof/>
          <w:lang w:eastAsia="de-CH"/>
        </w:rPr>
        <w:t xml:space="preserve"> </w:t>
      </w:r>
      <w:r>
        <w:rPr>
          <w:noProof/>
          <w:lang w:eastAsia="de-CH"/>
        </w:rPr>
        <w:t>gesehen haben, ist es ganz einfach, Absatzformatvorlagen aus dem Schnellformatvorlagenkatalog zu entfernen. Das Dumme ist nur: Die so entfernten Absatzformatvorlagen verschwinden zwar aus de</w:t>
      </w:r>
      <w:r w:rsidR="00EA442E">
        <w:rPr>
          <w:noProof/>
          <w:lang w:eastAsia="de-CH"/>
        </w:rPr>
        <w:t xml:space="preserve">m </w:t>
      </w:r>
      <w:r w:rsidR="0025507B">
        <w:rPr>
          <w:noProof/>
          <w:lang w:eastAsia="de-CH"/>
        </w:rPr>
        <w:t>Menü</w:t>
      </w:r>
      <w:r w:rsidR="00C06B66">
        <w:rPr>
          <w:noProof/>
          <w:lang w:eastAsia="de-CH"/>
        </w:rPr>
        <w:t>band</w:t>
      </w:r>
      <w:r>
        <w:rPr>
          <w:noProof/>
          <w:lang w:eastAsia="de-CH"/>
        </w:rPr>
        <w:t>, im Hintergrund bleiben sie aber dennoch gespeichert. Das stört vor allem dann, wenn Sie eine missglückte Absatzformatvorlage unter demselben Namen nochmals erstellen möchten – dann ist nämlich die missglückte Ruine im Weg und lässt nicht zu, dass Sie ihren Namen für eine neue</w:t>
      </w:r>
      <w:r w:rsidR="00512500">
        <w:rPr>
          <w:noProof/>
          <w:lang w:eastAsia="de-CH"/>
        </w:rPr>
        <w:t>, korrigierte</w:t>
      </w:r>
      <w:r>
        <w:rPr>
          <w:noProof/>
          <w:lang w:eastAsia="de-CH"/>
        </w:rPr>
        <w:t xml:space="preserve"> Absatzformatvorlage verwenden.</w:t>
      </w:r>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507476" w:rsidRPr="00497220" w:rsidTr="00940602">
        <w:trPr>
          <w:cantSplit/>
        </w:trPr>
        <w:tc>
          <w:tcPr>
            <w:tcW w:w="9529" w:type="dxa"/>
          </w:tcPr>
          <w:p w:rsidR="00507476" w:rsidRPr="00497220" w:rsidRDefault="00122DE4" w:rsidP="00507476">
            <w:pPr>
              <w:pStyle w:val="NummerierteListe"/>
              <w:rPr>
                <w:lang w:eastAsia="de-CH"/>
              </w:rPr>
            </w:pPr>
            <w:r>
              <w:rPr>
                <w:noProof/>
                <w:lang w:eastAsia="de-CH"/>
              </w:rPr>
              <mc:AlternateContent>
                <mc:Choice Requires="wps">
                  <w:drawing>
                    <wp:anchor distT="0" distB="0" distL="114300" distR="114300" simplePos="0" relativeHeight="251658752" behindDoc="0" locked="0" layoutInCell="1" allowOverlap="1" wp14:anchorId="16A0550A" wp14:editId="1FEB0EF1">
                      <wp:simplePos x="0" y="0"/>
                      <wp:positionH relativeFrom="column">
                        <wp:posOffset>5390515</wp:posOffset>
                      </wp:positionH>
                      <wp:positionV relativeFrom="paragraph">
                        <wp:posOffset>798195</wp:posOffset>
                      </wp:positionV>
                      <wp:extent cx="475615" cy="424180"/>
                      <wp:effectExtent l="18415" t="17145" r="20320" b="15875"/>
                      <wp:wrapNone/>
                      <wp:docPr id="366" name="Oval 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5615" cy="42418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61" o:spid="_x0000_s1026" style="position:absolute;margin-left:424.45pt;margin-top:62.85pt;width:37.45pt;height:33.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" filled="f" strokecolor="red" strokeweight="2pt"/>
                  </w:pict>
                </mc:Fallback>
              </mc:AlternateContent>
            </w:r>
            <w:r>
              <w:rPr>
                <w:noProof/>
                <w:lang w:eastAsia="de-CH"/>
              </w:rPr>
              <w:drawing>
                <wp:anchor distT="114935" distB="114935" distL="114300" distR="0" simplePos="0" relativeHeight="251657728" behindDoc="0" locked="0" layoutInCell="1" allowOverlap="1" wp14:anchorId="17A8F0C5" wp14:editId="47297867">
                  <wp:simplePos x="0" y="0"/>
                  <wp:positionH relativeFrom="column">
                    <wp:align>right</wp:align>
                  </wp:positionH>
                  <wp:positionV relativeFrom="line">
                    <wp:align>top</wp:align>
                  </wp:positionV>
                  <wp:extent cx="2743200" cy="1304290"/>
                  <wp:effectExtent l="0" t="0" r="0" b="0"/>
                  <wp:wrapSquare wrapText="bothSides"/>
                  <wp:docPr id="760" name="Bild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34" cstate="email">
                            <a:extLst>
                              <a:ext uri="{28A0092B-C50C-407E-A947-70E740481C1C}">
                                <a14:useLocalDpi xmlns:a14="http://schemas.microsoft.com/office/drawing/2010/main" val="0"/>
                              </a:ext>
                            </a:extLst>
                          </a:blip>
                          <a:srcRect/>
                          <a:stretch>
                            <a:fillRect/>
                          </a:stretch>
                        </pic:blipFill>
                        <pic:spPr bwMode="auto">
                          <a:xfrm>
                            <a:off x="0" y="0"/>
                            <a:ext cx="2743200" cy="1304290"/>
                          </a:xfrm>
                          <a:prstGeom prst="rect">
                            <a:avLst/>
                          </a:prstGeom>
                          <a:noFill/>
                          <a:ln>
                            <a:noFill/>
                          </a:ln>
                        </pic:spPr>
                      </pic:pic>
                    </a:graphicData>
                  </a:graphic>
                  <wp14:sizeRelH relativeFrom="page">
                    <wp14:pctWidth>0</wp14:pctWidth>
                  </wp14:sizeRelH>
                  <wp14:sizeRelV relativeFrom="page">
                    <wp14:pctHeight>0</wp14:pctHeight>
                  </wp14:sizeRelV>
                </wp:anchor>
              </w:drawing>
            </w:r>
            <w:r w:rsidR="00507476" w:rsidRPr="00497220">
              <w:rPr>
                <w:lang w:eastAsia="de-CH"/>
              </w:rPr>
              <w:t xml:space="preserve">Um eine Absatzformatvorlage dauerhaft zu löschen, öffnen Sie mit dem klitzekleinen Icon in der rechten unteren Ecke der Gruppe Formatvorlagen das Fenster </w:t>
            </w:r>
            <w:r w:rsidR="00507476" w:rsidRPr="00497220">
              <w:rPr>
                <w:rStyle w:val="Fenstertitel"/>
              </w:rPr>
              <w:t>Formatvorlagen</w:t>
            </w:r>
            <w:r w:rsidR="00507476" w:rsidRPr="00497220">
              <w:rPr>
                <w:lang w:eastAsia="de-CH"/>
              </w:rPr>
              <w:t>.</w:t>
            </w:r>
          </w:p>
        </w:tc>
      </w:tr>
      <w:tr w:rsidR="000A2303" w:rsidRPr="00497220" w:rsidTr="00940602">
        <w:trPr>
          <w:cantSplit/>
        </w:trPr>
        <w:tc>
          <w:tcPr>
            <w:tcW w:w="9529" w:type="dxa"/>
          </w:tcPr>
          <w:p w:rsidR="000A2303" w:rsidRPr="00497220" w:rsidRDefault="00122DE4" w:rsidP="000A2303">
            <w:pPr>
              <w:pStyle w:val="NummerierteListe"/>
              <w:rPr>
                <w:lang w:eastAsia="de-CH"/>
              </w:rPr>
            </w:pPr>
            <w:r>
              <w:rPr>
                <w:noProof/>
                <w:lang w:eastAsia="de-CH"/>
              </w:rPr>
              <w:drawing>
                <wp:anchor distT="114935" distB="114935" distL="114300" distR="0" simplePos="0" relativeHeight="251659776" behindDoc="0" locked="0" layoutInCell="1" allowOverlap="1" wp14:anchorId="1CFCE229" wp14:editId="2C7CF119">
                  <wp:simplePos x="0" y="0"/>
                  <wp:positionH relativeFrom="column">
                    <wp:align>right</wp:align>
                  </wp:positionH>
                  <wp:positionV relativeFrom="line">
                    <wp:align>top</wp:align>
                  </wp:positionV>
                  <wp:extent cx="2743200" cy="3493770"/>
                  <wp:effectExtent l="0" t="0" r="0" b="0"/>
                  <wp:wrapSquare wrapText="bothSides"/>
                  <wp:docPr id="762" name="Bild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35" cstate="email">
                            <a:extLst>
                              <a:ext uri="{28A0092B-C50C-407E-A947-70E740481C1C}">
                                <a14:useLocalDpi xmlns:a14="http://schemas.microsoft.com/office/drawing/2010/main" val="0"/>
                              </a:ext>
                            </a:extLst>
                          </a:blip>
                          <a:srcRect/>
                          <a:stretch>
                            <a:fillRect/>
                          </a:stretch>
                        </pic:blipFill>
                        <pic:spPr bwMode="auto">
                          <a:xfrm>
                            <a:off x="0" y="0"/>
                            <a:ext cx="2743200" cy="3493770"/>
                          </a:xfrm>
                          <a:prstGeom prst="rect">
                            <a:avLst/>
                          </a:prstGeom>
                          <a:noFill/>
                          <a:ln>
                            <a:noFill/>
                          </a:ln>
                        </pic:spPr>
                      </pic:pic>
                    </a:graphicData>
                  </a:graphic>
                  <wp14:sizeRelH relativeFrom="page">
                    <wp14:pctWidth>0</wp14:pctWidth>
                  </wp14:sizeRelH>
                  <wp14:sizeRelV relativeFrom="page">
                    <wp14:pctHeight>0</wp14:pctHeight>
                  </wp14:sizeRelV>
                </wp:anchor>
              </w:drawing>
            </w:r>
            <w:r w:rsidR="000A2303" w:rsidRPr="00497220">
              <w:rPr>
                <w:lang w:eastAsia="de-CH"/>
              </w:rPr>
              <w:t xml:space="preserve">Hier können Sie nun mit Hilfe des </w:t>
            </w:r>
            <w:proofErr w:type="spellStart"/>
            <w:r w:rsidR="000A2303" w:rsidRPr="00497220">
              <w:rPr>
                <w:lang w:eastAsia="de-CH"/>
              </w:rPr>
              <w:t>Ausklapp</w:t>
            </w:r>
            <w:r w:rsidR="0025507B">
              <w:rPr>
                <w:lang w:eastAsia="de-CH"/>
              </w:rPr>
              <w:t>Menü</w:t>
            </w:r>
            <w:r w:rsidR="000A2303" w:rsidRPr="00497220">
              <w:rPr>
                <w:lang w:eastAsia="de-CH"/>
              </w:rPr>
              <w:t>s</w:t>
            </w:r>
            <w:proofErr w:type="spellEnd"/>
            <w:r w:rsidR="000A2303" w:rsidRPr="00497220">
              <w:rPr>
                <w:lang w:eastAsia="de-CH"/>
              </w:rPr>
              <w:t xml:space="preserve"> jede beliebige Absatzformatvorlage aus Ihrem Dokument entfernen.</w:t>
            </w:r>
          </w:p>
          <w:p w:rsidR="002D1C8B" w:rsidRPr="00497220" w:rsidRDefault="002D1C8B" w:rsidP="002D1C8B">
            <w:pPr>
              <w:pStyle w:val="Eingerckt"/>
              <w:rPr>
                <w:lang w:eastAsia="de-CH"/>
              </w:rPr>
            </w:pPr>
            <w:r w:rsidRPr="00497220">
              <w:rPr>
                <w:lang w:eastAsia="de-CH"/>
              </w:rPr>
              <w:t xml:space="preserve">Danach können Sie das Fenster </w:t>
            </w:r>
            <w:r w:rsidRPr="00497220">
              <w:rPr>
                <w:rStyle w:val="Fenstertitel"/>
              </w:rPr>
              <w:t>Formatvorlagen</w:t>
            </w:r>
            <w:r w:rsidRPr="00497220">
              <w:rPr>
                <w:lang w:eastAsia="de-CH"/>
              </w:rPr>
              <w:t xml:space="preserve"> wieder schliessen.</w:t>
            </w:r>
          </w:p>
          <w:p w:rsidR="00512500" w:rsidRPr="00497220" w:rsidRDefault="00512500" w:rsidP="002D1C8B">
            <w:pPr>
              <w:pStyle w:val="Eingerckt"/>
              <w:rPr>
                <w:i/>
                <w:lang w:eastAsia="de-CH"/>
              </w:rPr>
            </w:pPr>
            <w:r w:rsidRPr="00497220">
              <w:rPr>
                <w:b/>
                <w:i/>
                <w:lang w:eastAsia="de-CH"/>
              </w:rPr>
              <w:t>Hinweis:</w:t>
            </w:r>
            <w:r w:rsidRPr="00497220">
              <w:rPr>
                <w:i/>
                <w:lang w:eastAsia="de-CH"/>
              </w:rPr>
              <w:t xml:space="preserve"> Dieses Fenster </w:t>
            </w:r>
            <w:r w:rsidRPr="00497220">
              <w:rPr>
                <w:rStyle w:val="Fenstertitel"/>
              </w:rPr>
              <w:t>Formatvorlagen</w:t>
            </w:r>
            <w:r w:rsidRPr="00497220">
              <w:rPr>
                <w:i/>
                <w:lang w:eastAsia="de-CH"/>
              </w:rPr>
              <w:t xml:space="preserve"> ist auch ganz nützlich, wenn Sie systematische Änderungen an mehreren Formatvorlagen vornehmen möchten.</w:t>
            </w:r>
          </w:p>
        </w:tc>
      </w:tr>
    </w:tbl>
    <w:p w:rsidR="00A35A8A" w:rsidRDefault="006B151F" w:rsidP="007667D5">
      <w:pPr>
        <w:pStyle w:val="berschrift2"/>
      </w:pPr>
      <w:bookmarkStart w:id="69" w:name="_Toc86418577"/>
      <w:bookmarkStart w:id="70" w:name="_Toc86742217"/>
      <w:r>
        <w:br w:type="page"/>
      </w:r>
      <w:bookmarkStart w:id="71" w:name="_Toc298487811"/>
      <w:r w:rsidR="00A35A8A" w:rsidRPr="00A52C6A">
        <w:lastRenderedPageBreak/>
        <w:t>Eigene Formatvorlagen ändern</w:t>
      </w:r>
      <w:bookmarkEnd w:id="69"/>
      <w:bookmarkEnd w:id="70"/>
      <w:bookmarkEnd w:id="71"/>
    </w:p>
    <w:tbl>
      <w:tblPr>
        <w:tblW w:w="9510" w:type="dxa"/>
        <w:tblBorders>
          <w:bottom w:val="double" w:sz="4" w:space="0" w:color="auto"/>
        </w:tblBorders>
        <w:tblCellMar>
          <w:top w:w="108" w:type="dxa"/>
          <w:bottom w:w="340" w:type="dxa"/>
          <w:right w:w="0" w:type="dxa"/>
        </w:tblCellMar>
        <w:tblLook w:val="01E0" w:firstRow="1" w:lastRow="1" w:firstColumn="1" w:lastColumn="1" w:noHBand="0" w:noVBand="0"/>
      </w:tblPr>
      <w:tblGrid>
        <w:gridCol w:w="2448"/>
        <w:gridCol w:w="7062"/>
      </w:tblGrid>
      <w:tr w:rsidR="002000D1" w:rsidRPr="00497220" w:rsidTr="0020077D">
        <w:trPr>
          <w:cantSplit/>
        </w:trPr>
        <w:tc>
          <w:tcPr>
            <w:tcW w:w="2448" w:type="dxa"/>
            <w:tcBorders>
              <w:bottom w:val="double" w:sz="4" w:space="0" w:color="auto"/>
            </w:tcBorders>
          </w:tcPr>
          <w:p w:rsidR="002000D1" w:rsidRPr="00497220" w:rsidRDefault="002000D1" w:rsidP="0020077D">
            <w:pPr>
              <w:rPr>
                <w:b/>
                <w:bCs/>
              </w:rPr>
            </w:pPr>
            <w:r w:rsidRPr="00497220">
              <w:rPr>
                <w:b/>
                <w:bCs/>
              </w:rPr>
              <w:t>Auftrag in Kürze</w:t>
            </w:r>
          </w:p>
        </w:tc>
        <w:tc>
          <w:tcPr>
            <w:tcW w:w="7062" w:type="dxa"/>
            <w:tcBorders>
              <w:bottom w:val="double" w:sz="4" w:space="0" w:color="auto"/>
            </w:tcBorders>
          </w:tcPr>
          <w:p w:rsidR="002000D1" w:rsidRPr="00497220" w:rsidRDefault="00197294" w:rsidP="00197294">
            <w:pPr>
              <w:pStyle w:val="AiK"/>
            </w:pPr>
            <w:r>
              <w:t xml:space="preserve">Ändern Sie Ihre </w:t>
            </w:r>
            <w:r w:rsidR="002000D1" w:rsidRPr="00497220">
              <w:t>Zeichen-Formatvorlage "</w:t>
            </w:r>
            <w:proofErr w:type="spellStart"/>
            <w:r>
              <w:t>UtopieBezeichnung</w:t>
            </w:r>
            <w:proofErr w:type="spellEnd"/>
            <w:proofErr w:type="gramStart"/>
            <w:r>
              <w:t>“ ,</w:t>
            </w:r>
            <w:proofErr w:type="gramEnd"/>
            <w:r>
              <w:t xml:space="preserve"> d.h. wählen Sie als Schrift Times New Roman 11</w:t>
            </w:r>
            <w:r w:rsidR="00EA442E">
              <w:t xml:space="preserve"> </w:t>
            </w:r>
            <w:r>
              <w:t>mit Auszeichnung</w:t>
            </w:r>
            <w:r w:rsidR="002000D1" w:rsidRPr="00497220">
              <w:t xml:space="preserve"> kursiv</w:t>
            </w:r>
            <w:r w:rsidR="00D73563">
              <w:t>.</w:t>
            </w:r>
          </w:p>
          <w:p w:rsidR="002000D1" w:rsidRPr="00497220" w:rsidRDefault="00197294" w:rsidP="009A773C">
            <w:pPr>
              <w:pStyle w:val="AiK"/>
            </w:pPr>
            <w:r>
              <w:t>Beobachten Sie, wie sich die Formatierung im Text sofort ändert</w:t>
            </w:r>
            <w:r w:rsidR="00D73563">
              <w:t>.</w:t>
            </w:r>
          </w:p>
        </w:tc>
      </w:tr>
    </w:tbl>
    <w:p w:rsidR="00197294" w:rsidRDefault="00197294" w:rsidP="00A35A8A"/>
    <w:p w:rsidR="00A35A8A" w:rsidRPr="00A52C6A" w:rsidRDefault="00A35A8A" w:rsidP="00A35A8A">
      <w:r w:rsidRPr="00A52C6A">
        <w:t xml:space="preserve">Die Änderungen an einer Formatvorlage wirken sich sofort auf alle Absätze aus, welche sich auf diese Formatvorlage stützen. Bei nachträglichen Änderungen an benutzten </w:t>
      </w:r>
      <w:proofErr w:type="spellStart"/>
      <w:r w:rsidRPr="00A52C6A">
        <w:t>Format</w:t>
      </w:r>
      <w:r w:rsidR="00065B57">
        <w:softHyphen/>
      </w:r>
      <w:r w:rsidRPr="00A52C6A">
        <w:t>vorlagen</w:t>
      </w:r>
      <w:proofErr w:type="spellEnd"/>
      <w:r w:rsidRPr="00A52C6A">
        <w:t xml:space="preserve"> ist also eine gewisse Vors</w:t>
      </w:r>
      <w:r>
        <w:t>icht angebracht.</w:t>
      </w:r>
    </w:p>
    <w:p w:rsidR="00A35A8A" w:rsidRPr="00A52C6A" w:rsidRDefault="00A35A8A" w:rsidP="00A35A8A">
      <w:r w:rsidRPr="00A52C6A">
        <w:t>Es liegt aber auch ein grosser Nutzen in diesem Automatismus: Wenn Sie erst im Nach</w:t>
      </w:r>
      <w:r w:rsidR="00065B57">
        <w:softHyphen/>
      </w:r>
      <w:r w:rsidRPr="00A52C6A">
        <w:t>hinein zum Schluss kommen, irgendein typisches Element Ihres Textes soll nun anders aus</w:t>
      </w:r>
      <w:r w:rsidR="00065B57">
        <w:softHyphen/>
      </w:r>
      <w:r w:rsidRPr="00A52C6A">
        <w:t>sehen, ändern Sie einfach die entsprechende Formatvorlage – und fertig!</w:t>
      </w:r>
    </w:p>
    <w:p w:rsidR="00A35A8A" w:rsidRPr="00A52C6A" w:rsidRDefault="00A35A8A" w:rsidP="006B151F">
      <w:pPr>
        <w:pStyle w:val="AbstandNachStandard"/>
      </w:pPr>
      <w:r w:rsidRPr="00A52C6A">
        <w:t xml:space="preserve">Hier sollen nun z.B. die </w:t>
      </w:r>
      <w:proofErr w:type="spellStart"/>
      <w:r w:rsidR="006132D7">
        <w:t>UtopieBezeichnung</w:t>
      </w:r>
      <w:proofErr w:type="spellEnd"/>
      <w:r w:rsidRPr="00A52C6A">
        <w:t xml:space="preserve"> nicht in der Schriftart </w:t>
      </w:r>
      <w:r w:rsidR="006132D7">
        <w:t>Bodoni MT</w:t>
      </w:r>
      <w:r w:rsidRPr="00A52C6A">
        <w:t>, sondern in Times an</w:t>
      </w:r>
      <w:r w:rsidR="00065B57">
        <w:softHyphen/>
      </w:r>
      <w:r w:rsidRPr="00A52C6A">
        <w:t>gezeigt werden.</w:t>
      </w:r>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A35A8A" w:rsidRPr="00497220" w:rsidTr="00940602">
        <w:trPr>
          <w:cantSplit/>
        </w:trPr>
        <w:tc>
          <w:tcPr>
            <w:tcW w:w="9529" w:type="dxa"/>
          </w:tcPr>
          <w:p w:rsidR="00A35A8A" w:rsidRDefault="006132D7" w:rsidP="006132D7">
            <w:pPr>
              <w:pStyle w:val="NummerierteListe"/>
            </w:pPr>
            <w:r>
              <w:rPr>
                <w:noProof/>
                <w:lang w:eastAsia="de-CH"/>
              </w:rPr>
              <w:drawing>
                <wp:anchor distT="0" distB="0" distL="114300" distR="114300" simplePos="0" relativeHeight="251928064" behindDoc="0" locked="0" layoutInCell="1" allowOverlap="1" wp14:anchorId="503A1A62" wp14:editId="6012F452">
                  <wp:simplePos x="0" y="0"/>
                  <wp:positionH relativeFrom="column">
                    <wp:posOffset>3713480</wp:posOffset>
                  </wp:positionH>
                  <wp:positionV relativeFrom="paragraph">
                    <wp:posOffset>26035</wp:posOffset>
                  </wp:positionV>
                  <wp:extent cx="2257425" cy="2028825"/>
                  <wp:effectExtent l="0" t="0" r="9525" b="9525"/>
                  <wp:wrapSquare wrapText="bothSides"/>
                  <wp:docPr id="494" name="Grafik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Grafik 53"/>
                          <pic:cNvPicPr>
                            <a:picLocks noChangeAspect="1"/>
                          </pic:cNvPicPr>
                        </pic:nvPicPr>
                        <pic:blipFill rotWithShape="1">
                          <a:blip r:embed="rId136" cstate="email">
                            <a:extLst>
                              <a:ext uri="{28A0092B-C50C-407E-A947-70E740481C1C}">
                                <a14:useLocalDpi xmlns:a14="http://schemas.microsoft.com/office/drawing/2010/main" val="0"/>
                              </a:ext>
                            </a:extLst>
                          </a:blip>
                          <a:srcRect/>
                          <a:stretch/>
                        </pic:blipFill>
                        <pic:spPr>
                          <a:xfrm>
                            <a:off x="0" y="0"/>
                            <a:ext cx="2257425" cy="2028825"/>
                          </a:xfrm>
                          <a:prstGeom prst="rect">
                            <a:avLst/>
                          </a:prstGeom>
                        </pic:spPr>
                      </pic:pic>
                    </a:graphicData>
                  </a:graphic>
                </wp:anchor>
              </w:drawing>
            </w:r>
            <w:r w:rsidR="00A35A8A" w:rsidRPr="00497220">
              <w:t>Öffnen Sie das Kontext-</w:t>
            </w:r>
            <w:r w:rsidR="0025507B">
              <w:t>Menü</w:t>
            </w:r>
            <w:r w:rsidR="00A35A8A" w:rsidRPr="00497220">
              <w:t xml:space="preserve"> der Schnellformatvorlage </w:t>
            </w:r>
            <w:proofErr w:type="spellStart"/>
            <w:r>
              <w:rPr>
                <w:bdr w:val="single" w:sz="4" w:space="0" w:color="auto"/>
              </w:rPr>
              <w:t>UtopieBezeichnung</w:t>
            </w:r>
            <w:proofErr w:type="spellEnd"/>
            <w:r w:rsidR="00A35A8A" w:rsidRPr="00497220">
              <w:t xml:space="preserve"> und wählen Sie </w:t>
            </w:r>
            <w:r w:rsidR="00A35A8A" w:rsidRPr="00497220">
              <w:rPr>
                <w:bdr w:val="single" w:sz="4" w:space="0" w:color="auto"/>
              </w:rPr>
              <w:t>Ändern…</w:t>
            </w:r>
            <w:r w:rsidR="00A35A8A" w:rsidRPr="00497220">
              <w:t>.</w:t>
            </w:r>
          </w:p>
          <w:p w:rsidR="00EA442E" w:rsidRPr="00EA442E" w:rsidRDefault="00EA442E" w:rsidP="00EA442E">
            <w:pPr>
              <w:pStyle w:val="Eingerckt"/>
            </w:pPr>
            <w:r>
              <w:t xml:space="preserve">Als Alternative können Sie die Formatvorlage auch im Fenster </w:t>
            </w:r>
            <w:r w:rsidR="00F95489">
              <w:rPr>
                <w:rStyle w:val="Fenstertitel"/>
              </w:rPr>
              <w:t>Formatvorlagen</w:t>
            </w:r>
            <w:r w:rsidR="00F95489">
              <w:t xml:space="preserve"> </w:t>
            </w:r>
            <w:r w:rsidR="00847930">
              <w:t xml:space="preserve">suchen. Im </w:t>
            </w:r>
            <w:proofErr w:type="spellStart"/>
            <w:r w:rsidR="00847930">
              <w:t>Ausklapp</w:t>
            </w:r>
            <w:r w:rsidR="0025507B">
              <w:t>Menü</w:t>
            </w:r>
            <w:proofErr w:type="spellEnd"/>
            <w:r w:rsidR="00847930">
              <w:t xml:space="preserve"> finden Sie ebenfalls den Eintrag </w:t>
            </w:r>
            <w:r w:rsidR="00847930" w:rsidRPr="00847930">
              <w:rPr>
                <w:bdr w:val="single" w:sz="4" w:space="0" w:color="auto"/>
              </w:rPr>
              <w:t>Ändern…</w:t>
            </w:r>
          </w:p>
          <w:p w:rsidR="006132D7" w:rsidRPr="006132D7" w:rsidRDefault="006132D7" w:rsidP="006132D7">
            <w:pPr>
              <w:pStyle w:val="Eingerckt"/>
            </w:pPr>
          </w:p>
        </w:tc>
      </w:tr>
      <w:tr w:rsidR="00A35A8A" w:rsidRPr="00497220" w:rsidTr="00940602">
        <w:trPr>
          <w:cantSplit/>
        </w:trPr>
        <w:tc>
          <w:tcPr>
            <w:tcW w:w="9529" w:type="dxa"/>
          </w:tcPr>
          <w:p w:rsidR="00A35A8A" w:rsidRPr="00497220" w:rsidRDefault="00122DE4" w:rsidP="00940602">
            <w:pPr>
              <w:pStyle w:val="NummerierteListe"/>
            </w:pPr>
            <w:r>
              <w:rPr>
                <w:noProof/>
                <w:lang w:eastAsia="de-CH"/>
              </w:rPr>
              <w:drawing>
                <wp:anchor distT="114935" distB="114935" distL="114300" distR="0" simplePos="0" relativeHeight="251563520" behindDoc="0" locked="0" layoutInCell="1" allowOverlap="1" wp14:anchorId="5233DC02" wp14:editId="2A8C19FC">
                  <wp:simplePos x="0" y="0"/>
                  <wp:positionH relativeFrom="column">
                    <wp:align>right</wp:align>
                  </wp:positionH>
                  <wp:positionV relativeFrom="line">
                    <wp:align>top</wp:align>
                  </wp:positionV>
                  <wp:extent cx="2743200" cy="2375535"/>
                  <wp:effectExtent l="0" t="0" r="0" b="5715"/>
                  <wp:wrapSquare wrapText="bothSides"/>
                  <wp:docPr id="552" name="Bild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137" cstate="email">
                            <a:extLst>
                              <a:ext uri="{28A0092B-C50C-407E-A947-70E740481C1C}">
                                <a14:useLocalDpi xmlns:a14="http://schemas.microsoft.com/office/drawing/2010/main" val="0"/>
                              </a:ext>
                            </a:extLst>
                          </a:blip>
                          <a:srcRect/>
                          <a:stretch>
                            <a:fillRect/>
                          </a:stretch>
                        </pic:blipFill>
                        <pic:spPr bwMode="auto">
                          <a:xfrm>
                            <a:off x="0" y="0"/>
                            <a:ext cx="2743200" cy="237553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Im Fenster </w:t>
            </w:r>
            <w:r w:rsidR="00A35A8A" w:rsidRPr="00497220">
              <w:rPr>
                <w:rStyle w:val="Fenstertitel"/>
              </w:rPr>
              <w:t>Formatvorlage ändern</w:t>
            </w:r>
            <w:r w:rsidR="00A35A8A" w:rsidRPr="00497220">
              <w:t xml:space="preserve"> wählen Sie die Schriftart </w:t>
            </w:r>
            <w:r w:rsidR="00A35A8A" w:rsidRPr="00497220">
              <w:rPr>
                <w:bdr w:val="single" w:sz="4" w:space="0" w:color="auto"/>
              </w:rPr>
              <w:t>Times New Roman</w:t>
            </w:r>
            <w:r w:rsidR="00A35A8A" w:rsidRPr="00497220">
              <w:t>.</w:t>
            </w:r>
          </w:p>
          <w:p w:rsidR="00A35A8A" w:rsidRPr="00497220" w:rsidRDefault="00A35A8A" w:rsidP="00940602">
            <w:pPr>
              <w:pStyle w:val="Eingerckt"/>
            </w:pPr>
            <w:r w:rsidRPr="00497220">
              <w:t xml:space="preserve">Auch hier gilt: Wenn Sie diese Formatvorlage in allen neuen Dokumenten nutzen möchten, wählen Sie die entsprechende Option in der letzten Zeile des Fensters </w:t>
            </w:r>
            <w:proofErr w:type="spellStart"/>
            <w:r w:rsidRPr="00497220">
              <w:rPr>
                <w:rStyle w:val="Fenstertitel"/>
              </w:rPr>
              <w:t>Format</w:t>
            </w:r>
            <w:r w:rsidR="00065B57" w:rsidRPr="00497220">
              <w:rPr>
                <w:rStyle w:val="Fenstertitel"/>
              </w:rPr>
              <w:softHyphen/>
            </w:r>
            <w:r w:rsidRPr="00497220">
              <w:rPr>
                <w:rStyle w:val="Fenstertitel"/>
              </w:rPr>
              <w:t>vorlage</w:t>
            </w:r>
            <w:proofErr w:type="spellEnd"/>
            <w:r w:rsidRPr="00497220">
              <w:rPr>
                <w:rStyle w:val="Fenstertitel"/>
              </w:rPr>
              <w:t> ändern</w:t>
            </w:r>
            <w:r w:rsidRPr="00497220">
              <w:t>.</w:t>
            </w:r>
          </w:p>
          <w:p w:rsidR="00A35A8A" w:rsidRPr="00497220" w:rsidRDefault="00A35A8A" w:rsidP="00940602">
            <w:pPr>
              <w:pStyle w:val="Eingerckt"/>
              <w:rPr>
                <w:noProof/>
              </w:rPr>
            </w:pPr>
            <w:r w:rsidRPr="00497220">
              <w:rPr>
                <w:noProof/>
              </w:rPr>
              <w:t xml:space="preserve">Bestätigen Sie danach Ihre Eingabe mit </w:t>
            </w:r>
            <w:r w:rsidRPr="00497220">
              <w:rPr>
                <w:noProof/>
                <w:bdr w:val="single" w:sz="4" w:space="0" w:color="auto"/>
              </w:rPr>
              <w:t>OK</w:t>
            </w:r>
            <w:r w:rsidRPr="00497220">
              <w:rPr>
                <w:noProof/>
              </w:rPr>
              <w:t>.</w:t>
            </w:r>
          </w:p>
        </w:tc>
      </w:tr>
      <w:tr w:rsidR="00A35A8A" w:rsidRPr="00497220" w:rsidTr="00940602">
        <w:trPr>
          <w:cantSplit/>
        </w:trPr>
        <w:tc>
          <w:tcPr>
            <w:tcW w:w="9529" w:type="dxa"/>
          </w:tcPr>
          <w:p w:rsidR="00A35A8A" w:rsidRPr="00497220" w:rsidRDefault="006132D7" w:rsidP="00940602">
            <w:pPr>
              <w:pStyle w:val="NummerierteListe"/>
            </w:pPr>
            <w:r>
              <w:rPr>
                <w:noProof/>
                <w:lang w:eastAsia="de-CH"/>
              </w:rPr>
              <w:lastRenderedPageBreak/>
              <w:drawing>
                <wp:anchor distT="0" distB="0" distL="114300" distR="114300" simplePos="0" relativeHeight="251930112" behindDoc="0" locked="0" layoutInCell="1" allowOverlap="1" wp14:anchorId="5BCDA98B" wp14:editId="7BEE20E5">
                  <wp:simplePos x="0" y="0"/>
                  <wp:positionH relativeFrom="column">
                    <wp:posOffset>4008120</wp:posOffset>
                  </wp:positionH>
                  <wp:positionV relativeFrom="paragraph">
                    <wp:posOffset>-13335</wp:posOffset>
                  </wp:positionV>
                  <wp:extent cx="1856740" cy="828040"/>
                  <wp:effectExtent l="0" t="0" r="0" b="0"/>
                  <wp:wrapSquare wrapText="bothSides"/>
                  <wp:docPr id="495" name="Grafik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rafik 54"/>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1856740" cy="828040"/>
                          </a:xfrm>
                          <a:prstGeom prst="rect">
                            <a:avLst/>
                          </a:prstGeom>
                        </pic:spPr>
                      </pic:pic>
                    </a:graphicData>
                  </a:graphic>
                </wp:anchor>
              </w:drawing>
            </w:r>
            <w:r w:rsidR="00A35A8A" w:rsidRPr="00497220">
              <w:t>Sofort passen sich alle mit der Formatvorlage Formelausdruck formatierten Zeichen an und erscheinen in der Schriftart Times New Roman.</w:t>
            </w:r>
          </w:p>
        </w:tc>
      </w:tr>
    </w:tbl>
    <w:p w:rsidR="00A35A8A" w:rsidRDefault="00A35A8A" w:rsidP="00A35A8A"/>
    <w:p w:rsidR="00A35A8A" w:rsidRDefault="00A35A8A" w:rsidP="0006365B">
      <w:pPr>
        <w:pStyle w:val="berschrift1"/>
      </w:pPr>
      <w:bookmarkStart w:id="72" w:name="_Toc86742223"/>
      <w:bookmarkStart w:id="73" w:name="_Toc298487777"/>
      <w:bookmarkStart w:id="74" w:name="_Toc298487812"/>
      <w:r w:rsidRPr="00A52C6A">
        <w:lastRenderedPageBreak/>
        <w:t>Verzeichnisse</w:t>
      </w:r>
      <w:bookmarkEnd w:id="72"/>
      <w:bookmarkEnd w:id="73"/>
      <w:bookmarkEnd w:id="74"/>
    </w:p>
    <w:p w:rsidR="004A2124" w:rsidRPr="004A2124" w:rsidRDefault="00006E50" w:rsidP="004A2124">
      <w:r w:rsidRPr="00006E50">
        <w:t xml:space="preserve">Word verfügt über ausgeklügelte Instrumente, um Verzeichnisse automatisch zu erstellen und aktuell zu halten. </w:t>
      </w:r>
      <w:r>
        <w:t xml:space="preserve">In diesem Kapitel werden Ihnen diese Instrumente vorgestellt, die sich </w:t>
      </w:r>
      <w:r w:rsidRPr="00006E50">
        <w:t>auf die in den vorige</w:t>
      </w:r>
      <w:r>
        <w:t>n Kapiteln vorgestellten System-</w:t>
      </w:r>
      <w:r w:rsidRPr="00006E50">
        <w:t>Absatzformatvorlagen Überschrift 1 bis 9</w:t>
      </w:r>
      <w:r>
        <w:t xml:space="preserve"> abstützen.</w:t>
      </w:r>
    </w:p>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076F93" w:rsidRPr="00497220" w:rsidRDefault="00D8387F" w:rsidP="00B70010">
            <w:pPr>
              <w:numPr>
                <w:ilvl w:val="0"/>
                <w:numId w:val="42"/>
              </w:numPr>
            </w:pPr>
            <w:r w:rsidRPr="00497220">
              <w:t>Ich kann automatische Inhaltsverzeichnisse erstellen und aktualisieren</w:t>
            </w:r>
            <w:r w:rsidR="005840DB">
              <w:t>.</w:t>
            </w:r>
          </w:p>
          <w:p w:rsidR="00076F93" w:rsidRPr="00497220" w:rsidRDefault="00D8387F" w:rsidP="00B70010">
            <w:pPr>
              <w:numPr>
                <w:ilvl w:val="0"/>
                <w:numId w:val="42"/>
              </w:numPr>
            </w:pPr>
            <w:r w:rsidRPr="00497220">
              <w:t>Ich kann Inhaltsverzeichnisse mit Hilfe der Absatz-Vorlagen "Verzeichnis 1…" ansprechend formatieren</w:t>
            </w:r>
            <w:r w:rsidR="005840DB">
              <w:t>.</w:t>
            </w:r>
          </w:p>
          <w:p w:rsidR="00D8387F" w:rsidRPr="00497220" w:rsidRDefault="00D8387F" w:rsidP="00B70010">
            <w:pPr>
              <w:numPr>
                <w:ilvl w:val="0"/>
                <w:numId w:val="42"/>
              </w:numPr>
            </w:pPr>
            <w:r w:rsidRPr="00497220">
              <w:t>Ich kann Überschriften erstellen, die nicht nummeriert sind und nicht im Inhaltsverzeichnis erscheinen</w:t>
            </w:r>
            <w:r w:rsidR="005840DB">
              <w:t>.</w:t>
            </w:r>
          </w:p>
          <w:p w:rsidR="00D8387F" w:rsidRPr="00497220" w:rsidRDefault="00D8387F" w:rsidP="00B70010">
            <w:pPr>
              <w:numPr>
                <w:ilvl w:val="0"/>
                <w:numId w:val="42"/>
              </w:numPr>
            </w:pPr>
            <w:r w:rsidRPr="00497220">
              <w:t>Ich kann automatisch nummerierte Abbildungs- und Tabellenbeschriftungen einfügen</w:t>
            </w:r>
            <w:r w:rsidR="005840DB">
              <w:t>.</w:t>
            </w:r>
          </w:p>
          <w:p w:rsidR="00D8387F" w:rsidRPr="00497220" w:rsidRDefault="00D8387F" w:rsidP="00B70010">
            <w:pPr>
              <w:numPr>
                <w:ilvl w:val="0"/>
                <w:numId w:val="42"/>
              </w:numPr>
            </w:pPr>
            <w:r w:rsidRPr="00497220">
              <w:t>Ich kann Abbildungs- und Tabellenverzeichnisse erstellen und aktualisieren</w:t>
            </w:r>
            <w:r w:rsidR="005840DB">
              <w:t>.</w:t>
            </w:r>
          </w:p>
          <w:p w:rsidR="00D8387F" w:rsidRPr="00497220" w:rsidRDefault="00D8387F" w:rsidP="00B70010">
            <w:pPr>
              <w:numPr>
                <w:ilvl w:val="0"/>
                <w:numId w:val="42"/>
              </w:numPr>
            </w:pPr>
            <w:r w:rsidRPr="00497220">
              <w:t>Ich kann automatisch verlinkte Querverweise einfügen</w:t>
            </w:r>
            <w:r w:rsidR="005840DB">
              <w:t>.</w:t>
            </w:r>
          </w:p>
          <w:p w:rsidR="00D8387F" w:rsidRPr="00497220" w:rsidRDefault="00D8387F" w:rsidP="00876392">
            <w:pPr>
              <w:numPr>
                <w:ilvl w:val="0"/>
                <w:numId w:val="42"/>
              </w:numPr>
            </w:pPr>
            <w:r w:rsidRPr="00497220">
              <w:t>Ich kann Zitate und Quellen einfügen, verwalten und ein Literaturverzeichnis erstellen</w:t>
            </w:r>
            <w:r w:rsidR="005840DB">
              <w: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t>Schlüsselbegriffe</w:t>
            </w:r>
          </w:p>
        </w:tc>
        <w:tc>
          <w:tcPr>
            <w:tcW w:w="7062" w:type="dxa"/>
          </w:tcPr>
          <w:p w:rsidR="00076F93" w:rsidRPr="00497220" w:rsidRDefault="00D8387F" w:rsidP="00B65C2F">
            <w:r w:rsidRPr="00497220">
              <w:t>Verzeichnis, Beschriftung, Querverweis, Zitat, Quelle, Literaturverzeichnis, Überschrift ohne Gliederung</w:t>
            </w:r>
          </w:p>
        </w:tc>
      </w:tr>
    </w:tbl>
    <w:p w:rsidR="00847930" w:rsidRDefault="00847930" w:rsidP="00A35A8A"/>
    <w:p w:rsidR="00A35A8A" w:rsidRDefault="00A35A8A" w:rsidP="007667D5">
      <w:pPr>
        <w:pStyle w:val="berschrift2"/>
      </w:pPr>
      <w:bookmarkStart w:id="75" w:name="_Toc86742224"/>
      <w:bookmarkStart w:id="76" w:name="_Toc298487813"/>
      <w:r w:rsidRPr="0006365B">
        <w:t>Inhaltsverzeichnis</w:t>
      </w:r>
      <w:bookmarkEnd w:id="75"/>
      <w:bookmarkEnd w:id="76"/>
    </w:p>
    <w:tbl>
      <w:tblPr>
        <w:tblW w:w="9510" w:type="dxa"/>
        <w:tblBorders>
          <w:bottom w:val="double" w:sz="4" w:space="0" w:color="auto"/>
        </w:tblBorders>
        <w:tblCellMar>
          <w:top w:w="108" w:type="dxa"/>
          <w:bottom w:w="340" w:type="dxa"/>
          <w:right w:w="0" w:type="dxa"/>
        </w:tblCellMar>
        <w:tblLook w:val="01E0" w:firstRow="1" w:lastRow="1" w:firstColumn="1" w:lastColumn="1" w:noHBand="0" w:noVBand="0"/>
      </w:tblPr>
      <w:tblGrid>
        <w:gridCol w:w="2448"/>
        <w:gridCol w:w="7062"/>
      </w:tblGrid>
      <w:tr w:rsidR="00D8387F" w:rsidRPr="00497220" w:rsidTr="0020077D">
        <w:trPr>
          <w:cantSplit/>
        </w:trPr>
        <w:tc>
          <w:tcPr>
            <w:tcW w:w="2448" w:type="dxa"/>
            <w:tcBorders>
              <w:bottom w:val="double" w:sz="4" w:space="0" w:color="auto"/>
            </w:tcBorders>
          </w:tcPr>
          <w:p w:rsidR="00D8387F" w:rsidRPr="00497220" w:rsidRDefault="00D8387F" w:rsidP="0020077D">
            <w:pPr>
              <w:rPr>
                <w:b/>
                <w:bCs/>
              </w:rPr>
            </w:pPr>
            <w:r w:rsidRPr="00497220">
              <w:rPr>
                <w:b/>
                <w:bCs/>
              </w:rPr>
              <w:t>Auftrag in Kürze</w:t>
            </w:r>
          </w:p>
        </w:tc>
        <w:tc>
          <w:tcPr>
            <w:tcW w:w="7062" w:type="dxa"/>
            <w:tcBorders>
              <w:bottom w:val="double" w:sz="4" w:space="0" w:color="auto"/>
            </w:tcBorders>
          </w:tcPr>
          <w:p w:rsidR="00D8387F" w:rsidRPr="00497220" w:rsidRDefault="002E7736" w:rsidP="0020077D">
            <w:pPr>
              <w:pStyle w:val="AiK"/>
            </w:pPr>
            <w:r>
              <w:t>Fügen Sie ein Inhaltsverzeichnis ein und aktualisieren Sie es.</w:t>
            </w:r>
          </w:p>
          <w:p w:rsidR="00D8387F" w:rsidRDefault="002E7736" w:rsidP="0020077D">
            <w:pPr>
              <w:pStyle w:val="AiK"/>
            </w:pPr>
            <w:r>
              <w:t>Erstellen Sie eine neue</w:t>
            </w:r>
            <w:r w:rsidR="00D8387F" w:rsidRPr="00497220">
              <w:t xml:space="preserve"> Absatz-Formatvorlage "</w:t>
            </w:r>
            <w:proofErr w:type="spellStart"/>
            <w:r w:rsidR="00D8387F" w:rsidRPr="00497220">
              <w:t>ÜSoG</w:t>
            </w:r>
            <w:proofErr w:type="spellEnd"/>
            <w:r w:rsidR="00D8387F" w:rsidRPr="00497220">
              <w:t xml:space="preserve"> 1" (Überschrift 1 ohne Gliederung" für nicht nummerierte Überschriften</w:t>
            </w:r>
            <w:r>
              <w:t>:</w:t>
            </w:r>
          </w:p>
          <w:p w:rsidR="002E7736" w:rsidRPr="00497220" w:rsidRDefault="002E7736" w:rsidP="0020077D">
            <w:pPr>
              <w:pStyle w:val="AiK"/>
            </w:pPr>
            <w:r>
              <w:t>Diese Vorlage soll aussehen wie Überschrift 1, soll aber keine Nummerierung haben und zur Gliederungsebene Textkörper gehören.</w:t>
            </w:r>
          </w:p>
          <w:p w:rsidR="00D8387F" w:rsidRPr="00497220" w:rsidRDefault="002E7736" w:rsidP="00876392">
            <w:pPr>
              <w:pStyle w:val="AiK"/>
            </w:pPr>
            <w:r>
              <w:t xml:space="preserve">Lassen Sie im Arbeitsbereich-Fenster </w:t>
            </w:r>
            <w:r w:rsidR="00375B35" w:rsidRPr="00497220">
              <w:t>"</w:t>
            </w:r>
            <w:r>
              <w:t>Formatvorlagen</w:t>
            </w:r>
            <w:r w:rsidR="00375B35" w:rsidRPr="00497220">
              <w:t>"</w:t>
            </w:r>
            <w:r>
              <w:t xml:space="preserve"> alle vorhandenen Formatvorlagen anzeigen, suchen Sie Verzeichnis 1 </w:t>
            </w:r>
            <w:r w:rsidR="00876392">
              <w:t>bis</w:t>
            </w:r>
            <w:r>
              <w:t xml:space="preserve"> 3 und ändern Sie diese Vorlagen.</w:t>
            </w:r>
          </w:p>
        </w:tc>
      </w:tr>
    </w:tbl>
    <w:p w:rsidR="003D3EC8" w:rsidRDefault="003D3EC8" w:rsidP="00B847C8">
      <w:pPr>
        <w:pStyle w:val="berschrift3"/>
      </w:pPr>
      <w:bookmarkStart w:id="77" w:name="_Toc86742226"/>
      <w:bookmarkStart w:id="78" w:name="_Ref271549903"/>
      <w:bookmarkStart w:id="79" w:name="_Ref271549949"/>
      <w:bookmarkStart w:id="80" w:name="_Ref271549991"/>
      <w:bookmarkStart w:id="81" w:name="_Toc298487814"/>
      <w:bookmarkStart w:id="82" w:name="_Toc86742225"/>
      <w:r w:rsidRPr="00A52C6A">
        <w:lastRenderedPageBreak/>
        <w:t>Inhaltsverzeichnis einfügen</w:t>
      </w:r>
      <w:bookmarkEnd w:id="77"/>
      <w:bookmarkEnd w:id="78"/>
      <w:bookmarkEnd w:id="79"/>
      <w:bookmarkEnd w:id="80"/>
      <w:bookmarkEnd w:id="81"/>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3D3EC8" w:rsidRPr="00497220" w:rsidTr="003D3EC8">
        <w:trPr>
          <w:cantSplit/>
        </w:trPr>
        <w:tc>
          <w:tcPr>
            <w:tcW w:w="9529" w:type="dxa"/>
            <w:tcBorders>
              <w:top w:val="dotted" w:sz="4" w:space="0" w:color="auto"/>
              <w:bottom w:val="dotted" w:sz="4" w:space="0" w:color="auto"/>
            </w:tcBorders>
          </w:tcPr>
          <w:p w:rsidR="003D3EC8" w:rsidRPr="00497220" w:rsidRDefault="003D3EC8" w:rsidP="00B70010">
            <w:pPr>
              <w:pStyle w:val="NummerierteListe"/>
              <w:numPr>
                <w:ilvl w:val="0"/>
                <w:numId w:val="33"/>
              </w:numPr>
            </w:pPr>
            <w:r w:rsidRPr="00497220">
              <w:t xml:space="preserve">Fügen Sie </w:t>
            </w:r>
            <w:r w:rsidR="00A56413">
              <w:t>vor der Einleitung</w:t>
            </w:r>
            <w:r w:rsidRPr="00497220">
              <w:t xml:space="preserve"> einige Standard-Absätze ein. Setzen Sie </w:t>
            </w:r>
            <w:r w:rsidR="00A56413">
              <w:t xml:space="preserve">den Cursor in den ersten Absatz, den Sie soeben eingefügt haben </w:t>
            </w:r>
            <w:r w:rsidRPr="00497220">
              <w:t>und schreiben Sie die Überschrift für das künftige Inhaltsverzeichnis.</w:t>
            </w:r>
          </w:p>
          <w:p w:rsidR="003D3EC8" w:rsidRPr="00497220" w:rsidRDefault="003D3EC8" w:rsidP="006C2271">
            <w:pPr>
              <w:pStyle w:val="Eingerckt"/>
              <w:rPr>
                <w:i/>
              </w:rPr>
            </w:pPr>
            <w:r w:rsidRPr="00497220">
              <w:rPr>
                <w:b/>
                <w:i/>
              </w:rPr>
              <w:t>Hinweis:</w:t>
            </w:r>
            <w:r w:rsidRPr="00497220">
              <w:rPr>
                <w:i/>
              </w:rPr>
              <w:t xml:space="preserve"> </w:t>
            </w:r>
            <w:r w:rsidR="006C2271">
              <w:rPr>
                <w:i/>
              </w:rPr>
              <w:t>Im Moment ist es von Vorteil, wenn Inhaltsverzeichnis und die leeren Absätze das Format Standard aufweisen. Wir kümmern uns weiter unten um die Formatierung.</w:t>
            </w:r>
          </w:p>
        </w:tc>
      </w:tr>
      <w:tr w:rsidR="003D3EC8" w:rsidRPr="00497220" w:rsidTr="00940602">
        <w:trPr>
          <w:cantSplit/>
        </w:trPr>
        <w:tc>
          <w:tcPr>
            <w:tcW w:w="9529" w:type="dxa"/>
          </w:tcPr>
          <w:p w:rsidR="003D3EC8" w:rsidRPr="00497220" w:rsidRDefault="00122DE4" w:rsidP="00940602">
            <w:pPr>
              <w:pStyle w:val="NummerierteListe"/>
            </w:pPr>
            <w:r>
              <w:rPr>
                <w:noProof/>
                <w:lang w:eastAsia="de-CH"/>
              </w:rPr>
              <w:drawing>
                <wp:anchor distT="0" distB="114935" distL="114300" distR="0" simplePos="0" relativeHeight="251663872" behindDoc="0" locked="0" layoutInCell="1" allowOverlap="0" wp14:anchorId="7970E481" wp14:editId="7AFB17AE">
                  <wp:simplePos x="0" y="0"/>
                  <wp:positionH relativeFrom="column">
                    <wp:align>right</wp:align>
                  </wp:positionH>
                  <wp:positionV relativeFrom="line">
                    <wp:align>top</wp:align>
                  </wp:positionV>
                  <wp:extent cx="1228725" cy="1190625"/>
                  <wp:effectExtent l="19050" t="19050" r="28575" b="28575"/>
                  <wp:wrapSquare wrapText="left"/>
                  <wp:docPr id="771" name="Bild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228725" cy="11906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A56413">
              <w:rPr>
                <w:noProof/>
                <w:lang w:eastAsia="de-CH"/>
              </w:rPr>
              <w:t>Nach dem Titel</w:t>
            </w:r>
            <w:r w:rsidR="003D3EC8" w:rsidRPr="00497220">
              <w:t xml:space="preserve"> </w:t>
            </w:r>
            <w:r w:rsidR="00E76DF4" w:rsidRPr="00497220">
              <w:t>"</w:t>
            </w:r>
            <w:r w:rsidR="003D3EC8" w:rsidRPr="00497220">
              <w:t>Inhaltsverzeichnis</w:t>
            </w:r>
            <w:r w:rsidR="00E76DF4" w:rsidRPr="00497220">
              <w:t>"</w:t>
            </w:r>
            <w:r w:rsidR="00A56413">
              <w:t xml:space="preserve"> sollen</w:t>
            </w:r>
            <w:r w:rsidR="003D3EC8" w:rsidRPr="00497220">
              <w:t xml:space="preserve"> mindestens zwei Standard-</w:t>
            </w:r>
            <w:r w:rsidR="00A56413">
              <w:t>Absätze folgen</w:t>
            </w:r>
            <w:r w:rsidR="003D3EC8" w:rsidRPr="00497220">
              <w:t>.</w:t>
            </w:r>
          </w:p>
          <w:p w:rsidR="003D3EC8" w:rsidRPr="00497220" w:rsidRDefault="00122DE4" w:rsidP="00940602">
            <w:pPr>
              <w:pStyle w:val="Eingerckt"/>
              <w:rPr>
                <w:noProof/>
              </w:rPr>
            </w:pPr>
            <w:r>
              <w:rPr>
                <w:noProof/>
                <w:lang w:eastAsia="de-CH"/>
              </w:rPr>
              <mc:AlternateContent>
                <mc:Choice Requires="wps">
                  <w:drawing>
                    <wp:anchor distT="0" distB="0" distL="114300" distR="114300" simplePos="0" relativeHeight="251664896" behindDoc="0" locked="0" layoutInCell="1" allowOverlap="1" wp14:anchorId="0DC860EE" wp14:editId="5B3B4188">
                      <wp:simplePos x="0" y="0"/>
                      <wp:positionH relativeFrom="column">
                        <wp:posOffset>4855845</wp:posOffset>
                      </wp:positionH>
                      <wp:positionV relativeFrom="paragraph">
                        <wp:posOffset>48260</wp:posOffset>
                      </wp:positionV>
                      <wp:extent cx="342900" cy="800100"/>
                      <wp:effectExtent l="17145" t="19685" r="20955" b="18415"/>
                      <wp:wrapNone/>
                      <wp:docPr id="1050" name="Oval 7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80010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72" o:spid="_x0000_s1026" style="position:absolute;margin-left:382.35pt;margin-top:3.8pt;width:27pt;height:63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" filled="f" strokecolor="red" strokeweight="2pt"/>
                  </w:pict>
                </mc:Fallback>
              </mc:AlternateContent>
            </w:r>
            <w:r w:rsidR="003D3EC8" w:rsidRPr="00497220">
              <w:rPr>
                <w:noProof/>
              </w:rPr>
              <w:t xml:space="preserve">Positionieren Sie den Cursor auf dem obersten Standard-Absatz nach </w:t>
            </w:r>
            <w:r w:rsidR="00E76DF4" w:rsidRPr="00497220">
              <w:rPr>
                <w:noProof/>
              </w:rPr>
              <w:t>"</w:t>
            </w:r>
            <w:r w:rsidR="003D3EC8" w:rsidRPr="00497220">
              <w:rPr>
                <w:noProof/>
              </w:rPr>
              <w:t>Inhaltsverzeichnis</w:t>
            </w:r>
            <w:r w:rsidR="00E76DF4" w:rsidRPr="00497220">
              <w:rPr>
                <w:noProof/>
              </w:rPr>
              <w:t>"</w:t>
            </w:r>
            <w:r w:rsidR="003D3EC8" w:rsidRPr="00497220">
              <w:rPr>
                <w:noProof/>
              </w:rPr>
              <w:t>.</w:t>
            </w:r>
          </w:p>
        </w:tc>
      </w:tr>
      <w:tr w:rsidR="003D3EC8" w:rsidRPr="00497220" w:rsidTr="00940602">
        <w:trPr>
          <w:cantSplit/>
        </w:trPr>
        <w:tc>
          <w:tcPr>
            <w:tcW w:w="9529" w:type="dxa"/>
          </w:tcPr>
          <w:p w:rsidR="003D3EC8" w:rsidRPr="00497220" w:rsidRDefault="00122DE4" w:rsidP="00940602">
            <w:pPr>
              <w:pStyle w:val="NummerierteListe"/>
            </w:pPr>
            <w:r>
              <w:rPr>
                <w:noProof/>
                <w:lang w:eastAsia="de-CH"/>
              </w:rPr>
              <w:drawing>
                <wp:anchor distT="114935" distB="114935" distL="114300" distR="0" simplePos="0" relativeHeight="251667968" behindDoc="0" locked="0" layoutInCell="1" allowOverlap="1" wp14:anchorId="0B4DEBA8" wp14:editId="47563910">
                  <wp:simplePos x="0" y="0"/>
                  <wp:positionH relativeFrom="column">
                    <wp:align>right</wp:align>
                  </wp:positionH>
                  <wp:positionV relativeFrom="line">
                    <wp:align>top</wp:align>
                  </wp:positionV>
                  <wp:extent cx="2743200" cy="4023995"/>
                  <wp:effectExtent l="0" t="0" r="0" b="0"/>
                  <wp:wrapSquare wrapText="bothSides"/>
                  <wp:docPr id="776" name="Bild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40" cstate="email">
                            <a:extLst>
                              <a:ext uri="{28A0092B-C50C-407E-A947-70E740481C1C}">
                                <a14:useLocalDpi xmlns:a14="http://schemas.microsoft.com/office/drawing/2010/main" val="0"/>
                              </a:ext>
                            </a:extLst>
                          </a:blip>
                          <a:srcRect/>
                          <a:stretch>
                            <a:fillRect/>
                          </a:stretch>
                        </pic:blipFill>
                        <pic:spPr bwMode="auto">
                          <a:xfrm>
                            <a:off x="0" y="0"/>
                            <a:ext cx="2743200" cy="4023995"/>
                          </a:xfrm>
                          <a:prstGeom prst="rect">
                            <a:avLst/>
                          </a:prstGeom>
                          <a:noFill/>
                          <a:ln>
                            <a:noFill/>
                          </a:ln>
                        </pic:spPr>
                      </pic:pic>
                    </a:graphicData>
                  </a:graphic>
                  <wp14:sizeRelH relativeFrom="page">
                    <wp14:pctWidth>0</wp14:pctWidth>
                  </wp14:sizeRelH>
                  <wp14:sizeRelV relativeFrom="page">
                    <wp14:pctHeight>0</wp14:pctHeight>
                  </wp14:sizeRelV>
                </wp:anchor>
              </w:drawing>
            </w:r>
            <w:r w:rsidR="003D3EC8" w:rsidRPr="00497220">
              <w:t xml:space="preserve">Öffnen Sie mit </w:t>
            </w:r>
            <w:proofErr w:type="spellStart"/>
            <w:r w:rsidR="0025507B">
              <w:rPr>
                <w:b/>
              </w:rPr>
              <w:t>Menü</w:t>
            </w:r>
            <w:r w:rsidR="00AC1055" w:rsidRPr="00AC1055">
              <w:rPr>
                <w:b/>
              </w:rPr>
              <w:t>band</w:t>
            </w:r>
            <w:proofErr w:type="spellEnd"/>
            <w:r w:rsidR="00AC1055" w:rsidRPr="00AC1055">
              <w:rPr>
                <w:b/>
              </w:rPr>
              <w:t xml:space="preserve"> –</w:t>
            </w:r>
            <w:r w:rsidR="003D3EC8" w:rsidRPr="00497220">
              <w:rPr>
                <w:b/>
              </w:rPr>
              <w:t xml:space="preserve"> Verweise – Inhaltsverzeichnis – Inhaltsverzeichnis einfügen</w:t>
            </w:r>
            <w:r w:rsidR="003D3EC8" w:rsidRPr="00497220">
              <w:t xml:space="preserve"> das Fenster </w:t>
            </w:r>
            <w:r w:rsidR="003D3EC8" w:rsidRPr="00497220">
              <w:rPr>
                <w:rStyle w:val="Fenstertitel"/>
              </w:rPr>
              <w:t>Index und Verzeichnisse</w:t>
            </w:r>
            <w:r w:rsidR="003D3EC8" w:rsidRPr="00497220">
              <w:t>. W</w:t>
            </w:r>
            <w:r w:rsidR="003D3EC8" w:rsidRPr="00497220">
              <w:rPr>
                <w:lang w:eastAsia="de-CH"/>
              </w:rPr>
              <w:t xml:space="preserve">echseln Sie zur Registerkarte </w:t>
            </w:r>
            <w:r w:rsidR="00E76DF4" w:rsidRPr="00497220">
              <w:rPr>
                <w:lang w:eastAsia="de-CH"/>
              </w:rPr>
              <w:t>"</w:t>
            </w:r>
            <w:r w:rsidR="003D3EC8" w:rsidRPr="00497220">
              <w:rPr>
                <w:lang w:eastAsia="de-CH"/>
              </w:rPr>
              <w:t>Inhaltsverzeichnis</w:t>
            </w:r>
            <w:r w:rsidR="00E76DF4" w:rsidRPr="00497220">
              <w:rPr>
                <w:lang w:eastAsia="de-CH"/>
              </w:rPr>
              <w:t>"</w:t>
            </w:r>
            <w:r w:rsidR="003D3EC8" w:rsidRPr="00497220">
              <w:rPr>
                <w:lang w:eastAsia="de-CH"/>
              </w:rPr>
              <w:t>.</w:t>
            </w:r>
          </w:p>
        </w:tc>
      </w:tr>
      <w:tr w:rsidR="003D3EC8" w:rsidRPr="00497220" w:rsidTr="00940602">
        <w:trPr>
          <w:cantSplit/>
        </w:trPr>
        <w:tc>
          <w:tcPr>
            <w:tcW w:w="9529" w:type="dxa"/>
          </w:tcPr>
          <w:p w:rsidR="00721052" w:rsidRDefault="00721052" w:rsidP="00721052">
            <w:pPr>
              <w:pStyle w:val="NummerierteListe"/>
            </w:pPr>
            <w:r>
              <w:lastRenderedPageBreak/>
              <w:t>Ins Inhaltsverzeichnis gehören Überschriften</w:t>
            </w:r>
            <w:r w:rsidR="00876392">
              <w:t>. D</w:t>
            </w:r>
            <w:r>
              <w:t>ie Überschriften in Ihrem Dokument haben Sie ja bereits mit den Systemformatvorlagen formatiert.</w:t>
            </w:r>
          </w:p>
          <w:p w:rsidR="003D3EC8" w:rsidRPr="00497220" w:rsidRDefault="00721052" w:rsidP="00721052">
            <w:pPr>
              <w:pStyle w:val="NummerierteListe"/>
              <w:numPr>
                <w:ilvl w:val="0"/>
                <w:numId w:val="0"/>
              </w:numPr>
              <w:ind w:left="357"/>
            </w:pPr>
            <w:r>
              <w:rPr>
                <w:noProof/>
                <w:lang w:eastAsia="de-CH"/>
              </w:rPr>
              <mc:AlternateContent>
                <mc:Choice Requires="wpg">
                  <w:drawing>
                    <wp:anchor distT="0" distB="0" distL="114300" distR="114300" simplePos="0" relativeHeight="251932160" behindDoc="0" locked="0" layoutInCell="1" allowOverlap="1" wp14:anchorId="51D7FB05" wp14:editId="65C5D158">
                      <wp:simplePos x="0" y="0"/>
                      <wp:positionH relativeFrom="column">
                        <wp:posOffset>2035810</wp:posOffset>
                      </wp:positionH>
                      <wp:positionV relativeFrom="paragraph">
                        <wp:posOffset>79375</wp:posOffset>
                      </wp:positionV>
                      <wp:extent cx="3772535" cy="3200400"/>
                      <wp:effectExtent l="0" t="0" r="0" b="0"/>
                      <wp:wrapSquare wrapText="bothSides"/>
                      <wp:docPr id="496" name="Gruppieren 496"/>
                      <wp:cNvGraphicFramePr/>
                      <a:graphic xmlns:a="http://schemas.openxmlformats.org/drawingml/2006/main">
                        <a:graphicData uri="http://schemas.microsoft.com/office/word/2010/wordprocessingGroup">
                          <wpg:wgp>
                            <wpg:cNvGrpSpPr/>
                            <wpg:grpSpPr>
                              <a:xfrm>
                                <a:off x="0" y="0"/>
                                <a:ext cx="3772535" cy="3200400"/>
                                <a:chOff x="0" y="0"/>
                                <a:chExt cx="3772657" cy="3200400"/>
                              </a:xfrm>
                            </wpg:grpSpPr>
                            <pic:pic xmlns:pic="http://schemas.openxmlformats.org/drawingml/2006/picture">
                              <pic:nvPicPr>
                                <pic:cNvPr id="497" name="Grafik 497"/>
                                <pic:cNvPicPr>
                                  <a:picLocks noChangeAspect="1"/>
                                </pic:cNvPicPr>
                              </pic:nvPicPr>
                              <pic:blipFill>
                                <a:blip r:embed="rId141" cstate="email">
                                  <a:extLst>
                                    <a:ext uri="{28A0092B-C50C-407E-A947-70E740481C1C}">
                                      <a14:useLocalDpi xmlns:a14="http://schemas.microsoft.com/office/drawing/2010/main" val="0"/>
                                    </a:ext>
                                  </a:extLst>
                                </a:blip>
                                <a:stretch>
                                  <a:fillRect/>
                                </a:stretch>
                              </pic:blipFill>
                              <pic:spPr>
                                <a:xfrm>
                                  <a:off x="0" y="0"/>
                                  <a:ext cx="3772657" cy="3200400"/>
                                </a:xfrm>
                                <a:prstGeom prst="rect">
                                  <a:avLst/>
                                </a:prstGeom>
                              </pic:spPr>
                            </pic:pic>
                            <wps:wsp>
                              <wps:cNvPr id="498" name="Ellipse 498"/>
                              <wps:cNvSpPr/>
                              <wps:spPr>
                                <a:xfrm>
                                  <a:off x="2409825" y="2543175"/>
                                  <a:ext cx="676275" cy="4381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496" o:spid="_x0000_s1026" style="position:absolute;margin-left:160.3pt;margin-top:6.25pt;width:297.05pt;height:252pt;z-index:251932160" coordsize="37726,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">
                      <v:shape id="Grafik 497" o:spid="_x0000_s1027" type="#_x0000_t75" style="position:absolute;width:37726;height:32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WB7PFAAAA3AAAAA8AAABkcnMvZG93bnJldi54bWxEj81qwzAQhO+BvoPYQm6x3NI4qWsltIVA&#10;6Cn/vS7Wxja2Vq6lxM7bR4VCj8PMfMNky8E04kqdqywreIpiEMS51RUXCg771WQOwnlkjY1lUnAj&#10;B8vFwyjDVNuet3Td+UIECLsUFZTet6mULi/JoItsSxy8s+0M+iC7QuoO+wA3jXyO40QarDgslNjS&#10;Z0l5vbsYBc3P8aM+n5IvvbpUmz4xU/+9bZUaPw7vbyA8Df4//NdeawUvrzP4PROOgFz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VgezxQAAANwAAAAPAAAAAAAAAAAAAAAA&#10;AJ8CAABkcnMvZG93bnJldi54bWxQSwUGAAAAAAQABAD3AAAAkQMAAAAA&#10;">
                        <v:imagedata r:id="rId142" o:title=""/>
                        <v:path arrowok="t"/>
                      </v:shape>
                      <v:oval id="Ellipse 498" o:spid="_x0000_s1028" style="position:absolute;left:24098;top:25431;width:6763;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dxpcEA&#10;AADcAAAADwAAAGRycy9kb3ducmV2LnhtbERPTWvCQBC9C/0PyxR6002DiqZZpQqFtp6M4nnIjklI&#10;djZkt5r213cOhR4f7zvfjq5TNxpC49nA8ywBRVx623Bl4Hx6m65AhYhssfNMBr4pwHbzMMkxs/7O&#10;R7oVsVISwiFDA3WMfaZ1KGtyGGa+Jxbu6geHUeBQaTvgXcJdp9MkWWqHDUtDjT3tayrb4stJ72E3&#10;T9NLulu03c/+E6+L3voPY54ex9cXUJHG+C/+c79bA/O1rJUzc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3caXBAAAA3AAAAA8AAAAAAAAAAAAAAAAAmAIAAGRycy9kb3du&#10;cmV2LnhtbFBLBQYAAAAABAAEAPUAAACGAwAAAAA=&#10;" filled="f" strokecolor="red" strokeweight="2pt"/>
                      <w10:wrap type="square"/>
                    </v:group>
                  </w:pict>
                </mc:Fallback>
              </mc:AlternateContent>
            </w:r>
            <w:r>
              <w:t>Sie müssen nun dafür sorgen, dass diese Texte ins Inhaltsverzeichnis aufgenommen werden.</w:t>
            </w:r>
            <w:r>
              <w:br/>
            </w:r>
            <w:r>
              <w:br/>
              <w:t xml:space="preserve">Klicken Sie auf </w:t>
            </w:r>
            <w:proofErr w:type="gramStart"/>
            <w:r w:rsidR="003D3EC8" w:rsidRPr="00497220">
              <w:rPr>
                <w:rStyle w:val="SchaltflcheZchn"/>
              </w:rPr>
              <w:t>Optionen </w:t>
            </w:r>
            <w:r w:rsidR="003D3EC8" w:rsidRPr="00497220">
              <w:t>.</w:t>
            </w:r>
            <w:proofErr w:type="gramEnd"/>
          </w:p>
        </w:tc>
      </w:tr>
      <w:tr w:rsidR="00EF0A7B" w:rsidRPr="00497220" w:rsidTr="00940602">
        <w:trPr>
          <w:cantSplit/>
        </w:trPr>
        <w:tc>
          <w:tcPr>
            <w:tcW w:w="9529" w:type="dxa"/>
          </w:tcPr>
          <w:p w:rsidR="00EF0A7B" w:rsidRDefault="00721052" w:rsidP="00EF0A7B">
            <w:pPr>
              <w:pStyle w:val="NummerierteListe"/>
              <w:rPr>
                <w:lang w:eastAsia="de-CH"/>
              </w:rPr>
            </w:pPr>
            <w:r>
              <w:rPr>
                <w:lang w:eastAsia="de-CH"/>
              </w:rPr>
              <w:t>Überschrift</w:t>
            </w:r>
            <w:r w:rsidR="004418C6">
              <w:rPr>
                <w:lang w:eastAsia="de-CH"/>
              </w:rPr>
              <w:t>en</w:t>
            </w:r>
            <w:r>
              <w:rPr>
                <w:lang w:eastAsia="de-CH"/>
              </w:rPr>
              <w:t xml:space="preserve"> 1 </w:t>
            </w:r>
            <w:r w:rsidR="00876392">
              <w:rPr>
                <w:lang w:eastAsia="de-CH"/>
              </w:rPr>
              <w:t>bis</w:t>
            </w:r>
            <w:r>
              <w:rPr>
                <w:lang w:eastAsia="de-CH"/>
              </w:rPr>
              <w:t xml:space="preserve"> 3 sollen im Inhaltsverzeichnis erscheinen, ebenso der Anhang.</w:t>
            </w:r>
          </w:p>
          <w:p w:rsidR="00721052" w:rsidRDefault="009425A8" w:rsidP="00721052">
            <w:pPr>
              <w:pStyle w:val="Eingerckt"/>
              <w:rPr>
                <w:lang w:eastAsia="de-CH"/>
              </w:rPr>
            </w:pPr>
            <w:r>
              <w:rPr>
                <w:noProof/>
                <w:lang w:eastAsia="de-CH"/>
              </w:rPr>
              <w:drawing>
                <wp:anchor distT="0" distB="0" distL="114300" distR="114300" simplePos="0" relativeHeight="251933184" behindDoc="0" locked="0" layoutInCell="1" allowOverlap="1" wp14:anchorId="70FD17B3" wp14:editId="38831C19">
                  <wp:simplePos x="0" y="0"/>
                  <wp:positionH relativeFrom="column">
                    <wp:posOffset>2885440</wp:posOffset>
                  </wp:positionH>
                  <wp:positionV relativeFrom="paragraph">
                    <wp:posOffset>1377315</wp:posOffset>
                  </wp:positionV>
                  <wp:extent cx="3077845" cy="2291715"/>
                  <wp:effectExtent l="0" t="0" r="8255" b="0"/>
                  <wp:wrapSquare wrapText="bothSides"/>
                  <wp:docPr id="499" name="Grafik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cstate="email">
                            <a:extLst>
                              <a:ext uri="{28A0092B-C50C-407E-A947-70E740481C1C}">
                                <a14:useLocalDpi xmlns:a14="http://schemas.microsoft.com/office/drawing/2010/main" val="0"/>
                              </a:ext>
                            </a:extLst>
                          </a:blip>
                          <a:stretch>
                            <a:fillRect/>
                          </a:stretch>
                        </pic:blipFill>
                        <pic:spPr>
                          <a:xfrm>
                            <a:off x="0" y="0"/>
                            <a:ext cx="3077845" cy="2291715"/>
                          </a:xfrm>
                          <a:prstGeom prst="rect">
                            <a:avLst/>
                          </a:prstGeom>
                        </pic:spPr>
                      </pic:pic>
                    </a:graphicData>
                  </a:graphic>
                  <wp14:sizeRelH relativeFrom="page">
                    <wp14:pctWidth>0</wp14:pctWidth>
                  </wp14:sizeRelH>
                  <wp14:sizeRelV relativeFrom="page">
                    <wp14:pctHeight>0</wp14:pctHeight>
                  </wp14:sizeRelV>
                </wp:anchor>
              </w:drawing>
            </w:r>
            <w:r w:rsidR="00721052">
              <w:rPr>
                <w:lang w:eastAsia="de-CH"/>
              </w:rPr>
              <w:t>Überschrift 1 muss als 1.</w:t>
            </w:r>
            <w:r w:rsidR="00876392">
              <w:rPr>
                <w:lang w:eastAsia="de-CH"/>
              </w:rPr>
              <w:t xml:space="preserve"> </w:t>
            </w:r>
            <w:r w:rsidR="00721052">
              <w:rPr>
                <w:lang w:eastAsia="de-CH"/>
              </w:rPr>
              <w:t>Hierarchiestufe gekennzeichnet sein: Geben Sie in der Liste eine 1 ein.</w:t>
            </w:r>
            <w:r w:rsidR="00721052">
              <w:rPr>
                <w:lang w:eastAsia="de-CH"/>
              </w:rPr>
              <w:br/>
              <w:t>Überschrift 2 als 2.</w:t>
            </w:r>
            <w:r w:rsidR="00876392">
              <w:rPr>
                <w:lang w:eastAsia="de-CH"/>
              </w:rPr>
              <w:t xml:space="preserve"> </w:t>
            </w:r>
            <w:r w:rsidR="00721052">
              <w:rPr>
                <w:lang w:eastAsia="de-CH"/>
              </w:rPr>
              <w:t>Stufe: Geben Sie in der Liste eine 2 ein.</w:t>
            </w:r>
            <w:r w:rsidR="00721052">
              <w:rPr>
                <w:lang w:eastAsia="de-CH"/>
              </w:rPr>
              <w:br/>
            </w:r>
            <w:r w:rsidR="00876392">
              <w:rPr>
                <w:lang w:eastAsia="de-CH"/>
              </w:rPr>
              <w:t>D</w:t>
            </w:r>
            <w:r w:rsidR="00721052">
              <w:rPr>
                <w:lang w:eastAsia="de-CH"/>
              </w:rPr>
              <w:t>ito für Überschrift 3.</w:t>
            </w:r>
            <w:r w:rsidR="00721052">
              <w:rPr>
                <w:lang w:eastAsia="de-CH"/>
              </w:rPr>
              <w:br/>
            </w:r>
            <w:r w:rsidR="00721052">
              <w:rPr>
                <w:lang w:eastAsia="de-CH"/>
              </w:rPr>
              <w:br/>
              <w:t xml:space="preserve">Später werden Sie noch die Formatvorlage für die Anhänge ins Inhaltsverzeichnis </w:t>
            </w:r>
            <w:r>
              <w:rPr>
                <w:lang w:eastAsia="de-CH"/>
              </w:rPr>
              <w:t xml:space="preserve">(ebenfalls Stufe 1) </w:t>
            </w:r>
            <w:r w:rsidR="00721052">
              <w:rPr>
                <w:lang w:eastAsia="de-CH"/>
              </w:rPr>
              <w:t xml:space="preserve">übernehmen. </w:t>
            </w:r>
          </w:p>
          <w:p w:rsidR="009425A8" w:rsidRDefault="009425A8" w:rsidP="009425A8">
            <w:pPr>
              <w:pStyle w:val="Eingerckt"/>
              <w:rPr>
                <w:lang w:eastAsia="de-CH"/>
              </w:rPr>
            </w:pPr>
            <w:r>
              <w:rPr>
                <w:lang w:eastAsia="de-CH"/>
              </w:rPr>
              <w:t>Alle anderen Formatvorlagen erhalten keine Inhaltsverzeichnisebene (das Eingabefeld ist also leer)</w:t>
            </w:r>
          </w:p>
          <w:p w:rsidR="00EF0A7B" w:rsidRPr="00497220" w:rsidRDefault="009425A8" w:rsidP="00EF0A7B">
            <w:pPr>
              <w:pStyle w:val="Eingerckt"/>
              <w:rPr>
                <w:lang w:eastAsia="de-CH"/>
              </w:rPr>
            </w:pPr>
            <w:r>
              <w:rPr>
                <w:lang w:eastAsia="de-CH"/>
              </w:rPr>
              <w:t xml:space="preserve">Konfigurieren Sie die </w:t>
            </w:r>
            <w:r w:rsidR="00EF0A7B" w:rsidRPr="00497220">
              <w:rPr>
                <w:lang w:eastAsia="de-CH"/>
              </w:rPr>
              <w:t xml:space="preserve"> </w:t>
            </w:r>
            <w:r w:rsidR="00EF0A7B" w:rsidRPr="00497220">
              <w:rPr>
                <w:rStyle w:val="Fenstertitel"/>
              </w:rPr>
              <w:t>Optionen für Inhaltsverzeichnis</w:t>
            </w:r>
            <w:r w:rsidR="00EF0A7B" w:rsidRPr="00497220">
              <w:rPr>
                <w:lang w:eastAsia="de-CH"/>
              </w:rPr>
              <w:t xml:space="preserve"> </w:t>
            </w:r>
            <w:r>
              <w:rPr>
                <w:lang w:eastAsia="de-CH"/>
              </w:rPr>
              <w:t xml:space="preserve">entsprechend und bestätigen Sie </w:t>
            </w:r>
            <w:r w:rsidR="00EF0A7B" w:rsidRPr="00497220">
              <w:rPr>
                <w:lang w:eastAsia="de-CH"/>
              </w:rPr>
              <w:t xml:space="preserve">mit </w:t>
            </w:r>
            <w:r w:rsidR="00EF0A7B" w:rsidRPr="00497220">
              <w:rPr>
                <w:rStyle w:val="SchaltflcheZchn"/>
              </w:rPr>
              <w:t> </w:t>
            </w:r>
            <w:proofErr w:type="gramStart"/>
            <w:r w:rsidR="00EF0A7B" w:rsidRPr="00497220">
              <w:rPr>
                <w:rStyle w:val="SchaltflcheZchn"/>
              </w:rPr>
              <w:t>OK </w:t>
            </w:r>
            <w:r w:rsidR="00EF0A7B" w:rsidRPr="00497220">
              <w:rPr>
                <w:lang w:eastAsia="de-CH"/>
              </w:rPr>
              <w:t>.</w:t>
            </w:r>
            <w:proofErr w:type="gramEnd"/>
          </w:p>
        </w:tc>
      </w:tr>
      <w:tr w:rsidR="00EF0A7B" w:rsidRPr="00497220" w:rsidTr="00940602">
        <w:trPr>
          <w:cantSplit/>
        </w:trPr>
        <w:tc>
          <w:tcPr>
            <w:tcW w:w="9529" w:type="dxa"/>
          </w:tcPr>
          <w:p w:rsidR="00EF0A7B" w:rsidRPr="00497220" w:rsidRDefault="009425A8" w:rsidP="00EF0A7B">
            <w:pPr>
              <w:pStyle w:val="NummerierteListe"/>
              <w:rPr>
                <w:lang w:eastAsia="de-CH"/>
              </w:rPr>
            </w:pPr>
            <w:r>
              <w:rPr>
                <w:noProof/>
                <w:lang w:eastAsia="de-CH"/>
              </w:rPr>
              <w:lastRenderedPageBreak/>
              <w:drawing>
                <wp:anchor distT="0" distB="0" distL="114300" distR="114300" simplePos="0" relativeHeight="251934208" behindDoc="0" locked="0" layoutInCell="1" allowOverlap="1" wp14:anchorId="18D9BE7B" wp14:editId="746D2E86">
                  <wp:simplePos x="0" y="0"/>
                  <wp:positionH relativeFrom="column">
                    <wp:posOffset>3143250</wp:posOffset>
                  </wp:positionH>
                  <wp:positionV relativeFrom="paragraph">
                    <wp:posOffset>0</wp:posOffset>
                  </wp:positionV>
                  <wp:extent cx="2820035" cy="2433955"/>
                  <wp:effectExtent l="0" t="0" r="0" b="4445"/>
                  <wp:wrapSquare wrapText="bothSides"/>
                  <wp:docPr id="500" name="Grafik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cstate="email">
                            <a:extLst>
                              <a:ext uri="{28A0092B-C50C-407E-A947-70E740481C1C}">
                                <a14:useLocalDpi xmlns:a14="http://schemas.microsoft.com/office/drawing/2010/main" val="0"/>
                              </a:ext>
                            </a:extLst>
                          </a:blip>
                          <a:stretch>
                            <a:fillRect/>
                          </a:stretch>
                        </pic:blipFill>
                        <pic:spPr>
                          <a:xfrm>
                            <a:off x="0" y="0"/>
                            <a:ext cx="2820035" cy="2433955"/>
                          </a:xfrm>
                          <a:prstGeom prst="rect">
                            <a:avLst/>
                          </a:prstGeom>
                        </pic:spPr>
                      </pic:pic>
                    </a:graphicData>
                  </a:graphic>
                  <wp14:sizeRelH relativeFrom="page">
                    <wp14:pctWidth>0</wp14:pctWidth>
                  </wp14:sizeRelH>
                  <wp14:sizeRelV relativeFrom="page">
                    <wp14:pctHeight>0</wp14:pctHeight>
                  </wp14:sizeRelV>
                </wp:anchor>
              </w:drawing>
            </w:r>
            <w:r w:rsidR="00EF0A7B" w:rsidRPr="00497220">
              <w:rPr>
                <w:lang w:eastAsia="de-CH"/>
              </w:rPr>
              <w:t xml:space="preserve">Danach sollte das Fenster </w:t>
            </w:r>
            <w:r w:rsidR="00375B35">
              <w:rPr>
                <w:rStyle w:val="Fenstertitel"/>
              </w:rPr>
              <w:t>Inhaltsverzeichnis</w:t>
            </w:r>
            <w:r w:rsidR="00375B35">
              <w:rPr>
                <w:lang w:eastAsia="de-CH"/>
              </w:rPr>
              <w:t xml:space="preserve"> s</w:t>
            </w:r>
            <w:r w:rsidR="00EF0A7B" w:rsidRPr="00497220">
              <w:rPr>
                <w:lang w:eastAsia="de-CH"/>
              </w:rPr>
              <w:t>o aussehen.</w:t>
            </w:r>
          </w:p>
          <w:p w:rsidR="00EF0A7B" w:rsidRPr="00497220" w:rsidRDefault="00EF0A7B" w:rsidP="00EF0A7B">
            <w:pPr>
              <w:pStyle w:val="Eingerckt"/>
              <w:rPr>
                <w:lang w:eastAsia="de-CH"/>
              </w:rPr>
            </w:pPr>
            <w:r w:rsidRPr="00497220">
              <w:rPr>
                <w:noProof/>
              </w:rPr>
              <w:t xml:space="preserve">Ein Klick auf </w:t>
            </w:r>
            <w:r w:rsidRPr="00497220">
              <w:rPr>
                <w:rStyle w:val="SchaltflcheZchn"/>
              </w:rPr>
              <w:t> OK </w:t>
            </w:r>
            <w:r w:rsidRPr="00497220">
              <w:rPr>
                <w:noProof/>
              </w:rPr>
              <w:t xml:space="preserve"> fügt an der aktuellen Cursorposition sofort das vollständige Inhaltsverzeichnis ein. Und zwar nicht als statischen Text, sondern als dynamisches Feld!</w:t>
            </w:r>
          </w:p>
        </w:tc>
      </w:tr>
      <w:tr w:rsidR="003D3EC8" w:rsidRPr="00497220" w:rsidTr="00940602">
        <w:trPr>
          <w:cantSplit/>
        </w:trPr>
        <w:tc>
          <w:tcPr>
            <w:tcW w:w="9529" w:type="dxa"/>
          </w:tcPr>
          <w:p w:rsidR="009425A8" w:rsidRPr="009425A8" w:rsidRDefault="007B3946" w:rsidP="00C1409C">
            <w:pPr>
              <w:pStyle w:val="NummerierteListe"/>
            </w:pPr>
            <w:r w:rsidRPr="00497220">
              <w:t xml:space="preserve">Prüfen Sie die Dynamik Ihres Inhaltsverzeichnisses. </w:t>
            </w:r>
            <w:r w:rsidR="009425A8">
              <w:br/>
            </w:r>
            <w:r w:rsidR="009425A8">
              <w:br/>
            </w:r>
            <w:r w:rsidR="00A56413">
              <w:t xml:space="preserve">Fügen Sie im Text unter „Weltweite Landwirtschaft heute“ einen Titel der 3. Hierarchiestufe ein (hier Hierarchie 3). Formatieren Sie ihn mit Überschrift 3. </w:t>
            </w:r>
            <w:r w:rsidR="009425A8">
              <w:t xml:space="preserve">Im Inhaltsverzeichnis </w:t>
            </w:r>
            <w:r w:rsidR="00C1409C">
              <w:t>erscheint dieser Titel noch nicht.</w:t>
            </w:r>
          </w:p>
        </w:tc>
      </w:tr>
      <w:tr w:rsidR="003D3EC8" w:rsidRPr="00497220" w:rsidTr="00940602">
        <w:trPr>
          <w:cantSplit/>
        </w:trPr>
        <w:tc>
          <w:tcPr>
            <w:tcW w:w="9529" w:type="dxa"/>
          </w:tcPr>
          <w:p w:rsidR="003D3EC8" w:rsidRPr="00497220" w:rsidRDefault="00122DE4" w:rsidP="00940602">
            <w:pPr>
              <w:pStyle w:val="NummerierteListe"/>
            </w:pPr>
            <w:r>
              <w:rPr>
                <w:noProof/>
                <w:lang w:eastAsia="de-CH"/>
              </w:rPr>
              <w:drawing>
                <wp:anchor distT="114935" distB="114935" distL="114300" distR="0" simplePos="0" relativeHeight="251668992" behindDoc="0" locked="0" layoutInCell="1" allowOverlap="1" wp14:anchorId="1B9ED394" wp14:editId="372782D9">
                  <wp:simplePos x="0" y="0"/>
                  <wp:positionH relativeFrom="column">
                    <wp:align>right</wp:align>
                  </wp:positionH>
                  <wp:positionV relativeFrom="line">
                    <wp:align>top</wp:align>
                  </wp:positionV>
                  <wp:extent cx="2837815" cy="2312035"/>
                  <wp:effectExtent l="0" t="0" r="635" b="0"/>
                  <wp:wrapSquare wrapText="bothSides"/>
                  <wp:docPr id="777" name="Bild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45" cstate="email">
                            <a:extLst>
                              <a:ext uri="{28A0092B-C50C-407E-A947-70E740481C1C}">
                                <a14:useLocalDpi xmlns:a14="http://schemas.microsoft.com/office/drawing/2010/main" val="0"/>
                              </a:ext>
                            </a:extLst>
                          </a:blip>
                          <a:srcRect/>
                          <a:stretch>
                            <a:fillRect/>
                          </a:stretch>
                        </pic:blipFill>
                        <pic:spPr bwMode="auto">
                          <a:xfrm>
                            <a:off x="0" y="0"/>
                            <a:ext cx="2838627" cy="2312298"/>
                          </a:xfrm>
                          <a:prstGeom prst="rect">
                            <a:avLst/>
                          </a:prstGeom>
                          <a:noFill/>
                          <a:ln>
                            <a:noFill/>
                          </a:ln>
                        </pic:spPr>
                      </pic:pic>
                    </a:graphicData>
                  </a:graphic>
                  <wp14:sizeRelH relativeFrom="page">
                    <wp14:pctWidth>0</wp14:pctWidth>
                  </wp14:sizeRelH>
                  <wp14:sizeRelV relativeFrom="page">
                    <wp14:pctHeight>0</wp14:pctHeight>
                  </wp14:sizeRelV>
                </wp:anchor>
              </w:drawing>
            </w:r>
            <w:r w:rsidR="003D3EC8" w:rsidRPr="00497220">
              <w:t>Klicken Sie irgendwo ins Inhaltsverzeichnis – das ganze Inhaltsverzeichnis wird grau schattiert und zeigt Ihnen so, dass es sich nicht aus statischem Text, sondern aus dynamischen Feldern zusammensetzt.</w:t>
            </w:r>
          </w:p>
          <w:p w:rsidR="003D3EC8" w:rsidRPr="00497220" w:rsidRDefault="003D3EC8" w:rsidP="00940602">
            <w:pPr>
              <w:pStyle w:val="Eingerckt"/>
              <w:rPr>
                <w:noProof/>
              </w:rPr>
            </w:pPr>
            <w:r w:rsidRPr="00497220">
              <w:rPr>
                <w:noProof/>
              </w:rPr>
              <w:t>Wählen Sie im Kontext</w:t>
            </w:r>
            <w:r w:rsidR="0025507B">
              <w:rPr>
                <w:noProof/>
              </w:rPr>
              <w:t>Menü</w:t>
            </w:r>
            <w:r w:rsidRPr="00497220">
              <w:rPr>
                <w:noProof/>
              </w:rPr>
              <w:t xml:space="preserve"> </w:t>
            </w:r>
            <w:r w:rsidR="007B3946" w:rsidRPr="00497220">
              <w:rPr>
                <w:noProof/>
                <w:bdr w:val="single" w:sz="4" w:space="0" w:color="auto"/>
              </w:rPr>
              <w:t>Felder </w:t>
            </w:r>
            <w:r w:rsidRPr="00497220">
              <w:rPr>
                <w:noProof/>
                <w:bdr w:val="single" w:sz="4" w:space="0" w:color="auto"/>
              </w:rPr>
              <w:t>aktualisieren</w:t>
            </w:r>
            <w:r w:rsidRPr="00497220">
              <w:rPr>
                <w:noProof/>
              </w:rPr>
              <w:t>.</w:t>
            </w:r>
          </w:p>
        </w:tc>
      </w:tr>
      <w:tr w:rsidR="003D3EC8" w:rsidRPr="00497220" w:rsidTr="00940602">
        <w:trPr>
          <w:cantSplit/>
        </w:trPr>
        <w:tc>
          <w:tcPr>
            <w:tcW w:w="9529" w:type="dxa"/>
          </w:tcPr>
          <w:p w:rsidR="003D3EC8" w:rsidRPr="00497220" w:rsidRDefault="003D3EC8" w:rsidP="00940602">
            <w:pPr>
              <w:pStyle w:val="NummerierteListe"/>
            </w:pPr>
            <w:r w:rsidRPr="00497220">
              <w:t xml:space="preserve">Im Dialogfenster Inhaltsverzeichnis aktualisieren </w:t>
            </w:r>
            <w:r w:rsidR="00122DE4">
              <w:rPr>
                <w:noProof/>
                <w:lang w:eastAsia="de-CH"/>
              </w:rPr>
              <w:drawing>
                <wp:anchor distT="0" distB="114935" distL="114300" distR="0" simplePos="0" relativeHeight="251666944" behindDoc="0" locked="0" layoutInCell="1" allowOverlap="0" wp14:anchorId="01D38D83" wp14:editId="2BE8836D">
                  <wp:simplePos x="0" y="0"/>
                  <wp:positionH relativeFrom="column">
                    <wp:align>right</wp:align>
                  </wp:positionH>
                  <wp:positionV relativeFrom="line">
                    <wp:align>top</wp:align>
                  </wp:positionV>
                  <wp:extent cx="2571750" cy="1295400"/>
                  <wp:effectExtent l="0" t="0" r="0" b="0"/>
                  <wp:wrapSquare wrapText="left"/>
                  <wp:docPr id="775" name="Bild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57175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t xml:space="preserve">wählen Sie die Option </w:t>
            </w:r>
            <w:r w:rsidR="007B3946" w:rsidRPr="00497220">
              <w:rPr>
                <w:bdr w:val="single" w:sz="4" w:space="0" w:color="auto"/>
              </w:rPr>
              <w:t>Gesamtes Verzeichnis </w:t>
            </w:r>
            <w:r w:rsidRPr="00497220">
              <w:rPr>
                <w:bdr w:val="single" w:sz="4" w:space="0" w:color="auto"/>
              </w:rPr>
              <w:t>aktualisieren</w:t>
            </w:r>
            <w:r w:rsidRPr="00497220">
              <w:t>.</w:t>
            </w:r>
          </w:p>
        </w:tc>
      </w:tr>
      <w:tr w:rsidR="003D3EC8" w:rsidRPr="00497220" w:rsidTr="00940602">
        <w:trPr>
          <w:cantSplit/>
        </w:trPr>
        <w:tc>
          <w:tcPr>
            <w:tcW w:w="9529" w:type="dxa"/>
          </w:tcPr>
          <w:p w:rsidR="003D3EC8" w:rsidRPr="00497220" w:rsidRDefault="00122DE4" w:rsidP="00940602">
            <w:pPr>
              <w:pStyle w:val="NummerierteListe"/>
            </w:pPr>
            <w:r>
              <w:rPr>
                <w:noProof/>
                <w:lang w:eastAsia="de-CH"/>
              </w:rPr>
              <w:drawing>
                <wp:anchor distT="114935" distB="114935" distL="114300" distR="0" simplePos="0" relativeHeight="251670016" behindDoc="0" locked="0" layoutInCell="1" allowOverlap="1" wp14:anchorId="1206C638" wp14:editId="28EEFFC1">
                  <wp:simplePos x="0" y="0"/>
                  <wp:positionH relativeFrom="column">
                    <wp:align>right</wp:align>
                  </wp:positionH>
                  <wp:positionV relativeFrom="line">
                    <wp:align>top</wp:align>
                  </wp:positionV>
                  <wp:extent cx="2743200" cy="1232535"/>
                  <wp:effectExtent l="0" t="0" r="0" b="5715"/>
                  <wp:wrapSquare wrapText="bothSides"/>
                  <wp:docPr id="778" name="Bild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47" cstate="email">
                            <a:extLst>
                              <a:ext uri="{28A0092B-C50C-407E-A947-70E740481C1C}">
                                <a14:useLocalDpi xmlns:a14="http://schemas.microsoft.com/office/drawing/2010/main" val="0"/>
                              </a:ext>
                            </a:extLst>
                          </a:blip>
                          <a:srcRect/>
                          <a:stretch>
                            <a:fillRect/>
                          </a:stretch>
                        </pic:blipFill>
                        <pic:spPr bwMode="auto">
                          <a:xfrm>
                            <a:off x="0" y="0"/>
                            <a:ext cx="2743200" cy="1232535"/>
                          </a:xfrm>
                          <a:prstGeom prst="rect">
                            <a:avLst/>
                          </a:prstGeom>
                          <a:noFill/>
                          <a:ln>
                            <a:noFill/>
                          </a:ln>
                        </pic:spPr>
                      </pic:pic>
                    </a:graphicData>
                  </a:graphic>
                  <wp14:sizeRelH relativeFrom="page">
                    <wp14:pctWidth>0</wp14:pctWidth>
                  </wp14:sizeRelH>
                  <wp14:sizeRelV relativeFrom="page">
                    <wp14:pctHeight>0</wp14:pctHeight>
                  </wp14:sizeRelV>
                </wp:anchor>
              </w:drawing>
            </w:r>
            <w:r w:rsidR="005A25A0">
              <w:t xml:space="preserve">Die </w:t>
            </w:r>
            <w:r w:rsidR="003D3EC8" w:rsidRPr="00497220">
              <w:t xml:space="preserve">Überschrift wird </w:t>
            </w:r>
            <w:r w:rsidR="00C1409C">
              <w:t>nun angezeigt.</w:t>
            </w:r>
          </w:p>
          <w:p w:rsidR="003D3EC8" w:rsidRPr="00497220" w:rsidRDefault="003D3EC8" w:rsidP="00940602">
            <w:pPr>
              <w:pStyle w:val="Eingerckt"/>
              <w:rPr>
                <w:i/>
                <w:noProof/>
              </w:rPr>
            </w:pPr>
            <w:r w:rsidRPr="00497220">
              <w:rPr>
                <w:b/>
                <w:i/>
                <w:noProof/>
              </w:rPr>
              <w:t>Hinweis</w:t>
            </w:r>
            <w:r w:rsidRPr="00497220">
              <w:rPr>
                <w:i/>
                <w:noProof/>
              </w:rPr>
              <w:t>: Beachten Sie auch die praktische Funktionalität, auf die im QuickInfo-Text hingewiesen wird.</w:t>
            </w:r>
          </w:p>
        </w:tc>
      </w:tr>
      <w:tr w:rsidR="00C1409C" w:rsidRPr="00497220" w:rsidTr="00940602">
        <w:trPr>
          <w:cantSplit/>
        </w:trPr>
        <w:tc>
          <w:tcPr>
            <w:tcW w:w="9529" w:type="dxa"/>
          </w:tcPr>
          <w:p w:rsidR="00C1409C" w:rsidRDefault="00C1409C" w:rsidP="00940602">
            <w:pPr>
              <w:pStyle w:val="NummerierteListe"/>
              <w:rPr>
                <w:noProof/>
                <w:lang w:eastAsia="de-CH"/>
              </w:rPr>
            </w:pPr>
            <w:r>
              <w:rPr>
                <w:noProof/>
                <w:lang w:eastAsia="de-CH"/>
              </w:rPr>
              <w:t>Löschen Sie den eingefügten Titel und aktualisieren Sie das Inhaltsverzeichnis erneut.</w:t>
            </w:r>
          </w:p>
        </w:tc>
      </w:tr>
    </w:tbl>
    <w:p w:rsidR="00A35A8A" w:rsidRPr="00A52C6A" w:rsidRDefault="00A35A8A" w:rsidP="0006365B">
      <w:pPr>
        <w:pStyle w:val="berschrift3"/>
      </w:pPr>
      <w:bookmarkStart w:id="83" w:name="_Toc298487815"/>
      <w:r w:rsidRPr="00A52C6A">
        <w:lastRenderedPageBreak/>
        <w:t>Überschriften ohne Nummerierung und Gliederungsebene</w:t>
      </w:r>
      <w:bookmarkEnd w:id="82"/>
      <w:bookmarkEnd w:id="83"/>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A35A8A" w:rsidRPr="00497220" w:rsidTr="00940602">
        <w:trPr>
          <w:cantSplit/>
        </w:trPr>
        <w:tc>
          <w:tcPr>
            <w:tcW w:w="9529" w:type="dxa"/>
          </w:tcPr>
          <w:p w:rsidR="00A35A8A" w:rsidRPr="00497220" w:rsidRDefault="00A35A8A" w:rsidP="00940602">
            <w:pPr>
              <w:pStyle w:val="NummerierteListe"/>
            </w:pPr>
            <w:r w:rsidRPr="00497220">
              <w:t xml:space="preserve">Als ordentliche Kapitel-Überschrift soll die Überschrift </w:t>
            </w:r>
            <w:r w:rsidR="00E76DF4" w:rsidRPr="00497220">
              <w:t>"</w:t>
            </w:r>
            <w:r w:rsidRPr="00497220">
              <w:t>Inhaltsverzeichnis</w:t>
            </w:r>
            <w:r w:rsidR="00E76DF4" w:rsidRPr="00497220">
              <w:t>"</w:t>
            </w:r>
            <w:r w:rsidRPr="00497220">
              <w:t xml:space="preserve"> natürlich gleich aussehen wie die Überschrift </w:t>
            </w:r>
            <w:r w:rsidR="00E76DF4" w:rsidRPr="00497220">
              <w:t>"</w:t>
            </w:r>
            <w:r w:rsidRPr="00497220">
              <w:t>Abstract</w:t>
            </w:r>
            <w:r w:rsidR="00E76DF4" w:rsidRPr="00497220">
              <w:t>"</w:t>
            </w:r>
            <w:r w:rsidRPr="00497220">
              <w:t xml:space="preserve">. Wir können ihr also einfach die Formatvorlage </w:t>
            </w:r>
            <w:r w:rsidR="00E76DF4" w:rsidRPr="00497220">
              <w:t>"</w:t>
            </w:r>
            <w:r w:rsidRPr="00497220">
              <w:t>Überschrift 1</w:t>
            </w:r>
            <w:r w:rsidR="00E76DF4" w:rsidRPr="00497220">
              <w:t>"</w:t>
            </w:r>
            <w:r w:rsidRPr="00497220">
              <w:t xml:space="preserve"> zuweisen.</w:t>
            </w:r>
          </w:p>
        </w:tc>
      </w:tr>
      <w:tr w:rsidR="00A35A8A" w:rsidRPr="00497220" w:rsidTr="00940602">
        <w:trPr>
          <w:cantSplit/>
        </w:trPr>
        <w:tc>
          <w:tcPr>
            <w:tcW w:w="9529" w:type="dxa"/>
          </w:tcPr>
          <w:p w:rsidR="00A35A8A" w:rsidRPr="00497220" w:rsidRDefault="00A35A8A" w:rsidP="00092EED">
            <w:pPr>
              <w:pStyle w:val="Aufzhlungszeichen2"/>
            </w:pPr>
            <w:r w:rsidRPr="00497220">
              <w:t>Das hat nun aber zwei wesentliche Fehler zur Folge:</w:t>
            </w:r>
          </w:p>
          <w:p w:rsidR="00A35A8A" w:rsidRPr="00497220" w:rsidRDefault="00A35A8A" w:rsidP="00092EED">
            <w:pPr>
              <w:pStyle w:val="Aufzhlungszeichen2"/>
            </w:pPr>
            <w:r w:rsidRPr="00497220">
              <w:t xml:space="preserve">Die Überschrift </w:t>
            </w:r>
            <w:r w:rsidR="00E76DF4" w:rsidRPr="00497220">
              <w:t>"</w:t>
            </w:r>
            <w:r w:rsidRPr="00497220">
              <w:t>Inhaltsverzeichnis</w:t>
            </w:r>
            <w:r w:rsidR="00E76DF4" w:rsidRPr="00497220">
              <w:t>"</w:t>
            </w:r>
            <w:r w:rsidRPr="00497220">
              <w:t xml:space="preserve"> bekommt automatisch die Kapitelnummer 1. Das ist falsch. Das Inhaltsverzeichni</w:t>
            </w:r>
            <w:r w:rsidR="004E6995">
              <w:t xml:space="preserve">s braucht keine Kapitelnummer. </w:t>
            </w:r>
          </w:p>
          <w:p w:rsidR="00092EED" w:rsidRDefault="00A35A8A" w:rsidP="00092EED">
            <w:pPr>
              <w:pStyle w:val="Aufzhlungszeichen2"/>
            </w:pPr>
            <w:r w:rsidRPr="00497220">
              <w:t xml:space="preserve">Die Überschrift </w:t>
            </w:r>
            <w:r w:rsidR="00E76DF4" w:rsidRPr="00497220">
              <w:t>"</w:t>
            </w:r>
            <w:r w:rsidRPr="00497220">
              <w:t>Inhaltsverzeichnis</w:t>
            </w:r>
            <w:r w:rsidR="00E76DF4" w:rsidRPr="00497220">
              <w:t>"</w:t>
            </w:r>
            <w:r w:rsidRPr="00497220">
              <w:t xml:space="preserve"> wird zur Gliederungsebene 1 gehören. Wenn </w:t>
            </w:r>
            <w:r w:rsidR="007A0B48" w:rsidRPr="00497220">
              <w:t xml:space="preserve">Sie </w:t>
            </w:r>
            <w:r w:rsidRPr="00497220">
              <w:t xml:space="preserve">das Inhaltsverzeichnis </w:t>
            </w:r>
            <w:r w:rsidR="007A0B48" w:rsidRPr="00497220">
              <w:t>aktualisieren</w:t>
            </w:r>
            <w:r w:rsidRPr="00497220">
              <w:t>, wird als erster Eintrag im Inhaltsver</w:t>
            </w:r>
            <w:r w:rsidR="007A0B48" w:rsidRPr="00497220">
              <w:t xml:space="preserve">zeichnis </w:t>
            </w:r>
            <w:r w:rsidR="00E76DF4" w:rsidRPr="00497220">
              <w:t>"</w:t>
            </w:r>
            <w:r w:rsidR="007A0B48" w:rsidRPr="00497220">
              <w:t>1 </w:t>
            </w:r>
            <w:r w:rsidR="007A0B48" w:rsidRPr="00497220">
              <w:noBreakHyphen/>
              <w:t> </w:t>
            </w:r>
            <w:r w:rsidRPr="00497220">
              <w:t>Inhaltsverzeichnis</w:t>
            </w:r>
            <w:r w:rsidR="00E76DF4" w:rsidRPr="00497220">
              <w:t>"</w:t>
            </w:r>
            <w:r w:rsidRPr="00497220">
              <w:t xml:space="preserve"> stehen, </w:t>
            </w:r>
            <w:r w:rsidR="00092EED">
              <w:t>was natürlich keinen Sinn macht.</w:t>
            </w:r>
          </w:p>
          <w:p w:rsidR="00FD17D0" w:rsidRDefault="00092EED" w:rsidP="00FD17D0">
            <w:pPr>
              <w:pStyle w:val="Aufzhlungszeichen2"/>
              <w:ind w:left="717"/>
            </w:pPr>
            <w:r w:rsidRPr="00497220">
              <w:rPr>
                <w:noProof/>
              </w:rPr>
              <w:t xml:space="preserve">Wir korrigieren diese Fehler nun in ein paar Schritten. Das Vorgehen ist dabei genau das, welches Sie im Kapitel </w:t>
            </w:r>
            <w:r>
              <w:rPr>
                <w:noProof/>
              </w:rPr>
              <w:t>5.4</w:t>
            </w:r>
            <w:r w:rsidRPr="00497220">
              <w:rPr>
                <w:noProof/>
              </w:rPr>
              <w:t xml:space="preserve"> </w:t>
            </w:r>
            <w:r w:rsidRPr="00497220">
              <w:rPr>
                <w:noProof/>
              </w:rPr>
              <w:fldChar w:fldCharType="begin"/>
            </w:r>
            <w:r w:rsidRPr="00497220">
              <w:rPr>
                <w:noProof/>
              </w:rPr>
              <w:instrText xml:space="preserve"> REF _Ref178143379 \h </w:instrText>
            </w:r>
            <w:r>
              <w:rPr>
                <w:noProof/>
              </w:rPr>
              <w:instrText xml:space="preserve"> \* MERGEFORMAT </w:instrText>
            </w:r>
            <w:r w:rsidRPr="00497220">
              <w:rPr>
                <w:noProof/>
              </w:rPr>
            </w:r>
            <w:r w:rsidRPr="00497220">
              <w:rPr>
                <w:noProof/>
              </w:rPr>
              <w:fldChar w:fldCharType="separate"/>
            </w:r>
          </w:p>
          <w:p w:rsidR="00FD17D0" w:rsidRPr="00FD17D0" w:rsidRDefault="00FD17D0" w:rsidP="00FD17D0">
            <w:pPr>
              <w:pStyle w:val="Aufzhlungszeichen2"/>
              <w:ind w:left="717"/>
            </w:pPr>
            <w:r>
              <w:br w:type="page"/>
            </w:r>
          </w:p>
          <w:p w:rsidR="00A35A8A" w:rsidRPr="00497220" w:rsidRDefault="00FD17D0" w:rsidP="00092EED">
            <w:pPr>
              <w:pStyle w:val="Aufzhlungszeichen2"/>
              <w:numPr>
                <w:ilvl w:val="0"/>
                <w:numId w:val="0"/>
              </w:numPr>
              <w:ind w:left="717"/>
            </w:pPr>
            <w:r>
              <w:t>Eigene Formatvorlagen</w:t>
            </w:r>
            <w:r w:rsidRPr="00A52C6A">
              <w:t xml:space="preserve"> erstellen</w:t>
            </w:r>
            <w:r w:rsidR="00092EED" w:rsidRPr="00497220">
              <w:rPr>
                <w:noProof/>
              </w:rPr>
              <w:fldChar w:fldCharType="end"/>
            </w:r>
            <w:r w:rsidR="00092EED" w:rsidRPr="00497220">
              <w:rPr>
                <w:noProof/>
              </w:rPr>
              <w:t xml:space="preserve"> auf Seite </w:t>
            </w:r>
            <w:r w:rsidR="00092EED" w:rsidRPr="00497220">
              <w:rPr>
                <w:noProof/>
              </w:rPr>
              <w:fldChar w:fldCharType="begin"/>
            </w:r>
            <w:r w:rsidR="00092EED" w:rsidRPr="00497220">
              <w:rPr>
                <w:noProof/>
              </w:rPr>
              <w:instrText xml:space="preserve"> PAGEREF _Ref178143379 \h </w:instrText>
            </w:r>
            <w:r w:rsidR="00092EED" w:rsidRPr="00497220">
              <w:rPr>
                <w:noProof/>
              </w:rPr>
            </w:r>
            <w:r w:rsidR="00092EED" w:rsidRPr="00497220">
              <w:rPr>
                <w:noProof/>
              </w:rPr>
              <w:fldChar w:fldCharType="separate"/>
            </w:r>
            <w:r>
              <w:rPr>
                <w:noProof/>
              </w:rPr>
              <w:t>41</w:t>
            </w:r>
            <w:r w:rsidR="00092EED" w:rsidRPr="00497220">
              <w:rPr>
                <w:noProof/>
              </w:rPr>
              <w:fldChar w:fldCharType="end"/>
            </w:r>
            <w:r w:rsidR="00092EED" w:rsidRPr="00497220">
              <w:rPr>
                <w:noProof/>
              </w:rPr>
              <w:t xml:space="preserve"> gelernt haben.</w:t>
            </w:r>
            <w:r w:rsidR="00092EED">
              <w:rPr>
                <w:noProof/>
              </w:rPr>
              <w:t xml:space="preserve"> Also</w:t>
            </w:r>
            <w:r w:rsidR="00092EED" w:rsidRPr="00497220">
              <w:t>:</w:t>
            </w:r>
          </w:p>
        </w:tc>
      </w:tr>
      <w:tr w:rsidR="00A35A8A" w:rsidRPr="00497220" w:rsidTr="00940602">
        <w:trPr>
          <w:cantSplit/>
        </w:trPr>
        <w:tc>
          <w:tcPr>
            <w:tcW w:w="9529" w:type="dxa"/>
          </w:tcPr>
          <w:p w:rsidR="00A35A8A" w:rsidRPr="00497220" w:rsidRDefault="00A35A8A" w:rsidP="00940602">
            <w:pPr>
              <w:pStyle w:val="NummerierteListe"/>
            </w:pPr>
            <w:r w:rsidRPr="00497220">
              <w:t>Als erstes erstellen Sie sich eine neue Formatvorlage.</w:t>
            </w:r>
            <w:r w:rsidR="000B3168">
              <w:rPr>
                <w:noProof/>
                <w:lang w:eastAsia="de-CH"/>
              </w:rPr>
              <w:t xml:space="preserve"> </w:t>
            </w:r>
          </w:p>
          <w:p w:rsidR="007A0B48" w:rsidRDefault="000B3168" w:rsidP="007A0B48">
            <w:pPr>
              <w:pStyle w:val="Eingerckt"/>
            </w:pPr>
            <w:r>
              <w:rPr>
                <w:noProof/>
                <w:lang w:eastAsia="de-CH"/>
              </w:rPr>
              <mc:AlternateContent>
                <mc:Choice Requires="wpg">
                  <w:drawing>
                    <wp:anchor distT="0" distB="0" distL="114300" distR="114300" simplePos="0" relativeHeight="251937280" behindDoc="0" locked="0" layoutInCell="1" allowOverlap="1" wp14:anchorId="73D6456F" wp14:editId="7E32A79C">
                      <wp:simplePos x="0" y="0"/>
                      <wp:positionH relativeFrom="column">
                        <wp:posOffset>2044065</wp:posOffset>
                      </wp:positionH>
                      <wp:positionV relativeFrom="paragraph">
                        <wp:posOffset>683895</wp:posOffset>
                      </wp:positionV>
                      <wp:extent cx="3790315" cy="1037590"/>
                      <wp:effectExtent l="0" t="0" r="635" b="0"/>
                      <wp:wrapSquare wrapText="bothSides"/>
                      <wp:docPr id="502" name="Gruppieren 502"/>
                      <wp:cNvGraphicFramePr/>
                      <a:graphic xmlns:a="http://schemas.openxmlformats.org/drawingml/2006/main">
                        <a:graphicData uri="http://schemas.microsoft.com/office/word/2010/wordprocessingGroup">
                          <wpg:wgp>
                            <wpg:cNvGrpSpPr/>
                            <wpg:grpSpPr>
                              <a:xfrm>
                                <a:off x="0" y="0"/>
                                <a:ext cx="3790315" cy="1037590"/>
                                <a:chOff x="180000" y="180000"/>
                                <a:chExt cx="3790476" cy="1038095"/>
                              </a:xfrm>
                            </wpg:grpSpPr>
                            <pic:pic xmlns:pic="http://schemas.openxmlformats.org/drawingml/2006/picture">
                              <pic:nvPicPr>
                                <pic:cNvPr id="503" name="Grafik 503"/>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180000" y="180000"/>
                                  <a:ext cx="3790476" cy="1038095"/>
                                </a:xfrm>
                                <a:prstGeom prst="rect">
                                  <a:avLst/>
                                </a:prstGeom>
                              </pic:spPr>
                            </pic:pic>
                            <wps:wsp>
                              <wps:cNvPr id="504" name="Ellipse 504"/>
                              <wps:cNvSpPr/>
                              <wps:spPr>
                                <a:xfrm>
                                  <a:off x="3571875" y="647700"/>
                                  <a:ext cx="360501" cy="33229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502" o:spid="_x0000_s1026" style="position:absolute;margin-left:160.95pt;margin-top:53.85pt;width:298.45pt;height:81.7pt;z-index:251937280" coordorigin="1800,1800" coordsize="37904,103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D3698A9+vfAPfr3wD3698A9+vfAPfr3wD3698A9+vfAPfr3wD3698A&#10;9+vfAPfr3wD3698A9+vfAPfr3wD3698A9+vfAPfr3wD3698A9+vfAPfr3wD3698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tJR5ALSUeQC0lHkAtJR5ALSUeQ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DDp5MA9/Hs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MOnkwD38es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xKiUAPfx6w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CMocEAc044AHNOOACMTjkA8s+S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EqJQA&#10;9/Hs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IyhwQC4bDkA8uTB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MSolAD38ew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xamVAPfx6w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FqZUA9/Hs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MaqlgD38ew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xqqWAPfx7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GqpcA9/Hs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MerlwD48es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Mzk2ACMTncA88+SAPPk2ADz&#10;5NgA8+TYAPPk2ADz5NgA8+TYAPPk2ADz5NgA8+TYAPPk2ADz5NgA8+TYAPPk2ADz5NgA8+TYAPPk&#10;2ADz5NgA8+TYAPPk2ADz5NgA8+TYAPPk2ADz5NgA8+TYAPPk2ADz5NgA8+TYAPPk2ADz5NgAzOTY&#10;AIxOdwDzz5IA8+TYAPPk2ADz5NgA8+TYAPPk2ADz5NgA8+TYAPPk2ADz5NgA8+TYAPPk2ADz5NgA&#10;8+TYAPPk2ADz5NgA8+TYAPPk2ADM5NgAjE53APPPkg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x6uYAPjx6w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zOTYAHNOdwBzTjgAc044AHNOOADf&#10;oVsA8+TYAPPk2ADz5NgA8+TYAPPk2ADz5NgA8+TYAPPk2ADz5NgA8+TYAPPk2ADz5NgA8+TYAPPk&#10;2ADz5NgA8+TYAPPk2ADz5NgA8+TYAPPk2ADz5NgA8+TYAPPk2ADz5NgA8+TYAPPk2ADM5NgAjE53&#10;APPPkgDz5NgA8+TYAPPk2ADz5NgA8+TYAPPk2ADz5NgA8+TYAPPk2ADz5NgA8+TYAPPk2ADz5NgA&#10;8+TYAPPk2ADz5NgA8+TYAMzk2ACMTncA88+S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IrJgA+PHs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MismQD48es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ya2ZAPjx7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JrZoA+PHs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MqumgD48ew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yq6b&#10;APjx7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Lr5sA+PHs&#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MuvnAD48es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0LqrANC6qwDQuqsA0LqrANC6qwDQ&#10;uqsA0LqrANC6qwDQuqsA0LqrANC6qwDQuqsA0LqrANC6qwDz5dgA8+XYAPPl2ADz5dgA8+XYAPPl&#10;2ADz5dgA8+XYAPPl2ADz5dgA8+XYAPPl2ADz5dgA8+XYAPPl2ADMsZ0A+PHrAPPl2ADz5dgA8+XY&#10;APPl2ADz5dgA1sCx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QuqsA8+DOAPPgzQDz4M0A8+DNAPPgzQDz&#10;4M0A8+DNAPPgzQDz4M0A8+DNAPPgzQDz4M0A8+DOANC6qwDz5dgA8+XYAPPl2ADz5dgA8+XYAPPl&#10;2ADz5dgA8+XYAPPl2ADz5dgA8+XYAPPl2ADz5dgA8+XYAM2xngD48ewA8+XYAPPl2ADz5dgA8+XY&#10;APPl2ADWwLE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NC6qwD35tYA9+bWAPfm1gD35tYA9+bWAPfm1gD3&#10;5tYA9+bWAPfm1gD35tYA9+bWAPfm1gD35tYA0LqrAPPl2ADz5dgA8+XYAPPl2ADz5dgA8+XYAPPl&#10;2ADz5dgA8+XYAPPl2ADz5dgA8+XYAPPl2ADz5dgAzbKeAPjx7ADz5dgA8+XYAPPl2ADz5dgA8+XY&#10;ANbAs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0LqrAPfo2QD36NgA9+jYAPfo2AD36NgA9+jYAPfo2AD3&#10;6NgA9+jYAPfo2AD36NgA9+jYAPfo2QDQuqsA8+XYAPPl2ADz5dgA8+XYAPPl2ADz5dgA8+XYAPPl&#10;2ADz5dgA8+XYAPPl2ADz5dgA8+XYAPPl2ADOsp8A+PHrAPTl2AD05dgA9OXYAPTl2AD05dgA1sCx&#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QuqsA+OnbAPjp2gD46doA+OnaAPjp2gD46doA+OnaAPjp2gD4&#10;6doA+OnaAPjp2gD46doA+OnbANC6qwD05dgA9OXYAPTl2AD05dgA9OXYAPTl2AD05dgA9OXYAPTl&#10;2AD05dgA9OXYAPTl2AD05dgA9OXYAM6znwD48ewA9OXYAPTl2AD05dgA9OXYAPTl2ADWwLE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7d3OAP317QD9&#10;9e0A/fXtAP317QD99e0A/fXtAP317QD99e0A/fXtAP317QD99e0A/fXtAP317QDt3c4A+/LpAPvy&#10;6QD78ukA+/LpAPvy6QD78ukA+/LpAPvy6QD78ukA+/LpAPvy6QD78ukA+/LpAPvy6QDy4dQA+/Tt&#10;APvy6QD78ukA+/LpAPvy6QD78ukA1sCx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t3c4A/fXtAP317QD9&#10;9e0A/fXtAP317QD99e0A/fXtAP317QD99e0A/fXtAP317QD99e0A/fXtAO3dzgD78ukA+/LpAPvy&#10;6QD78ukA+/LpAPvy6QD78ukA+/LpAPvy6QD78ukA+/LpAPvy6QD78ukA+/LpAPTj1wD68+0A+/Pq&#10;APvz6gD78+oA+/PqAPvz6gDWwLE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O3dzgD99e0A/fXtAP317QD9&#10;9e0A/fXtAP317QD99e0A/fXtAP317QD99e0A/fXtAP317QD99e0A7d3OAPvz6gD78+oA+/PqAPvz&#10;6gD78+oA+/PqAPvz6gD78+oA+/PqAPvz6gD78+oA+/PqAPvz6gD78+oA8+PYAPrz7AD88+oA/PPq&#10;APzz6gD88+oA/PPqANbAs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7d3OAP317QD99e0A/fXtAP317QD9&#10;9e0A/fXtAP317QD99e0A/fXtAP317QD99e0A/fXtAP317QDt3c4A/PPqAPzz6gD88+oA/PPqAPzz&#10;6gD88+oA/PPqAPzz6gD88+oA/PPqAPzz6gD88+oA/PPqAPzz6gD05doA+vPtAPzz6wD88+sA/PPr&#10;APzz6wD88+sA1sCx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t3c4A/fXtAP317QD99e0A/fXtAP317QD9&#10;9e0A/fXtAP317QD99e0A/fXtAP317QD99e0A7d3OAO3dzgD88+sA/PPrAPzz6wD88+sA/PPrAPzz&#10;6wD88+sA/PPrAPzz6wD88+sA/PPrAPzz6wD88+sA/PPrAPXm3AD69O0A/PTsAPz07AD89OwA/PTs&#10;APz07A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&#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">
                      <v:shape id="Grafik 503" o:spid="_x0000_s1027" type="#_x0000_t75" style="position:absolute;left:1800;top:1800;width:37904;height:103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JbEHGAAAA3AAAAA8AAABkcnMvZG93bnJldi54bWxEj81qAjEUhfdC3yHcgjvNqG3R0SgqtHQj&#10;qO3G3WVynRmd3IxJHKd9eiMUujycn48zW7SmEg05X1pWMOgnIIgzq0vOFXx/vffGIHxA1lhZJgU/&#10;5GExf+rMMNX2xjtq9iEXcYR9igqKEOpUSp8VZND3bU0cvaN1BkOULpfa4S2Om0oOk+RNGiw5Egqs&#10;aV1Qdt5fTeTufi8fo9PmvJq8jOkwaJYbd9oq1X1ul1MQgdrwH/5rf2oFr8kIHmfiEZDz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AlsQcYAAADcAAAADwAAAAAAAAAAAAAA&#10;AACfAgAAZHJzL2Rvd25yZXYueG1sUEsFBgAAAAAEAAQA9wAAAJIDAAAAAA==&#10;">
                        <v:imagedata r:id="rId149" o:title=""/>
                        <v:path arrowok="t"/>
                      </v:shape>
                      <v:oval id="Ellipse 504" o:spid="_x0000_s1028" style="position:absolute;left:35718;top:6477;width:3605;height:33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HhusMA&#10;AADcAAAADwAAAGRycy9kb3ducmV2LnhtbESPzWrCQBSF9wXfYbiCu2ZiMKVER9GAoO2qqbi+ZK5J&#10;MHMnZMYYffpOodDl4fx8nNVmNK0YqHeNZQXzKAZBXFrdcKXg9L1/fQfhPLLG1jIpeJCDzXryssJM&#10;2zt/0VD4SoQRdhkqqL3vMildWZNBF9mOOHgX2xv0QfaV1D3ew7hpZRLHb9Jgw4FQY0d5TeW1uJnA&#10;/dwtkuSc7NJr+8w/8JJ22h6Vmk3H7RKEp9H/h//aB60gjRfweyYc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1HhusMAAADcAAAADwAAAAAAAAAAAAAAAACYAgAAZHJzL2Rv&#10;d25yZXYueG1sUEsFBgAAAAAEAAQA9QAAAIgDAAAAAA==&#10;" filled="f" strokecolor="red" strokeweight="2pt"/>
                      <w10:wrap type="square"/>
                    </v:group>
                  </w:pict>
                </mc:Fallback>
              </mc:AlternateContent>
            </w:r>
            <w:r w:rsidR="007A0B48" w:rsidRPr="00497220">
              <w:t>Ausgangslage: Das Wort "Inhaltsverzeichnis" ist mit der Formatvorlage "Überschrift 1" for</w:t>
            </w:r>
            <w:r w:rsidR="00065B57" w:rsidRPr="00497220">
              <w:softHyphen/>
            </w:r>
            <w:r w:rsidR="007A0B48" w:rsidRPr="00497220">
              <w:t>matiert und ist markiert.</w:t>
            </w:r>
          </w:p>
          <w:p w:rsidR="000B3168" w:rsidRPr="00497220" w:rsidRDefault="000B3168" w:rsidP="007A0B48">
            <w:pPr>
              <w:pStyle w:val="Eingerckt"/>
            </w:pPr>
            <w:r>
              <w:t>Klicken Sie auf den „Abwärtspfeil“ im Schnellformatvorlagen-Katalog.</w:t>
            </w:r>
          </w:p>
        </w:tc>
      </w:tr>
      <w:tr w:rsidR="000B3168" w:rsidRPr="00497220" w:rsidTr="00940602">
        <w:trPr>
          <w:cantSplit/>
        </w:trPr>
        <w:tc>
          <w:tcPr>
            <w:tcW w:w="9529" w:type="dxa"/>
          </w:tcPr>
          <w:p w:rsidR="000B3168" w:rsidRDefault="000B3168" w:rsidP="00940602">
            <w:pPr>
              <w:pStyle w:val="NummerierteListe"/>
            </w:pPr>
            <w:r>
              <w:rPr>
                <w:noProof/>
                <w:lang w:eastAsia="de-CH"/>
              </w:rPr>
              <w:drawing>
                <wp:anchor distT="114935" distB="114935" distL="114300" distR="0" simplePos="0" relativeHeight="251572736" behindDoc="0" locked="0" layoutInCell="1" allowOverlap="1" wp14:anchorId="78550846" wp14:editId="712B6854">
                  <wp:simplePos x="0" y="0"/>
                  <wp:positionH relativeFrom="column">
                    <wp:posOffset>3117215</wp:posOffset>
                  </wp:positionH>
                  <wp:positionV relativeFrom="line">
                    <wp:posOffset>11430</wp:posOffset>
                  </wp:positionV>
                  <wp:extent cx="2743200" cy="1000760"/>
                  <wp:effectExtent l="0" t="0" r="0" b="8890"/>
                  <wp:wrapSquare wrapText="bothSides"/>
                  <wp:docPr id="590" name="Bild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150" cstate="email">
                            <a:extLst>
                              <a:ext uri="{28A0092B-C50C-407E-A947-70E740481C1C}">
                                <a14:useLocalDpi xmlns:a14="http://schemas.microsoft.com/office/drawing/2010/main" val="0"/>
                              </a:ext>
                            </a:extLst>
                          </a:blip>
                          <a:srcRect/>
                          <a:stretch>
                            <a:fillRect/>
                          </a:stretch>
                        </pic:blipFill>
                        <pic:spPr bwMode="auto">
                          <a:xfrm>
                            <a:off x="0" y="0"/>
                            <a:ext cx="2743200" cy="1000760"/>
                          </a:xfrm>
                          <a:prstGeom prst="rect">
                            <a:avLst/>
                          </a:prstGeom>
                          <a:noFill/>
                          <a:ln>
                            <a:noFill/>
                          </a:ln>
                        </pic:spPr>
                      </pic:pic>
                    </a:graphicData>
                  </a:graphic>
                  <wp14:sizeRelH relativeFrom="page">
                    <wp14:pctWidth>0</wp14:pctWidth>
                  </wp14:sizeRelH>
                  <wp14:sizeRelV relativeFrom="page">
                    <wp14:pctHeight>0</wp14:pctHeight>
                  </wp14:sizeRelV>
                </wp:anchor>
              </w:drawing>
            </w:r>
            <w:r>
              <w:t>Wählen Sie „Auswahl als neue Schnellformatvorlage speichern…“</w:t>
            </w:r>
          </w:p>
          <w:p w:rsidR="000B3168" w:rsidRPr="000B3168" w:rsidRDefault="000B3168" w:rsidP="000B3168">
            <w:pPr>
              <w:pStyle w:val="Eingerckt"/>
            </w:pPr>
          </w:p>
        </w:tc>
      </w:tr>
      <w:tr w:rsidR="00A35A8A" w:rsidRPr="00497220" w:rsidTr="00940602">
        <w:trPr>
          <w:cantSplit/>
        </w:trPr>
        <w:tc>
          <w:tcPr>
            <w:tcW w:w="9529" w:type="dxa"/>
          </w:tcPr>
          <w:p w:rsidR="00A35A8A" w:rsidRPr="00497220" w:rsidRDefault="00122DE4" w:rsidP="00940602">
            <w:pPr>
              <w:pStyle w:val="NummerierteListe"/>
            </w:pPr>
            <w:r>
              <w:rPr>
                <w:noProof/>
                <w:lang w:eastAsia="de-CH"/>
              </w:rPr>
              <w:drawing>
                <wp:anchor distT="114935" distB="114935" distL="114300" distR="0" simplePos="0" relativeHeight="251573760" behindDoc="0" locked="0" layoutInCell="1" allowOverlap="1" wp14:anchorId="294E44F2" wp14:editId="3AB7B714">
                  <wp:simplePos x="0" y="0"/>
                  <wp:positionH relativeFrom="column">
                    <wp:align>right</wp:align>
                  </wp:positionH>
                  <wp:positionV relativeFrom="line">
                    <wp:align>top</wp:align>
                  </wp:positionV>
                  <wp:extent cx="2743200" cy="1374775"/>
                  <wp:effectExtent l="0" t="0" r="0" b="0"/>
                  <wp:wrapSquare wrapText="bothSides"/>
                  <wp:docPr id="591" name="Bild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51" cstate="email">
                            <a:extLst>
                              <a:ext uri="{28A0092B-C50C-407E-A947-70E740481C1C}">
                                <a14:useLocalDpi xmlns:a14="http://schemas.microsoft.com/office/drawing/2010/main" val="0"/>
                              </a:ext>
                            </a:extLst>
                          </a:blip>
                          <a:srcRect/>
                          <a:stretch>
                            <a:fillRect/>
                          </a:stretch>
                        </pic:blipFill>
                        <pic:spPr bwMode="auto">
                          <a:xfrm>
                            <a:off x="0" y="0"/>
                            <a:ext cx="2743200" cy="137477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Geben Sie der neuen Formatvorlage den Namen </w:t>
            </w:r>
            <w:proofErr w:type="spellStart"/>
            <w:r w:rsidR="000B3168">
              <w:rPr>
                <w:bdr w:val="single" w:sz="4" w:space="0" w:color="auto"/>
              </w:rPr>
              <w:t>ÜSoG</w:t>
            </w:r>
            <w:proofErr w:type="spellEnd"/>
            <w:r w:rsidR="000B3168">
              <w:rPr>
                <w:bdr w:val="single" w:sz="4" w:space="0" w:color="auto"/>
              </w:rPr>
              <w:t xml:space="preserve"> </w:t>
            </w:r>
            <w:r w:rsidR="00A35A8A" w:rsidRPr="00497220">
              <w:t xml:space="preserve"> (für </w:t>
            </w:r>
            <w:proofErr w:type="spellStart"/>
            <w:r w:rsidR="00A35A8A" w:rsidRPr="00497220">
              <w:rPr>
                <w:b/>
              </w:rPr>
              <w:t>Ü</w:t>
            </w:r>
            <w:r w:rsidR="00A35A8A" w:rsidRPr="00497220">
              <w:t>ber</w:t>
            </w:r>
            <w:r w:rsidR="00A35A8A" w:rsidRPr="00497220">
              <w:rPr>
                <w:b/>
              </w:rPr>
              <w:t>S</w:t>
            </w:r>
            <w:r w:rsidR="00A35A8A" w:rsidRPr="00497220">
              <w:t>chrift</w:t>
            </w:r>
            <w:proofErr w:type="spellEnd"/>
            <w:r w:rsidR="00A35A8A" w:rsidRPr="00497220">
              <w:t xml:space="preserve"> </w:t>
            </w:r>
            <w:r w:rsidR="00A35A8A" w:rsidRPr="00497220">
              <w:rPr>
                <w:b/>
              </w:rPr>
              <w:t>o</w:t>
            </w:r>
            <w:r w:rsidR="00A35A8A" w:rsidRPr="00497220">
              <w:t xml:space="preserve">hne </w:t>
            </w:r>
            <w:r w:rsidR="00A35A8A" w:rsidRPr="00497220">
              <w:rPr>
                <w:b/>
              </w:rPr>
              <w:t>G</w:t>
            </w:r>
            <w:r w:rsidR="000B3168">
              <w:t>liederung</w:t>
            </w:r>
            <w:r w:rsidR="00A35A8A" w:rsidRPr="00497220">
              <w:t>).</w:t>
            </w:r>
          </w:p>
          <w:p w:rsidR="00A35A8A" w:rsidRPr="00FB4B82" w:rsidRDefault="00A35A8A" w:rsidP="00FB4B82">
            <w:pPr>
              <w:pStyle w:val="Eingerckt"/>
            </w:pPr>
            <w:r w:rsidRPr="00FB4B82">
              <w:t xml:space="preserve">Und klicken Sie danach auf </w:t>
            </w:r>
            <w:r w:rsidRPr="00FB4B82">
              <w:rPr>
                <w:rStyle w:val="SchaltflcheZchn"/>
              </w:rPr>
              <w:t> Ändern… </w:t>
            </w:r>
            <w:r w:rsidR="00FB4B82" w:rsidRPr="00FB4B82">
              <w:t xml:space="preserve"> und </w:t>
            </w:r>
            <w:r w:rsidR="00FB4B82" w:rsidRPr="00FB4B82">
              <w:rPr>
                <w:b/>
              </w:rPr>
              <w:t>nicht</w:t>
            </w:r>
            <w:r w:rsidR="00FB4B82" w:rsidRPr="00FB4B82">
              <w:t xml:space="preserve"> auf </w:t>
            </w:r>
            <w:r w:rsidR="00FB4B82" w:rsidRPr="00FB4B82">
              <w:rPr>
                <w:rStyle w:val="SchaltflcheZchn"/>
              </w:rPr>
              <w:t> OK </w:t>
            </w:r>
          </w:p>
        </w:tc>
      </w:tr>
      <w:tr w:rsidR="00A35A8A" w:rsidRPr="00497220" w:rsidTr="00940602">
        <w:trPr>
          <w:cantSplit/>
        </w:trPr>
        <w:tc>
          <w:tcPr>
            <w:tcW w:w="9529" w:type="dxa"/>
          </w:tcPr>
          <w:p w:rsidR="00A35A8A" w:rsidRPr="00155AD3" w:rsidRDefault="00122DE4" w:rsidP="00940602">
            <w:pPr>
              <w:pStyle w:val="NummerierteListe"/>
              <w:rPr>
                <w:b/>
              </w:rPr>
            </w:pPr>
            <w:r>
              <w:rPr>
                <w:noProof/>
                <w:lang w:eastAsia="de-CH"/>
              </w:rPr>
              <w:lastRenderedPageBreak/>
              <mc:AlternateContent>
                <mc:Choice Requires="wpg">
                  <w:drawing>
                    <wp:anchor distT="114935" distB="114935" distL="114300" distR="0" simplePos="0" relativeHeight="251574784" behindDoc="0" locked="0" layoutInCell="1" allowOverlap="1" wp14:anchorId="34F758D3" wp14:editId="10177956">
                      <wp:simplePos x="0" y="0"/>
                      <wp:positionH relativeFrom="column">
                        <wp:align>right</wp:align>
                      </wp:positionH>
                      <wp:positionV relativeFrom="line">
                        <wp:align>top</wp:align>
                      </wp:positionV>
                      <wp:extent cx="2743200" cy="2375535"/>
                      <wp:effectExtent l="12065" t="0" r="16510" b="0"/>
                      <wp:wrapSquare wrapText="bothSides"/>
                      <wp:docPr id="1031" name="Group 59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2375535"/>
                                <a:chOff x="6518" y="5719"/>
                                <a:chExt cx="4320" cy="3741"/>
                              </a:xfrm>
                            </wpg:grpSpPr>
                            <pic:pic xmlns:pic="http://schemas.openxmlformats.org/drawingml/2006/picture">
                              <pic:nvPicPr>
                                <pic:cNvPr id="1032" name="Picture 593"/>
                                <pic:cNvPicPr>
                                  <a:picLocks noChangeAspect="1" noChangeArrowheads="1"/>
                                </pic:cNvPicPr>
                              </pic:nvPicPr>
                              <pic:blipFill>
                                <a:blip r:embed="rId152" cstate="email">
                                  <a:extLst>
                                    <a:ext uri="{28A0092B-C50C-407E-A947-70E740481C1C}">
                                      <a14:useLocalDpi xmlns:a14="http://schemas.microsoft.com/office/drawing/2010/main" val="0"/>
                                    </a:ext>
                                  </a:extLst>
                                </a:blip>
                                <a:srcRect/>
                                <a:stretch>
                                  <a:fillRect/>
                                </a:stretch>
                              </pic:blipFill>
                              <pic:spPr bwMode="auto">
                                <a:xfrm>
                                  <a:off x="6518" y="5719"/>
                                  <a:ext cx="4320" cy="37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6" name="Oval 594"/>
                              <wps:cNvSpPr>
                                <a:spLocks noChangeAspect="1" noChangeArrowheads="1"/>
                              </wps:cNvSpPr>
                              <wps:spPr bwMode="auto">
                                <a:xfrm>
                                  <a:off x="6519" y="6010"/>
                                  <a:ext cx="4319" cy="827"/>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92" o:spid="_x0000_s1026" style="position:absolute;margin-left:164.8pt;margin-top:0;width:3in;height:187.05pt;z-index:251574784;mso-wrap-distance-top:9.05pt;mso-wrap-distance-right:0;mso-wrap-distance-bottom:9.05pt;mso-position-horizontal:right;mso-position-vertical:top;mso-position-vertical-relative:line" coordorigin="6518,5719" coordsize="4320,37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">
                      <o:lock v:ext="edit" aspectratio="t"/>
                      <v:shape id="Picture 593" o:spid="_x0000_s1027" type="#_x0000_t75" style="position:absolute;left:6518;top:5719;width:4320;height:37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5eDTDAAAA3QAAAA8AAABkcnMvZG93bnJldi54bWxET01rwkAQvQv9D8sUeqsbU2xtmo2UghjU&#10;S9NCr0N2mgSzs2F31fjvXUHwNo/3OflyNL04kvOdZQWzaQKCuLa640bB78/qeQHCB2SNvWVScCYP&#10;y+JhkmOm7Ym/6ViFRsQQ9hkqaEMYMil93ZJBP7UDceT+rTMYInSN1A5PMdz0Mk2SV2mw49jQ4kBf&#10;LdX76mAUlH5+Drv1dvNXOkrfN2+Lylqv1NPj+PkBItAY7uKbu9RxfvKSwvWbeIIsL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Dl4NMMAAADdAAAADwAAAAAAAAAAAAAAAACf&#10;AgAAZHJzL2Rvd25yZXYueG1sUEsFBgAAAAAEAAQA9wAAAI8DAAAAAA==&#10;">
                        <v:imagedata r:id="rId153" o:title=""/>
                      </v:shape>
                      <v:oval id="Oval 594" o:spid="_x0000_s1028" style="position:absolute;left:6519;top:6010;width:4319;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3Ma8cA&#10;AADdAAAADwAAAGRycy9kb3ducmV2LnhtbERPS0vDQBC+C/0PyxS8iNn4oEqabSlKNfZQMNpDb2N2&#10;TJZmZ2N228R/7wqCt/n4npMvR9uKE/XeOFZwlaQgiCunDdcK3t/Wl/cgfEDW2DomBd/kYbmYnOWY&#10;aTfwK53KUIsYwj5DBU0IXSalrxqy6BPXEUfu0/UWQ4R9LXWPQwy3rbxO05m0aDg2NNjRQ0PVoTxa&#10;BcePzcXd9uXrufWP+6edKda3pdkpdT4dV3MQgcbwL/5zFzrOT29m8PtNPEE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tzGvHAAAA3QAAAA8AAAAAAAAAAAAAAAAAmAIAAGRy&#10;cy9kb3ducmV2LnhtbFBLBQYAAAAABAAEAPUAAACMAwAAAAA=&#10;" filled="f" strokecolor="red" strokeweight="2pt">
                        <o:lock v:ext="edit" aspectratio="t"/>
                      </v:oval>
                      <w10:wrap type="square" anchory="line"/>
                    </v:group>
                  </w:pict>
                </mc:Fallback>
              </mc:AlternateContent>
            </w:r>
            <w:r w:rsidR="00155AD3">
              <w:t>D</w:t>
            </w:r>
            <w:r w:rsidR="00A35A8A" w:rsidRPr="00497220">
              <w:t xml:space="preserve">ie wichtigste Einstellung im Fenster </w:t>
            </w:r>
            <w:r w:rsidR="00A35A8A" w:rsidRPr="00497220">
              <w:rPr>
                <w:rStyle w:val="Fenstertitel"/>
              </w:rPr>
              <w:t>Neue Formatvorlage…</w:t>
            </w:r>
            <w:r w:rsidR="00155AD3">
              <w:t xml:space="preserve"> ist wieder der </w:t>
            </w:r>
            <w:proofErr w:type="spellStart"/>
            <w:r w:rsidR="00155AD3">
              <w:t>Format</w:t>
            </w:r>
            <w:r w:rsidR="00155AD3">
              <w:softHyphen/>
              <w:t>vorlagen</w:t>
            </w:r>
            <w:r w:rsidR="00155AD3">
              <w:softHyphen/>
              <w:t>typ</w:t>
            </w:r>
            <w:proofErr w:type="spellEnd"/>
            <w:r w:rsidR="00155AD3">
              <w:t xml:space="preserve">: </w:t>
            </w:r>
            <w:r w:rsidR="00A35A8A" w:rsidRPr="00155AD3">
              <w:rPr>
                <w:b/>
              </w:rPr>
              <w:t xml:space="preserve"> </w:t>
            </w:r>
            <w:r w:rsidR="00A35A8A" w:rsidRPr="00155AD3">
              <w:rPr>
                <w:rStyle w:val="SchaltflcheZchn"/>
              </w:rPr>
              <w:t>Absatz</w:t>
            </w:r>
          </w:p>
          <w:p w:rsidR="00A35A8A" w:rsidRPr="00497220" w:rsidRDefault="00A35A8A" w:rsidP="00940602">
            <w:pPr>
              <w:pStyle w:val="Eingerckt"/>
            </w:pPr>
            <w:r w:rsidRPr="00497220">
              <w:t xml:space="preserve">Zudem können Sie noch die Formatvorlage </w:t>
            </w:r>
            <w:r w:rsidRPr="00497220">
              <w:rPr>
                <w:rStyle w:val="SchaltflcheZchn"/>
              </w:rPr>
              <w:t>Standard</w:t>
            </w:r>
            <w:r w:rsidRPr="00497220">
              <w:t xml:space="preserve"> für den folgenden Absatz vorgeben.</w:t>
            </w:r>
          </w:p>
        </w:tc>
      </w:tr>
      <w:tr w:rsidR="00A35A8A" w:rsidRPr="00497220" w:rsidTr="00940602">
        <w:trPr>
          <w:cantSplit/>
        </w:trPr>
        <w:tc>
          <w:tcPr>
            <w:tcW w:w="9529" w:type="dxa"/>
          </w:tcPr>
          <w:p w:rsidR="00A35A8A" w:rsidRPr="00497220" w:rsidRDefault="00122DE4" w:rsidP="00940602">
            <w:pPr>
              <w:pStyle w:val="NummerierteListe"/>
            </w:pPr>
            <w:r>
              <w:rPr>
                <w:noProof/>
                <w:lang w:eastAsia="de-CH"/>
              </w:rPr>
              <w:drawing>
                <wp:anchor distT="114935" distB="114935" distL="114300" distR="0" simplePos="0" relativeHeight="251575808" behindDoc="0" locked="0" layoutInCell="1" allowOverlap="1" wp14:anchorId="6F96942F" wp14:editId="7EBFB4E6">
                  <wp:simplePos x="0" y="0"/>
                  <wp:positionH relativeFrom="column">
                    <wp:align>right</wp:align>
                  </wp:positionH>
                  <wp:positionV relativeFrom="line">
                    <wp:align>top</wp:align>
                  </wp:positionV>
                  <wp:extent cx="1749425" cy="2417445"/>
                  <wp:effectExtent l="0" t="0" r="3175" b="1905"/>
                  <wp:wrapSquare wrapText="bothSides"/>
                  <wp:docPr id="595" name="Bild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749425" cy="241744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Mit der Schaltflächen </w:t>
            </w:r>
            <w:r w:rsidR="00A35A8A" w:rsidRPr="00497220">
              <w:rPr>
                <w:rStyle w:val="SchaltflcheZchn"/>
              </w:rPr>
              <w:t> Format ▼ </w:t>
            </w:r>
            <w:r w:rsidR="00A35A8A" w:rsidRPr="00497220">
              <w:t xml:space="preserve"> - </w:t>
            </w:r>
            <w:r w:rsidR="00A35A8A" w:rsidRPr="00497220">
              <w:rPr>
                <w:rStyle w:val="SchaltflcheZchn"/>
              </w:rPr>
              <w:t> Nummerierung </w:t>
            </w:r>
            <w:r w:rsidR="00A35A8A" w:rsidRPr="00497220">
              <w:t xml:space="preserve"> öffnen Sie das Fenster </w:t>
            </w:r>
            <w:r w:rsidR="00A35A8A" w:rsidRPr="00497220">
              <w:rPr>
                <w:rStyle w:val="Fenstertitel"/>
              </w:rPr>
              <w:t>Nummerierung und Aufzählung</w:t>
            </w:r>
            <w:r w:rsidR="00A35A8A" w:rsidRPr="00497220">
              <w:t>.</w:t>
            </w:r>
          </w:p>
        </w:tc>
      </w:tr>
      <w:tr w:rsidR="00A35A8A" w:rsidRPr="00497220" w:rsidTr="00940602">
        <w:trPr>
          <w:cantSplit/>
        </w:trPr>
        <w:tc>
          <w:tcPr>
            <w:tcW w:w="9529" w:type="dxa"/>
          </w:tcPr>
          <w:p w:rsidR="00A35A8A" w:rsidRPr="00497220" w:rsidRDefault="00122DE4" w:rsidP="00940602">
            <w:pPr>
              <w:pStyle w:val="NummerierteListe"/>
            </w:pPr>
            <w:r>
              <w:rPr>
                <w:noProof/>
                <w:lang w:eastAsia="de-CH"/>
              </w:rPr>
              <w:drawing>
                <wp:anchor distT="114935" distB="114935" distL="114300" distR="0" simplePos="0" relativeHeight="251576832" behindDoc="0" locked="0" layoutInCell="1" allowOverlap="1" wp14:anchorId="1B8BD611" wp14:editId="5E9FFD0D">
                  <wp:simplePos x="0" y="0"/>
                  <wp:positionH relativeFrom="column">
                    <wp:align>right</wp:align>
                  </wp:positionH>
                  <wp:positionV relativeFrom="line">
                    <wp:align>top</wp:align>
                  </wp:positionV>
                  <wp:extent cx="2743200" cy="3738880"/>
                  <wp:effectExtent l="0" t="0" r="0" b="0"/>
                  <wp:wrapSquare wrapText="bothSides"/>
                  <wp:docPr id="596" name="Bild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155" cstate="email">
                            <a:extLst>
                              <a:ext uri="{28A0092B-C50C-407E-A947-70E740481C1C}">
                                <a14:useLocalDpi xmlns:a14="http://schemas.microsoft.com/office/drawing/2010/main" val="0"/>
                              </a:ext>
                            </a:extLst>
                          </a:blip>
                          <a:srcRect/>
                          <a:stretch>
                            <a:fillRect/>
                          </a:stretch>
                        </pic:blipFill>
                        <pic:spPr bwMode="auto">
                          <a:xfrm>
                            <a:off x="0" y="0"/>
                            <a:ext cx="2743200" cy="373888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Hier wählen Sie </w:t>
            </w:r>
            <w:r w:rsidR="00A35A8A" w:rsidRPr="00497220">
              <w:rPr>
                <w:rStyle w:val="SchaltflcheZchn"/>
              </w:rPr>
              <w:t>Ohne</w:t>
            </w:r>
            <w:r w:rsidR="00A35A8A" w:rsidRPr="00497220">
              <w:t>.</w:t>
            </w:r>
          </w:p>
        </w:tc>
      </w:tr>
      <w:tr w:rsidR="00A35A8A" w:rsidRPr="00497220" w:rsidTr="00940602">
        <w:trPr>
          <w:cantSplit/>
        </w:trPr>
        <w:tc>
          <w:tcPr>
            <w:tcW w:w="9529" w:type="dxa"/>
          </w:tcPr>
          <w:p w:rsidR="00A35A8A" w:rsidRPr="00497220" w:rsidRDefault="00A35A8A" w:rsidP="0014355A">
            <w:pPr>
              <w:pStyle w:val="NummerierteListe"/>
            </w:pPr>
            <w:r w:rsidRPr="00497220">
              <w:lastRenderedPageBreak/>
              <w:t xml:space="preserve">Mit der Schaltfläche </w:t>
            </w:r>
            <w:r w:rsidRPr="00497220">
              <w:rPr>
                <w:rStyle w:val="SchaltflcheZchn"/>
              </w:rPr>
              <w:t xml:space="preserve"> Format </w:t>
            </w:r>
            <w:r w:rsidRPr="00497220">
              <w:rPr>
                <w:rStyle w:val="SchaltflcheZchn"/>
                <w:rFonts w:ascii="Arial" w:hAnsi="Arial" w:cs="Arial"/>
              </w:rPr>
              <w:t>▼</w:t>
            </w:r>
            <w:r w:rsidRPr="00497220">
              <w:rPr>
                <w:rStyle w:val="SchaltflcheZchn"/>
                <w:rFonts w:cs="Calibri"/>
              </w:rPr>
              <w:t> </w:t>
            </w:r>
            <w:r w:rsidR="00122DE4">
              <w:rPr>
                <w:noProof/>
                <w:lang w:eastAsia="de-CH"/>
              </w:rPr>
              <w:drawing>
                <wp:anchor distT="114935" distB="114935" distL="114300" distR="0" simplePos="0" relativeHeight="251577856" behindDoc="0" locked="0" layoutInCell="1" allowOverlap="1" wp14:anchorId="3ABBC260" wp14:editId="501CB0DE">
                  <wp:simplePos x="0" y="0"/>
                  <wp:positionH relativeFrom="column">
                    <wp:align>right</wp:align>
                  </wp:positionH>
                  <wp:positionV relativeFrom="line">
                    <wp:align>top</wp:align>
                  </wp:positionV>
                  <wp:extent cx="1741170" cy="2496820"/>
                  <wp:effectExtent l="0" t="0" r="0" b="0"/>
                  <wp:wrapSquare wrapText="bothSides"/>
                  <wp:docPr id="597" name="Bild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741170" cy="2496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t xml:space="preserve"> </w:t>
            </w:r>
            <w:r w:rsidR="0047032F" w:rsidRPr="00497220">
              <w:t xml:space="preserve">- </w:t>
            </w:r>
            <w:r w:rsidR="0047032F" w:rsidRPr="00497220">
              <w:rPr>
                <w:rStyle w:val="SchaltflcheZchn"/>
              </w:rPr>
              <w:t> </w:t>
            </w:r>
            <w:r w:rsidR="0047032F">
              <w:rPr>
                <w:rStyle w:val="SchaltflcheZchn"/>
              </w:rPr>
              <w:t>Absatz</w:t>
            </w:r>
            <w:r w:rsidR="0047032F" w:rsidRPr="00497220">
              <w:rPr>
                <w:rStyle w:val="SchaltflcheZchn"/>
              </w:rPr>
              <w:t> </w:t>
            </w:r>
            <w:r w:rsidR="0047032F" w:rsidRPr="00497220">
              <w:t xml:space="preserve"> </w:t>
            </w:r>
            <w:r w:rsidRPr="00497220">
              <w:t xml:space="preserve">öffnen Sie dann das Fenster </w:t>
            </w:r>
            <w:r w:rsidRPr="00497220">
              <w:rPr>
                <w:rStyle w:val="Fenstertitel"/>
              </w:rPr>
              <w:t>Absatz</w:t>
            </w:r>
            <w:r w:rsidRPr="00497220">
              <w:t>.</w:t>
            </w:r>
          </w:p>
        </w:tc>
      </w:tr>
      <w:tr w:rsidR="00A35A8A" w:rsidRPr="00497220" w:rsidTr="00940602">
        <w:trPr>
          <w:cantSplit/>
        </w:trPr>
        <w:tc>
          <w:tcPr>
            <w:tcW w:w="9529" w:type="dxa"/>
          </w:tcPr>
          <w:p w:rsidR="00A35A8A" w:rsidRPr="00497220" w:rsidRDefault="00122DE4" w:rsidP="00940602">
            <w:pPr>
              <w:pStyle w:val="NummerierteListe"/>
            </w:pPr>
            <w:r>
              <w:rPr>
                <w:noProof/>
                <w:lang w:eastAsia="de-CH"/>
              </w:rPr>
              <w:drawing>
                <wp:anchor distT="114935" distB="114935" distL="114300" distR="0" simplePos="0" relativeHeight="251578880" behindDoc="0" locked="0" layoutInCell="1" allowOverlap="1" wp14:anchorId="77BA263D" wp14:editId="3B59DA16">
                  <wp:simplePos x="0" y="0"/>
                  <wp:positionH relativeFrom="column">
                    <wp:align>right</wp:align>
                  </wp:positionH>
                  <wp:positionV relativeFrom="line">
                    <wp:align>top</wp:align>
                  </wp:positionV>
                  <wp:extent cx="2743200" cy="3477895"/>
                  <wp:effectExtent l="0" t="0" r="0" b="8255"/>
                  <wp:wrapSquare wrapText="bothSides"/>
                  <wp:docPr id="598" name="Bild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57" cstate="email">
                            <a:extLst>
                              <a:ext uri="{28A0092B-C50C-407E-A947-70E740481C1C}">
                                <a14:useLocalDpi xmlns:a14="http://schemas.microsoft.com/office/drawing/2010/main" val="0"/>
                              </a:ext>
                            </a:extLst>
                          </a:blip>
                          <a:srcRect/>
                          <a:stretch>
                            <a:fillRect/>
                          </a:stretch>
                        </pic:blipFill>
                        <pic:spPr bwMode="auto">
                          <a:xfrm>
                            <a:off x="0" y="0"/>
                            <a:ext cx="2743200" cy="347789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Und hier entfernen Sie nun die Zuordnung dieser Absatzformatvorlage zur </w:t>
            </w:r>
            <w:r w:rsidR="00474060" w:rsidRPr="00497220">
              <w:rPr>
                <w:rStyle w:val="SchaltflcheZchn"/>
              </w:rPr>
              <w:t>E</w:t>
            </w:r>
            <w:r w:rsidR="00A35A8A" w:rsidRPr="00497220">
              <w:rPr>
                <w:rStyle w:val="SchaltflcheZchn"/>
              </w:rPr>
              <w:t>bene 1</w:t>
            </w:r>
            <w:r w:rsidR="00A35A8A" w:rsidRPr="00497220">
              <w:t xml:space="preserve">. Stufen Sie sie zurück in die Gliederungsebene </w:t>
            </w:r>
            <w:r w:rsidR="00A35A8A" w:rsidRPr="00497220">
              <w:rPr>
                <w:rStyle w:val="SchaltflcheZchn"/>
              </w:rPr>
              <w:t>Textkörper</w:t>
            </w:r>
            <w:r w:rsidR="00A35A8A" w:rsidRPr="00497220">
              <w:t>.</w:t>
            </w:r>
          </w:p>
          <w:p w:rsidR="00A35A8A" w:rsidRPr="00497220" w:rsidRDefault="00A35A8A" w:rsidP="00940602">
            <w:pPr>
              <w:pStyle w:val="Eingerckt"/>
            </w:pPr>
            <w:r w:rsidRPr="00497220">
              <w:t xml:space="preserve">Damit erreichen Sie jetzt eben, dass die Überschrift </w:t>
            </w:r>
            <w:r w:rsidR="00E76DF4" w:rsidRPr="00497220">
              <w:t>"</w:t>
            </w:r>
            <w:r w:rsidRPr="00497220">
              <w:t>Inhaltsverzeichnis</w:t>
            </w:r>
            <w:r w:rsidR="00E76DF4" w:rsidRPr="00497220">
              <w:t>"</w:t>
            </w:r>
            <w:r w:rsidRPr="00497220">
              <w:t xml:space="preserve"> nicht mehr selbst ins Inhaltsverzeichnis aufgenommen wird.</w:t>
            </w:r>
          </w:p>
          <w:p w:rsidR="00474060" w:rsidRPr="00497220" w:rsidRDefault="00474060" w:rsidP="004418C6">
            <w:pPr>
              <w:pStyle w:val="Eingerckt"/>
              <w:rPr>
                <w:i/>
              </w:rPr>
            </w:pPr>
            <w:r w:rsidRPr="00497220">
              <w:rPr>
                <w:b/>
                <w:i/>
              </w:rPr>
              <w:t>Hinweis:</w:t>
            </w:r>
            <w:r w:rsidRPr="00497220">
              <w:rPr>
                <w:i/>
              </w:rPr>
              <w:t xml:space="preserve"> Es kann sein, dass Word Ihnen die </w:t>
            </w:r>
            <w:r w:rsidR="004418C6">
              <w:rPr>
                <w:i/>
              </w:rPr>
              <w:t>Combobox</w:t>
            </w:r>
            <w:r w:rsidRPr="00497220">
              <w:rPr>
                <w:i/>
              </w:rPr>
              <w:t xml:space="preserve"> "Gliederungsebene" nicht auf Anhieb freigibt, sondern deaktiviert </w:t>
            </w:r>
            <w:r w:rsidR="004418C6">
              <w:rPr>
                <w:i/>
              </w:rPr>
              <w:t>anzeigt</w:t>
            </w:r>
            <w:r w:rsidRPr="00497220">
              <w:rPr>
                <w:i/>
              </w:rPr>
              <w:t xml:space="preserve">. Dann schliessen Sie das Fenster </w:t>
            </w:r>
            <w:r w:rsidRPr="00497220">
              <w:rPr>
                <w:rStyle w:val="Fenstertitel"/>
              </w:rPr>
              <w:t xml:space="preserve">Absatz </w:t>
            </w:r>
            <w:r w:rsidRPr="00497220">
              <w:rPr>
                <w:i/>
              </w:rPr>
              <w:t xml:space="preserve">einfach mit </w:t>
            </w:r>
            <w:r w:rsidRPr="00497220">
              <w:rPr>
                <w:rStyle w:val="SchaltflcheZchn"/>
              </w:rPr>
              <w:t> OK </w:t>
            </w:r>
            <w:r w:rsidRPr="00497220">
              <w:rPr>
                <w:i/>
              </w:rPr>
              <w:t xml:space="preserve"> und schliessen auch das Fenster </w:t>
            </w:r>
            <w:r w:rsidRPr="00497220">
              <w:rPr>
                <w:rStyle w:val="Fenstertitel"/>
              </w:rPr>
              <w:t>Neue Formatvorlage</w:t>
            </w:r>
            <w:r w:rsidRPr="00497220">
              <w:rPr>
                <w:i/>
              </w:rPr>
              <w:t xml:space="preserve">. Dann öffnen </w:t>
            </w:r>
            <w:r w:rsidR="004418C6">
              <w:rPr>
                <w:i/>
              </w:rPr>
              <w:t xml:space="preserve">Sie </w:t>
            </w:r>
            <w:r w:rsidRPr="00497220">
              <w:rPr>
                <w:i/>
              </w:rPr>
              <w:t xml:space="preserve">die neu erstellte Formatvorlage </w:t>
            </w:r>
            <w:proofErr w:type="spellStart"/>
            <w:r w:rsidRPr="00497220">
              <w:rPr>
                <w:i/>
              </w:rPr>
              <w:t>Ü</w:t>
            </w:r>
            <w:r w:rsidR="004418C6">
              <w:rPr>
                <w:i/>
              </w:rPr>
              <w:t>S</w:t>
            </w:r>
            <w:r w:rsidRPr="00497220">
              <w:rPr>
                <w:i/>
              </w:rPr>
              <w:t>oG</w:t>
            </w:r>
            <w:proofErr w:type="spellEnd"/>
            <w:r w:rsidRPr="00497220">
              <w:rPr>
                <w:i/>
              </w:rPr>
              <w:t xml:space="preserve"> nochmals und ändern sie.</w:t>
            </w:r>
          </w:p>
        </w:tc>
      </w:tr>
      <w:tr w:rsidR="00265676" w:rsidRPr="00497220" w:rsidTr="00940602">
        <w:trPr>
          <w:cantSplit/>
        </w:trPr>
        <w:tc>
          <w:tcPr>
            <w:tcW w:w="9529" w:type="dxa"/>
          </w:tcPr>
          <w:p w:rsidR="00265676" w:rsidRPr="00497220" w:rsidRDefault="007E4E9C" w:rsidP="00940602">
            <w:pPr>
              <w:pStyle w:val="NummerierteListe"/>
            </w:pPr>
            <w:r w:rsidRPr="00497220">
              <w:lastRenderedPageBreak/>
              <w:t>Diese Absatz-Formatvorlage dient nun zum Formatieren von allen grossen Überschriften, welche nicht im Inhaltsverzeichnis erscheinen sollen. Typischerweise sind d</w:t>
            </w:r>
            <w:r w:rsidR="007F47FF">
              <w:t>ie</w:t>
            </w:r>
            <w:r w:rsidRPr="00497220">
              <w:t xml:space="preserve"> Verzeichnis</w:t>
            </w:r>
            <w:r w:rsidR="00155AD3">
              <w:t>t</w:t>
            </w:r>
            <w:r w:rsidRPr="00497220">
              <w:t>itel wie</w:t>
            </w:r>
            <w:r w:rsidR="009D180B">
              <w:br/>
            </w:r>
          </w:p>
          <w:p w:rsidR="007E4E9C" w:rsidRPr="00497220" w:rsidRDefault="007E4E9C" w:rsidP="007E4E9C">
            <w:pPr>
              <w:pStyle w:val="Aufzhlungszeichen"/>
            </w:pPr>
            <w:r w:rsidRPr="00497220">
              <w:t>Abbildungsverzeichnis</w:t>
            </w:r>
          </w:p>
          <w:p w:rsidR="007E4E9C" w:rsidRPr="00497220" w:rsidRDefault="007E4E9C" w:rsidP="007E4E9C">
            <w:pPr>
              <w:pStyle w:val="Aufzhlungszeichen"/>
            </w:pPr>
            <w:r w:rsidRPr="00497220">
              <w:t>Tabellenverzeichnis</w:t>
            </w:r>
          </w:p>
          <w:p w:rsidR="007E4E9C" w:rsidRPr="00497220" w:rsidRDefault="007E4E9C" w:rsidP="007E4E9C">
            <w:pPr>
              <w:pStyle w:val="Aufzhlungszeichen"/>
            </w:pPr>
            <w:r w:rsidRPr="00497220">
              <w:t>Abkürzungsverzeichnis</w:t>
            </w:r>
          </w:p>
          <w:p w:rsidR="007E4E9C" w:rsidRPr="00497220" w:rsidRDefault="007E4E9C" w:rsidP="007E4E9C">
            <w:pPr>
              <w:pStyle w:val="Eingerckt"/>
            </w:pPr>
            <w:r w:rsidRPr="00497220">
              <w:t>aber auch dem Inhaltsverzeichnis vorgelagerte Kapitel wie</w:t>
            </w:r>
            <w:r w:rsidR="00F25616">
              <w:br/>
            </w:r>
          </w:p>
          <w:p w:rsidR="007E4E9C" w:rsidRPr="00497220" w:rsidRDefault="007E4E9C" w:rsidP="007E4E9C">
            <w:pPr>
              <w:pStyle w:val="Aufzhlungszeichen"/>
            </w:pPr>
            <w:r w:rsidRPr="00497220">
              <w:t>Abstract</w:t>
            </w:r>
          </w:p>
          <w:p w:rsidR="007E4E9C" w:rsidRPr="00497220" w:rsidRDefault="007E4E9C" w:rsidP="007E4E9C">
            <w:pPr>
              <w:pStyle w:val="Aufzhlungszeichen"/>
            </w:pPr>
            <w:r w:rsidRPr="00497220">
              <w:t>Zusammenfassung</w:t>
            </w:r>
          </w:p>
          <w:p w:rsidR="007E4E9C" w:rsidRPr="00497220" w:rsidRDefault="00D93D47" w:rsidP="007E4E9C">
            <w:pPr>
              <w:pStyle w:val="Eingerckt"/>
              <w:rPr>
                <w:i/>
              </w:rPr>
            </w:pPr>
            <w:r w:rsidRPr="00497220">
              <w:rPr>
                <w:b/>
                <w:i/>
              </w:rPr>
              <w:t>Hinweis:</w:t>
            </w:r>
            <w:r w:rsidRPr="00497220">
              <w:rPr>
                <w:i/>
              </w:rPr>
              <w:t xml:space="preserve"> </w:t>
            </w:r>
            <w:r w:rsidR="007E4E9C" w:rsidRPr="00497220">
              <w:rPr>
                <w:i/>
              </w:rPr>
              <w:t>Konsultieren Sie vor dem Verfassen von Semester- oder Bachelorarbeiten die aktuellen Vorschriften Ihrer Studienrichtung! Dort finden Sie die Informationen darüber, wie Ihre Arbeit genau geglieder</w:t>
            </w:r>
            <w:r w:rsidR="002A2E65" w:rsidRPr="00497220">
              <w:rPr>
                <w:i/>
              </w:rPr>
              <w:t>t</w:t>
            </w:r>
            <w:r w:rsidR="007E4E9C" w:rsidRPr="00497220">
              <w:rPr>
                <w:i/>
              </w:rPr>
              <w:t xml:space="preserve"> sein muss.</w:t>
            </w:r>
          </w:p>
        </w:tc>
      </w:tr>
    </w:tbl>
    <w:p w:rsidR="00A35A8A" w:rsidRDefault="00A35A8A" w:rsidP="0006365B">
      <w:pPr>
        <w:pStyle w:val="berschrift3"/>
      </w:pPr>
      <w:bookmarkStart w:id="84" w:name="_Toc86742227"/>
      <w:bookmarkStart w:id="85" w:name="_Toc298487816"/>
      <w:r w:rsidRPr="00A52C6A">
        <w:t>Verzeichnis-Formatvorlagen anpassen</w:t>
      </w:r>
      <w:bookmarkEnd w:id="84"/>
      <w:bookmarkEnd w:id="85"/>
    </w:p>
    <w:p w:rsidR="00A35A8A" w:rsidRDefault="00A35A8A" w:rsidP="00A35A8A">
      <w:pPr>
        <w:rPr>
          <w:noProof/>
        </w:rPr>
      </w:pPr>
      <w:r>
        <w:rPr>
          <w:noProof/>
        </w:rPr>
        <w:t xml:space="preserve">Im Gegensatz zu früheren Office-Versionen vermag das Inhaltsverzeichnis </w:t>
      </w:r>
      <w:r w:rsidR="00F25616">
        <w:rPr>
          <w:noProof/>
        </w:rPr>
        <w:t xml:space="preserve">heute </w:t>
      </w:r>
      <w:r>
        <w:rPr>
          <w:noProof/>
        </w:rPr>
        <w:t xml:space="preserve">auf Anhieb zu gefallen. </w:t>
      </w:r>
      <w:r w:rsidR="007A0B48">
        <w:rPr>
          <w:noProof/>
        </w:rPr>
        <w:t>Die Microsoft-Formatvorlagen, welche das Aussehen des Inhaltsverzeichnisses bestimmen, sind in den meisten Fällen passabel.</w:t>
      </w:r>
    </w:p>
    <w:p w:rsidR="00A35A8A" w:rsidRDefault="00A35A8A" w:rsidP="00A35A8A">
      <w:pPr>
        <w:rPr>
          <w:noProof/>
        </w:rPr>
      </w:pPr>
      <w:r>
        <w:rPr>
          <w:noProof/>
        </w:rPr>
        <w:t xml:space="preserve">Falls aber aus irgendwelchen Gründen Änderungen </w:t>
      </w:r>
      <w:r w:rsidR="007A0B48">
        <w:rPr>
          <w:noProof/>
        </w:rPr>
        <w:t>am</w:t>
      </w:r>
      <w:r>
        <w:rPr>
          <w:noProof/>
        </w:rPr>
        <w:t xml:space="preserve"> Aussehen </w:t>
      </w:r>
      <w:r w:rsidR="007A0B48">
        <w:rPr>
          <w:noProof/>
        </w:rPr>
        <w:t xml:space="preserve">des Inhaltsverzeichnisses </w:t>
      </w:r>
      <w:r>
        <w:rPr>
          <w:noProof/>
        </w:rPr>
        <w:t xml:space="preserve">erforderlich sind, ist dabei eine spezielle Hürde zu nehmen. Denn in </w:t>
      </w:r>
      <w:r w:rsidR="0025507B">
        <w:rPr>
          <w:b/>
          <w:noProof/>
        </w:rPr>
        <w:t>Menü</w:t>
      </w:r>
      <w:r w:rsidR="00AC1055" w:rsidRPr="00AC1055">
        <w:rPr>
          <w:b/>
          <w:noProof/>
        </w:rPr>
        <w:t>band –</w:t>
      </w:r>
      <w:r w:rsidRPr="004B750A">
        <w:rPr>
          <w:b/>
          <w:noProof/>
        </w:rPr>
        <w:t xml:space="preserve"> </w:t>
      </w:r>
      <w:r>
        <w:rPr>
          <w:b/>
          <w:noProof/>
        </w:rPr>
        <w:t>Start – Formatvorlagen</w:t>
      </w:r>
      <w:r>
        <w:rPr>
          <w:noProof/>
        </w:rPr>
        <w:t xml:space="preserve"> sind keine Formatvorlagen für die verschiedenen Verzeichnisebenen zu </w:t>
      </w:r>
      <w:r w:rsidR="007A0B48">
        <w:rPr>
          <w:noProof/>
        </w:rPr>
        <w:t>sehen</w:t>
      </w:r>
      <w:r>
        <w:rPr>
          <w:noProof/>
        </w:rPr>
        <w:t>.</w:t>
      </w:r>
      <w:r w:rsidR="007A0B48">
        <w:rPr>
          <w:noProof/>
        </w:rPr>
        <w:t xml:space="preserve"> Obwohl im Hintergrund selbstverständlich Formatvorlagen für die verschiedenen Verzeichnisebenen vorhanden sind.</w:t>
      </w:r>
    </w:p>
    <w:p w:rsidR="00A35A8A" w:rsidRPr="004B750A" w:rsidRDefault="00A35A8A" w:rsidP="00C76CA9">
      <w:pPr>
        <w:pStyle w:val="AbstandNachStandard"/>
      </w:pPr>
      <w:r>
        <w:rPr>
          <w:noProof/>
        </w:rPr>
        <w:t>Um dennoch Layout-Anpassungen am Inhaltsverzeichnis</w:t>
      </w:r>
      <w:r w:rsidR="007A0B48">
        <w:rPr>
          <w:noProof/>
        </w:rPr>
        <w:t xml:space="preserve"> bzw. an seinen Formatvorlagen</w:t>
      </w:r>
      <w:r>
        <w:rPr>
          <w:noProof/>
        </w:rPr>
        <w:t xml:space="preserve"> vornehmen zu können, gehen Sie folgendermassen vor:</w:t>
      </w:r>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A35A8A" w:rsidRPr="00497220" w:rsidTr="00940602">
        <w:trPr>
          <w:cantSplit/>
        </w:trPr>
        <w:tc>
          <w:tcPr>
            <w:tcW w:w="9529" w:type="dxa"/>
          </w:tcPr>
          <w:p w:rsidR="00A35A8A" w:rsidRPr="00497220" w:rsidRDefault="00122DE4" w:rsidP="00940602">
            <w:pPr>
              <w:pStyle w:val="NummerierteListe"/>
            </w:pPr>
            <w:r>
              <w:rPr>
                <w:noProof/>
                <w:lang w:eastAsia="de-CH"/>
              </w:rPr>
              <mc:AlternateContent>
                <mc:Choice Requires="wpg">
                  <w:drawing>
                    <wp:anchor distT="114935" distB="114935" distL="114300" distR="0" simplePos="0" relativeHeight="251579904" behindDoc="0" locked="0" layoutInCell="1" allowOverlap="1" wp14:anchorId="01105570" wp14:editId="6AAA5C30">
                      <wp:simplePos x="0" y="0"/>
                      <wp:positionH relativeFrom="column">
                        <wp:align>right</wp:align>
                      </wp:positionH>
                      <wp:positionV relativeFrom="line">
                        <wp:align>top</wp:align>
                      </wp:positionV>
                      <wp:extent cx="2743200" cy="1725295"/>
                      <wp:effectExtent l="0" t="0" r="0" b="0"/>
                      <wp:wrapSquare wrapText="bothSides"/>
                      <wp:docPr id="1028" name="Group 60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1725295"/>
                                <a:chOff x="6519" y="5006"/>
                                <a:chExt cx="4320" cy="2717"/>
                              </a:xfrm>
                            </wpg:grpSpPr>
                            <pic:pic xmlns:pic="http://schemas.openxmlformats.org/drawingml/2006/picture">
                              <pic:nvPicPr>
                                <pic:cNvPr id="1029" name="Bild 1"/>
                                <pic:cNvPicPr>
                                  <a:picLocks noChangeAspect="1" noChangeArrowheads="1"/>
                                </pic:cNvPicPr>
                              </pic:nvPicPr>
                              <pic:blipFill>
                                <a:blip r:embed="rId158" cstate="email">
                                  <a:extLst>
                                    <a:ext uri="{28A0092B-C50C-407E-A947-70E740481C1C}">
                                      <a14:useLocalDpi xmlns:a14="http://schemas.microsoft.com/office/drawing/2010/main" val="0"/>
                                    </a:ext>
                                  </a:extLst>
                                </a:blip>
                                <a:srcRect/>
                                <a:stretch>
                                  <a:fillRect/>
                                </a:stretch>
                              </pic:blipFill>
                              <pic:spPr bwMode="auto">
                                <a:xfrm>
                                  <a:off x="6519" y="5006"/>
                                  <a:ext cx="4320" cy="2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0" name="Oval 604"/>
                              <wps:cNvSpPr>
                                <a:spLocks noChangeAspect="1" noChangeArrowheads="1"/>
                              </wps:cNvSpPr>
                              <wps:spPr bwMode="auto">
                                <a:xfrm>
                                  <a:off x="8814" y="6232"/>
                                  <a:ext cx="613" cy="602"/>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02" o:spid="_x0000_s1026" style="position:absolute;margin-left:164.8pt;margin-top:0;width:3in;height:135.85pt;z-index:251579904;mso-wrap-distance-top:9.05pt;mso-wrap-distance-right:0;mso-wrap-distance-bottom:9.05pt;mso-position-horizontal:right;mso-position-vertical:top;mso-position-vertical-relative:line" coordorigin="6519,5006" coordsize="4320,2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">
                      <o:lock v:ext="edit" aspectratio="t"/>
                      <v:shape id="Bild 1" o:spid="_x0000_s1027" type="#_x0000_t75" style="position:absolute;left:6519;top:5006;width:4320;height:2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PJjHDAAAA3QAAAA8AAABkcnMvZG93bnJldi54bWxET0trAjEQvhf8D2EEbzWrhbVdjaKFghep&#10;a3vocdjMPnQzWTZpXP99Iwi9zcf3nNVmMK0I1LvGsoLZNAFBXFjdcKXg++vj+RWE88gaW8uk4EYO&#10;NuvR0wozba+cUzj5SsQQdhkqqL3vMildUZNBN7UdceRK2xv0EfaV1D1eY7hp5TxJUmmw4dhQY0fv&#10;NRWX069R8NKkMg8LWZZ5euTq5xB24fyp1GQ8bJcgPA3+X/xw73Wcn8zf4P5NPEGu/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48mMcMAAADdAAAADwAAAAAAAAAAAAAAAACf&#10;AgAAZHJzL2Rvd25yZXYueG1sUEsFBgAAAAAEAAQA9wAAAI8DAAAAAA==&#10;">
                        <v:imagedata r:id="rId159" o:title=""/>
                      </v:shape>
                      <v:oval id="Oval 604" o:spid="_x0000_s1028" style="position:absolute;left:8814;top:6232;width:613;height: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jxhMkA&#10;AADdAAAADwAAAGRycy9kb3ducmV2LnhtbESPQU/CQBCF7yb+h82YeDGwFY2QykKMBEUPJhQ4eBu6&#10;Q7uxO1u7C9R/7xxMvM3kvXnvm+m89406URddYAO3wwwUcRms48rAdrMcTEDFhGyxCUwGfijCfHZ5&#10;McXchjOv6VSkSkkIxxwN1Cm1udaxrMljHIaWWLRD6DwmWbtK2w7PEu4bPcqyB+3RsTTU2NJzTeVX&#10;cfQGjvv3m/HH2/drExefLzu3Wt4XbmfM9VX/9AgqUZ/+zX/XKyv42Z3wyzcygp7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IjxhMkAAADdAAAADwAAAAAAAAAAAAAAAACYAgAA&#10;ZHJzL2Rvd25yZXYueG1sUEsFBgAAAAAEAAQA9QAAAI4DAAAAAA==&#10;" filled="f" strokecolor="red" strokeweight="2pt">
                        <o:lock v:ext="edit" aspectratio="t"/>
                      </v:oval>
                      <w10:wrap type="square" anchory="line"/>
                    </v:group>
                  </w:pict>
                </mc:Fallback>
              </mc:AlternateContent>
            </w:r>
            <w:r w:rsidR="00A35A8A" w:rsidRPr="00497220">
              <w:t xml:space="preserve">Öffnen Sie mit dem klitzekleinen </w:t>
            </w:r>
            <w:proofErr w:type="spellStart"/>
            <w:r w:rsidR="00A35A8A" w:rsidRPr="00497220">
              <w:t>Eckpfeilchen</w:t>
            </w:r>
            <w:proofErr w:type="spellEnd"/>
            <w:r w:rsidR="00A35A8A" w:rsidRPr="00497220">
              <w:t xml:space="preserve"> unten rechts in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Start – Formatvorlagen</w:t>
            </w:r>
            <w:r w:rsidR="00A35A8A" w:rsidRPr="00497220">
              <w:t xml:space="preserve"> das Fenster </w:t>
            </w:r>
            <w:r w:rsidR="00A35A8A" w:rsidRPr="00497220">
              <w:rPr>
                <w:rStyle w:val="Fenstertitel"/>
              </w:rPr>
              <w:t>Formatvorlagen</w:t>
            </w:r>
            <w:r w:rsidR="00A35A8A" w:rsidRPr="00497220">
              <w:t>.</w:t>
            </w:r>
          </w:p>
        </w:tc>
      </w:tr>
      <w:tr w:rsidR="00A35A8A" w:rsidRPr="00497220" w:rsidTr="00940602">
        <w:trPr>
          <w:cantSplit/>
        </w:trPr>
        <w:tc>
          <w:tcPr>
            <w:tcW w:w="9529" w:type="dxa"/>
          </w:tcPr>
          <w:p w:rsidR="00A35A8A" w:rsidRPr="00497220" w:rsidRDefault="00122DE4" w:rsidP="00DD40E3">
            <w:pPr>
              <w:pStyle w:val="NummerierteListe"/>
            </w:pPr>
            <w:r>
              <w:rPr>
                <w:noProof/>
                <w:lang w:eastAsia="de-CH"/>
              </w:rPr>
              <w:lastRenderedPageBreak/>
              <w:drawing>
                <wp:anchor distT="114935" distB="114935" distL="114300" distR="0" simplePos="0" relativeHeight="251581952" behindDoc="0" locked="0" layoutInCell="1" allowOverlap="1" wp14:anchorId="249F879D" wp14:editId="17225FBD">
                  <wp:simplePos x="0" y="0"/>
                  <wp:positionH relativeFrom="column">
                    <wp:align>right</wp:align>
                  </wp:positionH>
                  <wp:positionV relativeFrom="line">
                    <wp:align>top</wp:align>
                  </wp:positionV>
                  <wp:extent cx="1908175" cy="2465070"/>
                  <wp:effectExtent l="0" t="0" r="0" b="0"/>
                  <wp:wrapSquare wrapText="bothSides"/>
                  <wp:docPr id="606" name="Bild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08175" cy="246507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Öffnen Sie hier mit einem Klick auf den Link </w:t>
            </w:r>
            <w:r w:rsidR="00A35A8A" w:rsidRPr="00497220">
              <w:rPr>
                <w:rStyle w:val="HypUnterstrichen"/>
              </w:rPr>
              <w:t>Optionen</w:t>
            </w:r>
            <w:r w:rsidR="007A0B48" w:rsidRPr="00497220">
              <w:rPr>
                <w:rStyle w:val="HypUnterstrichen"/>
              </w:rPr>
              <w:t>…</w:t>
            </w:r>
            <w:r w:rsidR="00A35A8A" w:rsidRPr="00497220">
              <w:t xml:space="preserve"> das Fenster </w:t>
            </w:r>
            <w:r w:rsidR="00A35A8A" w:rsidRPr="00497220">
              <w:rPr>
                <w:rStyle w:val="Fenstertitel"/>
              </w:rPr>
              <w:t xml:space="preserve">Optionen für </w:t>
            </w:r>
            <w:proofErr w:type="spellStart"/>
            <w:r w:rsidR="00A35A8A" w:rsidRPr="00497220">
              <w:rPr>
                <w:rStyle w:val="Fenstertitel"/>
              </w:rPr>
              <w:t>Format</w:t>
            </w:r>
            <w:r w:rsidR="00065B57" w:rsidRPr="00497220">
              <w:rPr>
                <w:rStyle w:val="Fenstertitel"/>
              </w:rPr>
              <w:softHyphen/>
            </w:r>
            <w:r w:rsidR="00A35A8A" w:rsidRPr="00497220">
              <w:rPr>
                <w:rStyle w:val="Fenstertitel"/>
              </w:rPr>
              <w:t>vorlagenbereich</w:t>
            </w:r>
            <w:proofErr w:type="spellEnd"/>
            <w:r w:rsidR="00A35A8A" w:rsidRPr="00497220">
              <w:t>.</w:t>
            </w:r>
          </w:p>
        </w:tc>
      </w:tr>
      <w:tr w:rsidR="00A35A8A" w:rsidRPr="00497220" w:rsidTr="00940602">
        <w:trPr>
          <w:cantSplit/>
        </w:trPr>
        <w:tc>
          <w:tcPr>
            <w:tcW w:w="9529" w:type="dxa"/>
          </w:tcPr>
          <w:p w:rsidR="00AB7210" w:rsidRPr="00497220" w:rsidRDefault="00122DE4" w:rsidP="00AB7210">
            <w:pPr>
              <w:pStyle w:val="NummerierteListe"/>
            </w:pPr>
            <w:r>
              <w:rPr>
                <w:noProof/>
                <w:lang w:eastAsia="de-CH"/>
              </w:rPr>
              <w:drawing>
                <wp:anchor distT="114935" distB="114935" distL="114300" distR="0" simplePos="0" relativeHeight="251675136" behindDoc="0" locked="0" layoutInCell="1" allowOverlap="1" wp14:anchorId="1CBF9700" wp14:editId="7D109D75">
                  <wp:simplePos x="0" y="0"/>
                  <wp:positionH relativeFrom="column">
                    <wp:align>right</wp:align>
                  </wp:positionH>
                  <wp:positionV relativeFrom="line">
                    <wp:align>top</wp:align>
                  </wp:positionV>
                  <wp:extent cx="2743200" cy="2051050"/>
                  <wp:effectExtent l="0" t="0" r="0" b="6350"/>
                  <wp:wrapSquare wrapText="bothSides"/>
                  <wp:docPr id="791" name="Bild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61" cstate="email">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Hier sorgen Sie mit </w:t>
            </w:r>
            <w:r w:rsidR="00AB7210" w:rsidRPr="00497220">
              <w:t>den nebenstehenden Einstellungen</w:t>
            </w:r>
            <w:r w:rsidR="00A35A8A" w:rsidRPr="00497220">
              <w:t xml:space="preserve"> dafür, dass Sie </w:t>
            </w:r>
            <w:r w:rsidR="00A35A8A" w:rsidRPr="00497220">
              <w:rPr>
                <w:b/>
              </w:rPr>
              <w:t>alle</w:t>
            </w:r>
            <w:r w:rsidR="00A35A8A" w:rsidRPr="00497220">
              <w:t xml:space="preserve"> Fo</w:t>
            </w:r>
            <w:r w:rsidR="00AB7210" w:rsidRPr="00497220">
              <w:t>rmatvorlagen angezeigt bekommen und dass diese alphabethisch sortiert angezeigt werden.</w:t>
            </w:r>
          </w:p>
        </w:tc>
      </w:tr>
      <w:tr w:rsidR="00A35A8A" w:rsidRPr="00497220" w:rsidTr="00940602">
        <w:trPr>
          <w:cantSplit/>
        </w:trPr>
        <w:tc>
          <w:tcPr>
            <w:tcW w:w="9529" w:type="dxa"/>
          </w:tcPr>
          <w:p w:rsidR="00A35A8A" w:rsidRPr="00497220" w:rsidRDefault="00122DE4" w:rsidP="00940602">
            <w:pPr>
              <w:pStyle w:val="NummerierteListe"/>
            </w:pPr>
            <w:r>
              <w:rPr>
                <w:noProof/>
                <w:lang w:eastAsia="de-CH"/>
              </w:rPr>
              <w:lastRenderedPageBreak/>
              <w:drawing>
                <wp:anchor distT="114935" distB="114935" distL="114300" distR="0" simplePos="0" relativeHeight="251580928" behindDoc="0" locked="0" layoutInCell="1" allowOverlap="1" wp14:anchorId="01759622" wp14:editId="170D36CC">
                  <wp:simplePos x="0" y="0"/>
                  <wp:positionH relativeFrom="column">
                    <wp:align>right</wp:align>
                  </wp:positionH>
                  <wp:positionV relativeFrom="line">
                    <wp:align>top</wp:align>
                  </wp:positionV>
                  <wp:extent cx="2743200" cy="4627880"/>
                  <wp:effectExtent l="0" t="0" r="0" b="1270"/>
                  <wp:wrapSquare wrapText="bothSides"/>
                  <wp:docPr id="605" name="Bild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162" cstate="email">
                            <a:extLst>
                              <a:ext uri="{28A0092B-C50C-407E-A947-70E740481C1C}">
                                <a14:useLocalDpi xmlns:a14="http://schemas.microsoft.com/office/drawing/2010/main" val="0"/>
                              </a:ext>
                            </a:extLst>
                          </a:blip>
                          <a:srcRect/>
                          <a:stretch>
                            <a:fillRect/>
                          </a:stretch>
                        </pic:blipFill>
                        <pic:spPr bwMode="auto">
                          <a:xfrm>
                            <a:off x="0" y="0"/>
                            <a:ext cx="2743200" cy="462788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Im Fenster Formatvorlagen finden Sie danach eine riesige Liste von Formatvorlagen. Sie sehen, Word hat noch einiges auf Reserve!</w:t>
            </w:r>
          </w:p>
          <w:p w:rsidR="00A35A8A" w:rsidRPr="00497220" w:rsidRDefault="00A35A8A" w:rsidP="00940602">
            <w:pPr>
              <w:pStyle w:val="Eingerckt"/>
            </w:pPr>
            <w:r w:rsidRPr="00497220">
              <w:t xml:space="preserve">Mit geduldigem Scrollen finden Sie zuunterst auch die 3 Vorlagen </w:t>
            </w:r>
            <w:r w:rsidR="00E76DF4" w:rsidRPr="00497220">
              <w:t>"</w:t>
            </w:r>
            <w:r w:rsidRPr="00497220">
              <w:t>Verzeichnis 1</w:t>
            </w:r>
            <w:r w:rsidR="00E76DF4" w:rsidRPr="00497220">
              <w:t>"</w:t>
            </w:r>
            <w:r w:rsidRPr="00497220">
              <w:t xml:space="preserve"> – </w:t>
            </w:r>
            <w:r w:rsidR="00E76DF4" w:rsidRPr="00497220">
              <w:t>"</w:t>
            </w:r>
            <w:r w:rsidRPr="00497220">
              <w:t>…3</w:t>
            </w:r>
            <w:r w:rsidR="00E76DF4" w:rsidRPr="00497220">
              <w:t>"</w:t>
            </w:r>
            <w:r w:rsidRPr="00497220">
              <w:t xml:space="preserve">. Diese könnten Sie nun </w:t>
            </w:r>
            <w:r w:rsidR="00AD68A0" w:rsidRPr="00497220">
              <w:t>gegebenenfalls</w:t>
            </w:r>
            <w:r w:rsidRPr="00497220">
              <w:t xml:space="preserve"> mit den in den vorangehenden Kapiteln gelernten Methoden Ihren speziellen Bedürfnissen anpassen.</w:t>
            </w:r>
          </w:p>
        </w:tc>
      </w:tr>
      <w:tr w:rsidR="00F25616" w:rsidRPr="00497220" w:rsidTr="00940602">
        <w:trPr>
          <w:cantSplit/>
        </w:trPr>
        <w:tc>
          <w:tcPr>
            <w:tcW w:w="9529" w:type="dxa"/>
          </w:tcPr>
          <w:p w:rsidR="00F25616" w:rsidRDefault="00ED18EB" w:rsidP="00ED18EB">
            <w:pPr>
              <w:pStyle w:val="NummerierteListe"/>
              <w:rPr>
                <w:noProof/>
                <w:lang w:eastAsia="de-CH"/>
              </w:rPr>
            </w:pPr>
            <w:r>
              <w:rPr>
                <w:noProof/>
                <w:lang w:eastAsia="de-CH"/>
              </w:rPr>
              <w:t xml:space="preserve">Im Gegensatz zu den Überschriften für das Inhaltsverzeichnis und für das Abstract, gehören die Titel für die Anhänge im Inhaltsverzeichnis aufgeführt. </w:t>
            </w:r>
            <w:r>
              <w:rPr>
                <w:noProof/>
                <w:lang w:eastAsia="de-CH"/>
              </w:rPr>
              <w:br/>
              <w:t>Diese Titel dürfen aber nicht nummeriert werden.</w:t>
            </w:r>
            <w:r>
              <w:rPr>
                <w:noProof/>
                <w:lang w:eastAsia="de-CH"/>
              </w:rPr>
              <w:br/>
            </w:r>
            <w:r>
              <w:rPr>
                <w:noProof/>
                <w:lang w:eastAsia="de-CH"/>
              </w:rPr>
              <w:br/>
              <w:t>Erstellen Sie deshalb eine weitere neue Formatvorlage „Anhang“, mit der Formatierung wie Überschrift 1, aber ohne Nummerierung.</w:t>
            </w:r>
            <w:r>
              <w:rPr>
                <w:noProof/>
                <w:lang w:eastAsia="de-CH"/>
              </w:rPr>
              <w:br/>
              <w:t xml:space="preserve">Sorgen Sie dafür, dass Titel mit dieser Formatvorlage ins Inhaltsverzeichnis aufgenommen werden. Passen Sie die Optionen für das Inhaltsverzeichnis an (siehe </w:t>
            </w:r>
            <w:r>
              <w:rPr>
                <w:noProof/>
                <w:lang w:eastAsia="de-CH"/>
              </w:rPr>
              <w:fldChar w:fldCharType="begin"/>
            </w:r>
            <w:r>
              <w:rPr>
                <w:noProof/>
                <w:lang w:eastAsia="de-CH"/>
              </w:rPr>
              <w:instrText xml:space="preserve"> REF _Ref271549903 \h </w:instrText>
            </w:r>
            <w:r>
              <w:rPr>
                <w:noProof/>
                <w:lang w:eastAsia="de-CH"/>
              </w:rPr>
            </w:r>
            <w:r>
              <w:rPr>
                <w:noProof/>
                <w:lang w:eastAsia="de-CH"/>
              </w:rPr>
              <w:fldChar w:fldCharType="separate"/>
            </w:r>
            <w:r w:rsidR="00FD17D0" w:rsidRPr="00A52C6A">
              <w:t>Inhaltsverzeichnis einfügen</w:t>
            </w:r>
            <w:r>
              <w:rPr>
                <w:noProof/>
                <w:lang w:eastAsia="de-CH"/>
              </w:rPr>
              <w:fldChar w:fldCharType="end"/>
            </w:r>
            <w:r>
              <w:rPr>
                <w:noProof/>
                <w:lang w:eastAsia="de-CH"/>
              </w:rPr>
              <w:t>)</w:t>
            </w:r>
          </w:p>
        </w:tc>
      </w:tr>
    </w:tbl>
    <w:p w:rsidR="00A35A8A" w:rsidRPr="00A52C6A" w:rsidRDefault="00A35A8A" w:rsidP="006E673D">
      <w:pPr>
        <w:pStyle w:val="berschrift2"/>
      </w:pPr>
      <w:bookmarkStart w:id="86" w:name="_Toc86742228"/>
      <w:bookmarkStart w:id="87" w:name="_Toc298487817"/>
      <w:r w:rsidRPr="00A52C6A">
        <w:t>Abbildungsverzeichnis</w:t>
      </w:r>
      <w:bookmarkEnd w:id="86"/>
      <w:bookmarkEnd w:id="87"/>
    </w:p>
    <w:tbl>
      <w:tblPr>
        <w:tblW w:w="9510" w:type="dxa"/>
        <w:tblBorders>
          <w:bottom w:val="double" w:sz="4" w:space="0" w:color="auto"/>
        </w:tblBorders>
        <w:tblCellMar>
          <w:top w:w="108" w:type="dxa"/>
          <w:bottom w:w="340" w:type="dxa"/>
          <w:right w:w="0" w:type="dxa"/>
        </w:tblCellMar>
        <w:tblLook w:val="01E0" w:firstRow="1" w:lastRow="1" w:firstColumn="1" w:lastColumn="1" w:noHBand="0" w:noVBand="0"/>
      </w:tblPr>
      <w:tblGrid>
        <w:gridCol w:w="2448"/>
        <w:gridCol w:w="7062"/>
      </w:tblGrid>
      <w:tr w:rsidR="00D8387F" w:rsidRPr="00497220" w:rsidTr="0020077D">
        <w:trPr>
          <w:cantSplit/>
        </w:trPr>
        <w:tc>
          <w:tcPr>
            <w:tcW w:w="2448" w:type="dxa"/>
            <w:tcBorders>
              <w:bottom w:val="double" w:sz="4" w:space="0" w:color="auto"/>
            </w:tcBorders>
          </w:tcPr>
          <w:p w:rsidR="00D8387F" w:rsidRPr="00497220" w:rsidRDefault="00D8387F" w:rsidP="0020077D">
            <w:pPr>
              <w:rPr>
                <w:b/>
                <w:bCs/>
              </w:rPr>
            </w:pPr>
            <w:r w:rsidRPr="00497220">
              <w:rPr>
                <w:b/>
                <w:bCs/>
              </w:rPr>
              <w:t>Auftrag in Kürze</w:t>
            </w:r>
          </w:p>
        </w:tc>
        <w:tc>
          <w:tcPr>
            <w:tcW w:w="7062" w:type="dxa"/>
            <w:tcBorders>
              <w:bottom w:val="double" w:sz="4" w:space="0" w:color="auto"/>
            </w:tcBorders>
          </w:tcPr>
          <w:p w:rsidR="00D8387F" w:rsidRPr="00497220" w:rsidRDefault="00551525" w:rsidP="0020077D">
            <w:pPr>
              <w:pStyle w:val="AiK"/>
            </w:pPr>
            <w:r>
              <w:t>Fügen Sie a</w:t>
            </w:r>
            <w:r w:rsidR="00D8387F" w:rsidRPr="00497220">
              <w:t>utomatisch nummerierte Beschriftungen für Abbildungen ein</w:t>
            </w:r>
            <w:r w:rsidR="007F47FF">
              <w:t>.</w:t>
            </w:r>
          </w:p>
          <w:p w:rsidR="00D8387F" w:rsidRPr="00497220" w:rsidRDefault="00551525" w:rsidP="0020077D">
            <w:pPr>
              <w:pStyle w:val="AiK"/>
            </w:pPr>
            <w:r>
              <w:t xml:space="preserve">Fügen Sie ein </w:t>
            </w:r>
            <w:r w:rsidR="00D8387F" w:rsidRPr="00497220">
              <w:t>Abbildungsverzeichnis ein</w:t>
            </w:r>
            <w:r w:rsidR="007F47FF">
              <w:t>.</w:t>
            </w:r>
          </w:p>
          <w:p w:rsidR="00A115C7" w:rsidRPr="00497220" w:rsidRDefault="00A115C7" w:rsidP="0020077D">
            <w:pPr>
              <w:pStyle w:val="AiK"/>
            </w:pPr>
            <w:r>
              <w:t xml:space="preserve">Fügen Sie ein nicht </w:t>
            </w:r>
            <w:r w:rsidR="00D8387F" w:rsidRPr="00497220">
              <w:t xml:space="preserve">nummerierte Überschrift </w:t>
            </w:r>
            <w:r>
              <w:t>"Abbildungsverzeichnis" ein</w:t>
            </w:r>
            <w:r w:rsidR="007F47FF">
              <w:t>.</w:t>
            </w:r>
          </w:p>
        </w:tc>
      </w:tr>
    </w:tbl>
    <w:p w:rsidR="0014355A" w:rsidRDefault="0014355A" w:rsidP="00A35A8A"/>
    <w:p w:rsidR="00A35A8A" w:rsidRPr="00A52C6A" w:rsidRDefault="00A35A8A" w:rsidP="00A35A8A">
      <w:r w:rsidRPr="00A52C6A">
        <w:t>Auch Abbildungsverzeichnisse, Tabellenverzeichnisse, Formelverzeichnisse usw. lassen sich mit Word automatisch und dynamisch erstellen. Dabei kommen Sie in den Genuss des</w:t>
      </w:r>
      <w:r w:rsidR="00065B57">
        <w:softHyphen/>
      </w:r>
      <w:r w:rsidRPr="00A52C6A">
        <w:t xml:space="preserve">selben Komforts wie bei </w:t>
      </w:r>
      <w:r w:rsidRPr="00A52C6A">
        <w:lastRenderedPageBreak/>
        <w:t>Inhaltsverzeichnissen.</w:t>
      </w:r>
      <w:r w:rsidR="00AB7210">
        <w:t xml:space="preserve"> Damit aber z.B. ein Abbildungsverzeichnis erstellt werden kann, müssen die Abbildungen natürlich zuerst beschriftet werden. Deshalb:</w:t>
      </w:r>
    </w:p>
    <w:p w:rsidR="00A35A8A" w:rsidRPr="00A52C6A" w:rsidRDefault="00A35A8A" w:rsidP="007667D5">
      <w:pPr>
        <w:pStyle w:val="berschrift3"/>
      </w:pPr>
      <w:bookmarkStart w:id="88" w:name="_Toc86742229"/>
      <w:bookmarkStart w:id="89" w:name="_Toc298487818"/>
      <w:r w:rsidRPr="00A52C6A">
        <w:t>Beschriftungen einfügen</w:t>
      </w:r>
      <w:bookmarkEnd w:id="88"/>
      <w:bookmarkEnd w:id="89"/>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A35A8A" w:rsidRPr="00497220" w:rsidTr="00940602">
        <w:trPr>
          <w:cantSplit/>
        </w:trPr>
        <w:tc>
          <w:tcPr>
            <w:tcW w:w="9529" w:type="dxa"/>
          </w:tcPr>
          <w:p w:rsidR="00AB7210" w:rsidRPr="00497220" w:rsidRDefault="00D2496A" w:rsidP="00D2496A">
            <w:pPr>
              <w:pStyle w:val="NummerierteListe"/>
            </w:pPr>
            <w:r>
              <w:rPr>
                <w:noProof/>
                <w:lang w:eastAsia="de-CH"/>
              </w:rPr>
              <w:drawing>
                <wp:anchor distT="0" distB="0" distL="114300" distR="114300" simplePos="0" relativeHeight="251939328" behindDoc="0" locked="0" layoutInCell="1" allowOverlap="1" wp14:anchorId="70FBFC89" wp14:editId="0E14039A">
                  <wp:simplePos x="0" y="0"/>
                  <wp:positionH relativeFrom="column">
                    <wp:posOffset>3615055</wp:posOffset>
                  </wp:positionH>
                  <wp:positionV relativeFrom="paragraph">
                    <wp:posOffset>1270</wp:posOffset>
                  </wp:positionV>
                  <wp:extent cx="2356485" cy="2368550"/>
                  <wp:effectExtent l="0" t="0" r="5715" b="0"/>
                  <wp:wrapSquare wrapText="bothSides"/>
                  <wp:docPr id="505" name="Grafik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Grafik 62"/>
                          <pic:cNvPicPr>
                            <a:picLocks noChangeAspect="1"/>
                          </pic:cNvPicPr>
                        </pic:nvPicPr>
                        <pic:blipFill rotWithShape="1">
                          <a:blip r:embed="rId163" cstate="email">
                            <a:extLst>
                              <a:ext uri="{28A0092B-C50C-407E-A947-70E740481C1C}">
                                <a14:useLocalDpi xmlns:a14="http://schemas.microsoft.com/office/drawing/2010/main" val="0"/>
                              </a:ext>
                            </a:extLst>
                          </a:blip>
                          <a:srcRect/>
                          <a:stretch/>
                        </pic:blipFill>
                        <pic:spPr>
                          <a:xfrm>
                            <a:off x="0" y="0"/>
                            <a:ext cx="2356485" cy="2368550"/>
                          </a:xfrm>
                          <a:prstGeom prst="rect">
                            <a:avLst/>
                          </a:prstGeom>
                        </pic:spPr>
                      </pic:pic>
                    </a:graphicData>
                  </a:graphic>
                  <wp14:sizeRelH relativeFrom="margin">
                    <wp14:pctWidth>0</wp14:pctWidth>
                  </wp14:sizeRelH>
                  <wp14:sizeRelV relativeFrom="margin">
                    <wp14:pctHeight>0</wp14:pctHeight>
                  </wp14:sizeRelV>
                </wp:anchor>
              </w:drawing>
            </w:r>
            <w:r w:rsidR="00A35A8A" w:rsidRPr="00497220">
              <w:t xml:space="preserve">Suchen Sie </w:t>
            </w:r>
            <w:r>
              <w:t xml:space="preserve">das erste Bild. Die Zeile unter dem Bild „Abbildung 1: Beispiel eines umfunktionierten Stadtteils“ ist normaler Text mit der Formatvorlage „Standard“. </w:t>
            </w:r>
            <w:r>
              <w:br/>
              <w:t>Sie sehen das daran, dass im</w:t>
            </w:r>
            <w:r w:rsidR="00546BDB" w:rsidRPr="00497220">
              <w:t xml:space="preserve"> </w:t>
            </w:r>
            <w:proofErr w:type="spellStart"/>
            <w:r w:rsidR="0025507B">
              <w:t>Menü</w:t>
            </w:r>
            <w:r w:rsidR="00C06B66">
              <w:t>band</w:t>
            </w:r>
            <w:proofErr w:type="spellEnd"/>
            <w:r w:rsidR="00546BDB" w:rsidRPr="00497220">
              <w:t xml:space="preserve"> die Formatvorlage </w:t>
            </w:r>
            <w:r w:rsidR="00546BDB" w:rsidRPr="00497220">
              <w:rPr>
                <w:rStyle w:val="SchaltflcheZchn"/>
              </w:rPr>
              <w:t>Standard</w:t>
            </w:r>
            <w:r w:rsidR="00546BDB" w:rsidRPr="00497220">
              <w:t xml:space="preserve"> goldig eingerahmt </w:t>
            </w:r>
            <w:r>
              <w:t>ist.</w:t>
            </w:r>
          </w:p>
        </w:tc>
      </w:tr>
      <w:tr w:rsidR="00546BDB" w:rsidRPr="00497220" w:rsidTr="00940602">
        <w:trPr>
          <w:cantSplit/>
        </w:trPr>
        <w:tc>
          <w:tcPr>
            <w:tcW w:w="9529" w:type="dxa"/>
          </w:tcPr>
          <w:p w:rsidR="00546BDB" w:rsidRPr="00497220" w:rsidRDefault="00D2496A" w:rsidP="00AB7210">
            <w:pPr>
              <w:pStyle w:val="NummerierteListe"/>
              <w:rPr>
                <w:lang w:eastAsia="de-CH"/>
              </w:rPr>
            </w:pPr>
            <w:r>
              <w:rPr>
                <w:noProof/>
                <w:lang w:eastAsia="de-CH"/>
              </w:rPr>
              <mc:AlternateContent>
                <mc:Choice Requires="wpg">
                  <w:drawing>
                    <wp:anchor distT="0" distB="0" distL="114300" distR="114300" simplePos="0" relativeHeight="251940352" behindDoc="0" locked="0" layoutInCell="1" allowOverlap="1" wp14:anchorId="30DAF55A" wp14:editId="5B033F55">
                      <wp:simplePos x="0" y="0"/>
                      <wp:positionH relativeFrom="column">
                        <wp:posOffset>3670935</wp:posOffset>
                      </wp:positionH>
                      <wp:positionV relativeFrom="paragraph">
                        <wp:posOffset>0</wp:posOffset>
                      </wp:positionV>
                      <wp:extent cx="2317750" cy="2171065"/>
                      <wp:effectExtent l="0" t="0" r="6350" b="19685"/>
                      <wp:wrapSquare wrapText="bothSides"/>
                      <wp:docPr id="506" name="Gruppieren 506"/>
                      <wp:cNvGraphicFramePr/>
                      <a:graphic xmlns:a="http://schemas.openxmlformats.org/drawingml/2006/main">
                        <a:graphicData uri="http://schemas.microsoft.com/office/word/2010/wordprocessingGroup">
                          <wpg:wgp>
                            <wpg:cNvGrpSpPr/>
                            <wpg:grpSpPr>
                              <a:xfrm>
                                <a:off x="0" y="0"/>
                                <a:ext cx="2317750" cy="2171065"/>
                                <a:chOff x="180000" y="180000"/>
                                <a:chExt cx="2264783" cy="2171429"/>
                              </a:xfrm>
                            </wpg:grpSpPr>
                            <pic:pic xmlns:pic="http://schemas.openxmlformats.org/drawingml/2006/picture">
                              <pic:nvPicPr>
                                <pic:cNvPr id="507" name="Grafik 507"/>
                                <pic:cNvPicPr>
                                  <a:picLocks noChangeAspect="1"/>
                                </pic:cNvPicPr>
                              </pic:nvPicPr>
                              <pic:blipFill rotWithShape="1">
                                <a:blip r:embed="rId164" cstate="email">
                                  <a:extLst>
                                    <a:ext uri="{28A0092B-C50C-407E-A947-70E740481C1C}">
                                      <a14:useLocalDpi xmlns:a14="http://schemas.microsoft.com/office/drawing/2010/main" val="0"/>
                                    </a:ext>
                                  </a:extLst>
                                </a:blip>
                                <a:srcRect/>
                                <a:stretch/>
                              </pic:blipFill>
                              <pic:spPr>
                                <a:xfrm>
                                  <a:off x="180000" y="180000"/>
                                  <a:ext cx="2264783" cy="2171429"/>
                                </a:xfrm>
                                <a:prstGeom prst="rect">
                                  <a:avLst/>
                                </a:prstGeom>
                              </pic:spPr>
                            </pic:pic>
                            <wps:wsp>
                              <wps:cNvPr id="508" name="Ellipse 508"/>
                              <wps:cNvSpPr/>
                              <wps:spPr>
                                <a:xfrm>
                                  <a:off x="361949" y="1943100"/>
                                  <a:ext cx="428625" cy="40832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ieren 506" o:spid="_x0000_s1026" style="position:absolute;margin-left:289.05pt;margin-top:0;width:182.5pt;height:170.95pt;z-index:251940352" coordorigin="1800,1800" coordsize="22647,21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">
                      <v:shape id="Grafik 507" o:spid="_x0000_s1027" type="#_x0000_t75" style="position:absolute;left:1800;top:1800;width:22647;height:217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p2G7GAAAA3AAAAA8AAABkcnMvZG93bnJldi54bWxEj0FrwkAUhO8F/8PyhN7qrtI2NXUVsRQE&#10;CRibQ4+P7GsSmn0bsqvG/nq3IHgcZuYbZrEabCtO1PvGsYbpRIEgLp1puNJQfH0+vYHwAdlg65g0&#10;XMjDajl6WGBq3JlzOh1CJSKEfYoa6hC6VEpf1mTRT1xHHL0f11sMUfaVND2eI9y2cqbUq7TYcFyo&#10;saNNTeXv4Wg1PGdqn2frj7+9q7L57jtPimKeaP04HtbvIAIN4R6+tbdGw4tK4P9MPAJye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qnYbsYAAADcAAAADwAAAAAAAAAAAAAA&#10;AACfAgAAZHJzL2Rvd25yZXYueG1sUEsFBgAAAAAEAAQA9wAAAJIDAAAAAA==&#10;">
                        <v:imagedata r:id="rId165" o:title=""/>
                        <v:path arrowok="t"/>
                      </v:shape>
                      <v:oval id="Ellipse 508" o:spid="_x0000_s1028" style="position:absolute;left:3619;top:19431;width:4286;height:40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zrv8EA&#10;AADcAAAADwAAAGRycy9kb3ducmV2LnhtbERPS2vCQBC+C/0PyxS86abBSEndSBUE255MS89DdvLA&#10;7GzIbjX11zuHQo8f33uznVyvLjSGzrOBp2UCirjytuPGwNfnYfEMKkRki71nMvBLAbbFw2yDufVX&#10;PtGljI2SEA45GmhjHHKtQ9WSw7D0A7FwtR8dRoFjo+2IVwl3vU6TZK0ddiwNLQ60b6k6lz9Oej92&#10;qzT9TnfZub/t37HOBuvfjJk/Tq8voCJN8V/85z5aA1kia+WMHAFd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c67/BAAAA3AAAAA8AAAAAAAAAAAAAAAAAmAIAAGRycy9kb3du&#10;cmV2LnhtbFBLBQYAAAAABAAEAPUAAACGAwAAAAA=&#10;" filled="f" strokecolor="red" strokeweight="2pt"/>
                      <w10:wrap type="square"/>
                    </v:group>
                  </w:pict>
                </mc:Fallback>
              </mc:AlternateContent>
            </w:r>
            <w:r w:rsidR="00546BDB" w:rsidRPr="00497220">
              <w:rPr>
                <w:lang w:eastAsia="de-CH"/>
              </w:rPr>
              <w:t xml:space="preserve">Nun ersetzen wir diesen Standard-Absatz durch eine für Word erkennbare und dann automatisch </w:t>
            </w:r>
            <w:proofErr w:type="spellStart"/>
            <w:r w:rsidR="00546BDB" w:rsidRPr="00497220">
              <w:rPr>
                <w:lang w:eastAsia="de-CH"/>
              </w:rPr>
              <w:t>verarbeitbare</w:t>
            </w:r>
            <w:proofErr w:type="spellEnd"/>
            <w:r w:rsidR="00546BDB" w:rsidRPr="00497220">
              <w:rPr>
                <w:lang w:eastAsia="de-CH"/>
              </w:rPr>
              <w:t xml:space="preserve"> Abbildungsbeschriftung.</w:t>
            </w:r>
          </w:p>
          <w:p w:rsidR="00546BDB" w:rsidRPr="00497220" w:rsidRDefault="00546BDB" w:rsidP="00546BDB">
            <w:pPr>
              <w:pStyle w:val="Eingerckt"/>
              <w:rPr>
                <w:noProof/>
                <w:lang w:eastAsia="de-CH"/>
              </w:rPr>
            </w:pPr>
            <w:r w:rsidRPr="00497220">
              <w:t>Fügen Sie dazu einen neuen Absatz ein</w:t>
            </w:r>
            <w:r w:rsidRPr="00497220">
              <w:rPr>
                <w:noProof/>
              </w:rPr>
              <w:t>.</w:t>
            </w:r>
          </w:p>
        </w:tc>
      </w:tr>
      <w:tr w:rsidR="00A35A8A" w:rsidRPr="00497220" w:rsidTr="00940602">
        <w:trPr>
          <w:cantSplit/>
        </w:trPr>
        <w:tc>
          <w:tcPr>
            <w:tcW w:w="9529" w:type="dxa"/>
          </w:tcPr>
          <w:p w:rsidR="00A35A8A" w:rsidRPr="00497220" w:rsidRDefault="00122DE4" w:rsidP="00940602">
            <w:pPr>
              <w:pStyle w:val="NummerierteListe"/>
            </w:pPr>
            <w:r>
              <w:rPr>
                <w:noProof/>
                <w:lang w:eastAsia="de-CH"/>
              </w:rPr>
              <w:drawing>
                <wp:anchor distT="0" distB="114935" distL="114300" distR="0" simplePos="0" relativeHeight="251497984" behindDoc="0" locked="0" layoutInCell="1" allowOverlap="0" wp14:anchorId="26A17E37" wp14:editId="1C73D1C2">
                  <wp:simplePos x="0" y="0"/>
                  <wp:positionH relativeFrom="column">
                    <wp:align>right</wp:align>
                  </wp:positionH>
                  <wp:positionV relativeFrom="line">
                    <wp:align>top</wp:align>
                  </wp:positionV>
                  <wp:extent cx="3239135" cy="2048510"/>
                  <wp:effectExtent l="0" t="0" r="0" b="8890"/>
                  <wp:wrapSquare wrapText="left"/>
                  <wp:docPr id="372" name="Bild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166" cstate="email">
                            <a:extLst>
                              <a:ext uri="{28A0092B-C50C-407E-A947-70E740481C1C}">
                                <a14:useLocalDpi xmlns:a14="http://schemas.microsoft.com/office/drawing/2010/main" val="0"/>
                              </a:ext>
                            </a:extLst>
                          </a:blip>
                          <a:srcRect/>
                          <a:stretch>
                            <a:fillRect/>
                          </a:stretch>
                        </pic:blipFill>
                        <pic:spPr bwMode="auto">
                          <a:xfrm>
                            <a:off x="0" y="0"/>
                            <a:ext cx="3239135" cy="204851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Öffnen Sie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Verweise – Beschriftungen – Beschriftung einfügen</w:t>
            </w:r>
            <w:r w:rsidR="00A35A8A" w:rsidRPr="00497220">
              <w:t xml:space="preserve"> das Fenster Beschriftung und wählen Sie diese Einstellungen.</w:t>
            </w:r>
          </w:p>
        </w:tc>
      </w:tr>
      <w:tr w:rsidR="00A35A8A" w:rsidRPr="00497220" w:rsidTr="00940602">
        <w:trPr>
          <w:cantSplit/>
          <w:trHeight w:val="1432"/>
        </w:trPr>
        <w:tc>
          <w:tcPr>
            <w:tcW w:w="9529" w:type="dxa"/>
          </w:tcPr>
          <w:p w:rsidR="004E331A" w:rsidRPr="00497220" w:rsidRDefault="004E331A" w:rsidP="001832E4">
            <w:pPr>
              <w:pStyle w:val="NummerierteListe"/>
            </w:pPr>
            <w:r w:rsidRPr="00497220">
              <w:lastRenderedPageBreak/>
              <w:t>Der Text "Abbildung 1:" wird an der aktuellen Cursorposition eingefügt.</w:t>
            </w:r>
          </w:p>
          <w:p w:rsidR="00E47975" w:rsidRDefault="00A35A8A" w:rsidP="004E331A">
            <w:pPr>
              <w:pStyle w:val="Eingerckt"/>
              <w:rPr>
                <w:noProof/>
              </w:rPr>
            </w:pPr>
            <w:r w:rsidRPr="00497220">
              <w:rPr>
                <w:noProof/>
              </w:rPr>
              <w:t xml:space="preserve">Ergänzen Sie die Zeile mit dem beschreibenden Text </w:t>
            </w:r>
            <w:r w:rsidR="00E76DF4" w:rsidRPr="00497220">
              <w:rPr>
                <w:noProof/>
              </w:rPr>
              <w:t>"</w:t>
            </w:r>
            <w:r w:rsidR="00A115C7">
              <w:t>Beispiel eines</w:t>
            </w:r>
            <w:r w:rsidRPr="00497220">
              <w:t xml:space="preserve"> …</w:t>
            </w:r>
            <w:r w:rsidR="00E76DF4" w:rsidRPr="00497220">
              <w:t>"</w:t>
            </w:r>
            <w:r w:rsidRPr="00497220">
              <w:t xml:space="preserve"> und l</w:t>
            </w:r>
            <w:r w:rsidRPr="00497220">
              <w:rPr>
                <w:noProof/>
              </w:rPr>
              <w:t xml:space="preserve">öschen Sie </w:t>
            </w:r>
            <w:r w:rsidR="001832E4" w:rsidRPr="00497220">
              <w:rPr>
                <w:noProof/>
              </w:rPr>
              <w:t>dann</w:t>
            </w:r>
            <w:r w:rsidRPr="00497220">
              <w:rPr>
                <w:noProof/>
              </w:rPr>
              <w:t xml:space="preserve"> die</w:t>
            </w:r>
            <w:r w:rsidR="007D2E70" w:rsidRPr="00497220">
              <w:rPr>
                <w:noProof/>
              </w:rPr>
              <w:t xml:space="preserve"> </w:t>
            </w:r>
            <w:r w:rsidR="00E47975">
              <w:rPr>
                <w:noProof/>
              </w:rPr>
              <w:t>jetzt überflüssige alte Beschriftung</w:t>
            </w:r>
            <w:r w:rsidRPr="00497220">
              <w:rPr>
                <w:noProof/>
              </w:rPr>
              <w:t>.</w:t>
            </w:r>
          </w:p>
          <w:p w:rsidR="00A35A8A" w:rsidRPr="00497220" w:rsidRDefault="00A35A8A" w:rsidP="004E331A">
            <w:pPr>
              <w:pStyle w:val="Eingerckt"/>
              <w:rPr>
                <w:noProof/>
              </w:rPr>
            </w:pPr>
            <w:r w:rsidRPr="00497220">
              <w:rPr>
                <w:noProof/>
              </w:rPr>
              <w:br/>
            </w:r>
            <w:r w:rsidR="00E47975">
              <w:rPr>
                <w:noProof/>
                <w:lang w:eastAsia="de-CH"/>
              </w:rPr>
              <w:drawing>
                <wp:inline distT="0" distB="0" distL="0" distR="0" wp14:anchorId="2242C7C9" wp14:editId="76F7285B">
                  <wp:extent cx="3895725" cy="1571625"/>
                  <wp:effectExtent l="0" t="0" r="9525" b="9525"/>
                  <wp:docPr id="509" name="Grafik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extLst>
                              <a:ext uri="{28A0092B-C50C-407E-A947-70E740481C1C}">
                                <a14:useLocalDpi xmlns:a14="http://schemas.microsoft.com/office/drawing/2010/main" val="0"/>
                              </a:ext>
                            </a:extLst>
                          </a:blip>
                          <a:stretch>
                            <a:fillRect/>
                          </a:stretch>
                        </pic:blipFill>
                        <pic:spPr>
                          <a:xfrm>
                            <a:off x="0" y="0"/>
                            <a:ext cx="3895725" cy="1571625"/>
                          </a:xfrm>
                          <a:prstGeom prst="rect">
                            <a:avLst/>
                          </a:prstGeom>
                        </pic:spPr>
                      </pic:pic>
                    </a:graphicData>
                  </a:graphic>
                </wp:inline>
              </w:drawing>
            </w:r>
          </w:p>
        </w:tc>
      </w:tr>
      <w:tr w:rsidR="0030143B" w:rsidRPr="00497220" w:rsidTr="00940602">
        <w:trPr>
          <w:cantSplit/>
          <w:trHeight w:val="1432"/>
        </w:trPr>
        <w:tc>
          <w:tcPr>
            <w:tcW w:w="9529" w:type="dxa"/>
          </w:tcPr>
          <w:p w:rsidR="0030143B" w:rsidRPr="00497220" w:rsidRDefault="0030143B" w:rsidP="001832E4">
            <w:pPr>
              <w:pStyle w:val="NummerierteListe"/>
            </w:pPr>
            <w:r w:rsidRPr="00497220">
              <w:t>Beachten Sie nun die folgende beiden Besonderheiten dieser Abbildungsbeschriftung:</w:t>
            </w:r>
          </w:p>
          <w:p w:rsidR="0030143B" w:rsidRPr="00497220" w:rsidRDefault="00E47975" w:rsidP="0030143B">
            <w:pPr>
              <w:pStyle w:val="Eingerckt"/>
            </w:pPr>
            <w:r>
              <w:rPr>
                <w:noProof/>
                <w:lang w:eastAsia="de-CH"/>
              </w:rPr>
              <mc:AlternateContent>
                <mc:Choice Requires="wpg">
                  <w:drawing>
                    <wp:anchor distT="0" distB="0" distL="114300" distR="114300" simplePos="0" relativeHeight="251944448" behindDoc="0" locked="0" layoutInCell="1" allowOverlap="1" wp14:anchorId="02D4300F" wp14:editId="214472D0">
                      <wp:simplePos x="0" y="0"/>
                      <wp:positionH relativeFrom="column">
                        <wp:posOffset>4469765</wp:posOffset>
                      </wp:positionH>
                      <wp:positionV relativeFrom="paragraph">
                        <wp:posOffset>-90805</wp:posOffset>
                      </wp:positionV>
                      <wp:extent cx="1256665" cy="494665"/>
                      <wp:effectExtent l="0" t="0" r="635" b="635"/>
                      <wp:wrapSquare wrapText="bothSides"/>
                      <wp:docPr id="513" name="Gruppieren 513"/>
                      <wp:cNvGraphicFramePr/>
                      <a:graphic xmlns:a="http://schemas.openxmlformats.org/drawingml/2006/main">
                        <a:graphicData uri="http://schemas.microsoft.com/office/word/2010/wordprocessingGroup">
                          <wpg:wgp>
                            <wpg:cNvGrpSpPr/>
                            <wpg:grpSpPr>
                              <a:xfrm>
                                <a:off x="0" y="0"/>
                                <a:ext cx="1256665" cy="494665"/>
                                <a:chOff x="961050" y="818175"/>
                                <a:chExt cx="1257143" cy="495238"/>
                              </a:xfrm>
                            </wpg:grpSpPr>
                            <pic:pic xmlns:pic="http://schemas.openxmlformats.org/drawingml/2006/picture">
                              <pic:nvPicPr>
                                <pic:cNvPr id="514" name="Grafik 514"/>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961050" y="818175"/>
                                  <a:ext cx="1257143" cy="495238"/>
                                </a:xfrm>
                                <a:prstGeom prst="rect">
                                  <a:avLst/>
                                </a:prstGeom>
                              </pic:spPr>
                            </pic:pic>
                            <wps:wsp>
                              <wps:cNvPr id="515" name="Ellipse 515"/>
                              <wps:cNvSpPr/>
                              <wps:spPr>
                                <a:xfrm>
                                  <a:off x="1476375" y="904875"/>
                                  <a:ext cx="323850" cy="3524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513" o:spid="_x0000_s1026" style="position:absolute;margin-left:351.95pt;margin-top:-7.15pt;width:98.95pt;height:38.95pt;z-index:251944448" coordorigin="9610,8181" coordsize="12571,49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">
                      <v:shape id="Grafik 514" o:spid="_x0000_s1027" type="#_x0000_t75" style="position:absolute;left:9610;top:8181;width:12571;height:4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ADCvEAAAA3AAAAA8AAABkcnMvZG93bnJldi54bWxEj0FrwkAUhO9C/8PyCt7qJqKlpK6htAS8&#10;VW3t+ZF9TdJk34bd1aT+elcQPA4z8w2zykfTiRM531hWkM4SEMSl1Q1XCr6/iqcXED4ga+wsk4J/&#10;8pCvHyYrzLQdeEenfahEhLDPUEEdQp9J6cuaDPqZ7Ymj92udwRClq6R2OES46eQ8SZ6lwYbjQo09&#10;vddUtvujUVAcU972oTnIz3Zwu5/2PB4+/pSaPo5vryACjeEevrU3WsEyXcD1TDwCcn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pADCvEAAAA3AAAAA8AAAAAAAAAAAAAAAAA&#10;nwIAAGRycy9kb3ducmV2LnhtbFBLBQYAAAAABAAEAPcAAACQAwAAAAA=&#10;">
                        <v:imagedata r:id="rId169" o:title=""/>
                        <v:path arrowok="t"/>
                      </v:shape>
                      <v:oval id="Ellipse 515" o:spid="_x0000_s1028" style="position:absolute;left:14763;top:9048;width:3239;height:3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TS/MMA&#10;AADcAAAADwAAAGRycy9kb3ducmV2LnhtbESPzWrCQBSF90LfYbiF7szE0IhER1FBaO3KWLq+ZK5J&#10;MHMnZMYk7dM7BcHl4fx8nNVmNI3oqXO1ZQWzKAZBXFhdc6ng+3yYLkA4j6yxsUwKfsnBZv0yWWGm&#10;7cAn6nNfijDCLkMFlfdtJqUrKjLoItsSB+9iO4M+yK6UusMhjJtGJnE8lwZrDoQKW9pXVFzzmwnc&#10;r917kvwku/Ta/O2PeElbbT+Vensdt0sQnkb/DD/aH1pBOkvh/0w4An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TS/MMAAADcAAAADwAAAAAAAAAAAAAAAACYAgAAZHJzL2Rv&#10;d25yZXYueG1sUEsFBgAAAAAEAAQA9QAAAIgDAAAAAA==&#10;" filled="f" strokecolor="red" strokeweight="2pt"/>
                      <w10:wrap type="square"/>
                    </v:group>
                  </w:pict>
                </mc:Fallback>
              </mc:AlternateContent>
            </w:r>
            <w:r w:rsidR="004E331A" w:rsidRPr="00497220">
              <w:rPr>
                <w:b/>
              </w:rPr>
              <w:t>Erstens:</w:t>
            </w:r>
            <w:r w:rsidR="004E331A" w:rsidRPr="00497220">
              <w:t xml:space="preserve"> Die Ziffer 1 ist kein fixer Text, sondern ein von Word automatisch berechneter Feldwert. Sie sehen das, wenn Sie die Ziffer 1 anklicken: Sie wird </w:t>
            </w:r>
            <w:r w:rsidR="00122DE4">
              <w:rPr>
                <w:noProof/>
                <w:lang w:eastAsia="de-CH"/>
              </w:rPr>
              <w:drawing>
                <wp:anchor distT="114935" distB="114935" distL="114300" distR="0" simplePos="0" relativeHeight="251811328" behindDoc="0" locked="0" layoutInCell="1" allowOverlap="1" wp14:anchorId="59F5545A" wp14:editId="33B1F9C8">
                  <wp:simplePos x="0" y="0"/>
                  <wp:positionH relativeFrom="column">
                    <wp:posOffset>3238500</wp:posOffset>
                  </wp:positionH>
                  <wp:positionV relativeFrom="line">
                    <wp:posOffset>447675</wp:posOffset>
                  </wp:positionV>
                  <wp:extent cx="2743200" cy="1755140"/>
                  <wp:effectExtent l="0" t="0" r="0" b="0"/>
                  <wp:wrapSquare wrapText="bothSides"/>
                  <wp:docPr id="1052" name="Bild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70" cstate="email">
                            <a:extLst>
                              <a:ext uri="{28A0092B-C50C-407E-A947-70E740481C1C}">
                                <a14:useLocalDpi xmlns:a14="http://schemas.microsoft.com/office/drawing/2010/main" val="0"/>
                              </a:ext>
                            </a:extLst>
                          </a:blip>
                          <a:srcRect/>
                          <a:stretch>
                            <a:fillRect/>
                          </a:stretch>
                        </pic:blipFill>
                        <pic:spPr bwMode="auto">
                          <a:xfrm>
                            <a:off x="0" y="0"/>
                            <a:ext cx="2743200" cy="1755140"/>
                          </a:xfrm>
                          <a:prstGeom prst="rect">
                            <a:avLst/>
                          </a:prstGeom>
                          <a:noFill/>
                          <a:ln>
                            <a:noFill/>
                          </a:ln>
                        </pic:spPr>
                      </pic:pic>
                    </a:graphicData>
                  </a:graphic>
                  <wp14:sizeRelH relativeFrom="page">
                    <wp14:pctWidth>0</wp14:pctWidth>
                  </wp14:sizeRelH>
                  <wp14:sizeRelV relativeFrom="page">
                    <wp14:pctHeight>0</wp14:pctHeight>
                  </wp14:sizeRelV>
                </wp:anchor>
              </w:drawing>
            </w:r>
            <w:r w:rsidR="004E331A" w:rsidRPr="00497220">
              <w:t>grau hinterlegt.</w:t>
            </w:r>
          </w:p>
          <w:p w:rsidR="004E331A" w:rsidRPr="00497220" w:rsidRDefault="004E331A" w:rsidP="004E331A">
            <w:pPr>
              <w:pStyle w:val="Eingerckt"/>
            </w:pPr>
            <w:r w:rsidRPr="00497220">
              <w:t xml:space="preserve">Noch deutlicher kommt die raffinierte Funktionalität, welche hinter dieser einfachen Ziffer steckt, zum Vorschein, wenn Sie mit der rechten Maustaste auf die Ziffer klicken und im </w:t>
            </w:r>
            <w:proofErr w:type="spellStart"/>
            <w:r w:rsidRPr="00497220">
              <w:t>Kontext</w:t>
            </w:r>
            <w:r w:rsidR="0025507B">
              <w:t>Menü</w:t>
            </w:r>
            <w:proofErr w:type="spellEnd"/>
            <w:r w:rsidRPr="00497220">
              <w:t xml:space="preserve"> </w:t>
            </w:r>
            <w:r w:rsidRPr="00497220">
              <w:rPr>
                <w:b/>
              </w:rPr>
              <w:t>Feldfunktion ein/aus</w:t>
            </w:r>
            <w:r w:rsidRPr="00497220">
              <w:t xml:space="preserve"> wählen. Dieser Automatismus sorgt nicht nur dafür, dass Ihre Abbildungen, auch wenn Sie sie später noch an einen anderen Platz verschieben, immer korrekt nummeriert sind, sondern auch dafür, dass Sie am Schluss ein automatisches Abbildungsverzeichnis erstellen könne</w:t>
            </w:r>
            <w:r w:rsidR="00E47975">
              <w:t>n</w:t>
            </w:r>
            <w:r w:rsidRPr="00497220">
              <w:t>.</w:t>
            </w:r>
          </w:p>
        </w:tc>
      </w:tr>
      <w:tr w:rsidR="0030143B" w:rsidRPr="00497220" w:rsidTr="00940602">
        <w:trPr>
          <w:cantSplit/>
          <w:trHeight w:val="1432"/>
        </w:trPr>
        <w:tc>
          <w:tcPr>
            <w:tcW w:w="9529" w:type="dxa"/>
          </w:tcPr>
          <w:p w:rsidR="0030143B" w:rsidRPr="00497220" w:rsidRDefault="00122DE4" w:rsidP="004E331A">
            <w:pPr>
              <w:pStyle w:val="Eingerckt"/>
              <w:rPr>
                <w:noProof/>
              </w:rPr>
            </w:pPr>
            <w:r>
              <w:rPr>
                <w:b/>
                <w:noProof/>
                <w:lang w:eastAsia="de-CH"/>
              </w:rPr>
              <w:lastRenderedPageBreak/>
              <w:drawing>
                <wp:anchor distT="114935" distB="114935" distL="114300" distR="0" simplePos="0" relativeHeight="251809280" behindDoc="0" locked="0" layoutInCell="1" allowOverlap="1" wp14:anchorId="4DC83583" wp14:editId="14B9C3DA">
                  <wp:simplePos x="0" y="0"/>
                  <wp:positionH relativeFrom="column">
                    <wp:align>right</wp:align>
                  </wp:positionH>
                  <wp:positionV relativeFrom="line">
                    <wp:align>top</wp:align>
                  </wp:positionV>
                  <wp:extent cx="1908175" cy="3856355"/>
                  <wp:effectExtent l="0" t="0" r="0" b="0"/>
                  <wp:wrapSquare wrapText="bothSides"/>
                  <wp:docPr id="1048" name="Bild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08175" cy="3856355"/>
                          </a:xfrm>
                          <a:prstGeom prst="rect">
                            <a:avLst/>
                          </a:prstGeom>
                          <a:noFill/>
                          <a:ln>
                            <a:noFill/>
                          </a:ln>
                        </pic:spPr>
                      </pic:pic>
                    </a:graphicData>
                  </a:graphic>
                  <wp14:sizeRelH relativeFrom="page">
                    <wp14:pctWidth>0</wp14:pctWidth>
                  </wp14:sizeRelH>
                  <wp14:sizeRelV relativeFrom="page">
                    <wp14:pctHeight>0</wp14:pctHeight>
                  </wp14:sizeRelV>
                </wp:anchor>
              </w:drawing>
            </w:r>
            <w:r w:rsidR="004E331A" w:rsidRPr="00497220">
              <w:rPr>
                <w:b/>
                <w:noProof/>
              </w:rPr>
              <w:t>Zweitens:</w:t>
            </w:r>
            <w:r w:rsidR="004E331A" w:rsidRPr="00497220">
              <w:rPr>
                <w:noProof/>
              </w:rPr>
              <w:t xml:space="preserve"> </w:t>
            </w:r>
            <w:r w:rsidR="0030143B" w:rsidRPr="00497220">
              <w:rPr>
                <w:noProof/>
              </w:rPr>
              <w:t xml:space="preserve">Der Absatz erhält im Hintergrund automatisch die Formatierung </w:t>
            </w:r>
            <w:r w:rsidR="0030143B" w:rsidRPr="00497220">
              <w:rPr>
                <w:noProof/>
                <w:bdr w:val="single" w:sz="4" w:space="0" w:color="auto"/>
              </w:rPr>
              <w:t>Beschriftung</w:t>
            </w:r>
            <w:r w:rsidR="0030143B" w:rsidRPr="00497220">
              <w:rPr>
                <w:noProof/>
              </w:rPr>
              <w:t xml:space="preserve">. Sie können das im (vielleicht noch vom vorherigen Arbeitsschritt geöffneten) Fenster </w:t>
            </w:r>
            <w:r w:rsidR="0030143B" w:rsidRPr="00497220">
              <w:rPr>
                <w:rStyle w:val="Fenstertitel"/>
              </w:rPr>
              <w:t>Formatvorlagen</w:t>
            </w:r>
            <w:r w:rsidR="0030143B" w:rsidRPr="00497220">
              <w:rPr>
                <w:noProof/>
              </w:rPr>
              <w:t xml:space="preserve"> erkennen: Die Formatvorlage </w:t>
            </w:r>
            <w:r w:rsidR="0030143B" w:rsidRPr="00497220">
              <w:rPr>
                <w:rStyle w:val="SchaltflcheZchn"/>
              </w:rPr>
              <w:t>Beschriftung</w:t>
            </w:r>
            <w:r w:rsidR="0030143B" w:rsidRPr="00497220">
              <w:rPr>
                <w:noProof/>
              </w:rPr>
              <w:t xml:space="preserve"> ist eingerahmt.</w:t>
            </w:r>
          </w:p>
          <w:p w:rsidR="004E331A" w:rsidRPr="00497220" w:rsidRDefault="004E331A" w:rsidP="004E331A">
            <w:pPr>
              <w:pStyle w:val="Eingerckt"/>
              <w:rPr>
                <w:noProof/>
              </w:rPr>
            </w:pPr>
            <w:r w:rsidRPr="00497220">
              <w:rPr>
                <w:noProof/>
              </w:rPr>
              <w:t>Wenn Ihnen die Beschriftungen nicht gefallen, können Sie also einfach die Formatvorlage "Beschriftung" entsprechend anpassen.</w:t>
            </w:r>
          </w:p>
        </w:tc>
      </w:tr>
      <w:tr w:rsidR="00A35A8A" w:rsidRPr="00497220" w:rsidTr="00940602">
        <w:trPr>
          <w:cantSplit/>
        </w:trPr>
        <w:tc>
          <w:tcPr>
            <w:tcW w:w="9529" w:type="dxa"/>
          </w:tcPr>
          <w:p w:rsidR="00A35A8A" w:rsidRPr="00497220" w:rsidRDefault="00617CE8" w:rsidP="00940602">
            <w:pPr>
              <w:pStyle w:val="NummerierteListe"/>
            </w:pPr>
            <w:r>
              <w:rPr>
                <w:noProof/>
                <w:lang w:eastAsia="de-CH"/>
              </w:rPr>
              <mc:AlternateContent>
                <mc:Choice Requires="wpg">
                  <w:drawing>
                    <wp:anchor distT="0" distB="0" distL="114300" distR="114300" simplePos="0" relativeHeight="251946496" behindDoc="0" locked="0" layoutInCell="1" allowOverlap="1" wp14:anchorId="359B2CD5" wp14:editId="1D13A86B">
                      <wp:simplePos x="0" y="0"/>
                      <wp:positionH relativeFrom="column">
                        <wp:posOffset>3717925</wp:posOffset>
                      </wp:positionH>
                      <wp:positionV relativeFrom="paragraph">
                        <wp:posOffset>142240</wp:posOffset>
                      </wp:positionV>
                      <wp:extent cx="2113915" cy="780415"/>
                      <wp:effectExtent l="0" t="0" r="635" b="19685"/>
                      <wp:wrapSquare wrapText="bothSides"/>
                      <wp:docPr id="516" name="Gruppieren 516"/>
                      <wp:cNvGraphicFramePr/>
                      <a:graphic xmlns:a="http://schemas.openxmlformats.org/drawingml/2006/main">
                        <a:graphicData uri="http://schemas.microsoft.com/office/word/2010/wordprocessingGroup">
                          <wpg:wgp>
                            <wpg:cNvGrpSpPr/>
                            <wpg:grpSpPr>
                              <a:xfrm>
                                <a:off x="0" y="0"/>
                                <a:ext cx="2113915" cy="780415"/>
                                <a:chOff x="180000" y="180000"/>
                                <a:chExt cx="2114286" cy="780952"/>
                              </a:xfrm>
                            </wpg:grpSpPr>
                            <pic:pic xmlns:pic="http://schemas.openxmlformats.org/drawingml/2006/picture">
                              <pic:nvPicPr>
                                <pic:cNvPr id="517" name="Grafik 517"/>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180000" y="180000"/>
                                  <a:ext cx="2114286" cy="780952"/>
                                </a:xfrm>
                                <a:prstGeom prst="rect">
                                  <a:avLst/>
                                </a:prstGeom>
                              </pic:spPr>
                            </pic:pic>
                            <wps:wsp>
                              <wps:cNvPr id="518" name="Ellipse 518"/>
                              <wps:cNvSpPr/>
                              <wps:spPr>
                                <a:xfrm>
                                  <a:off x="790575" y="533400"/>
                                  <a:ext cx="361950" cy="42755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516" o:spid="_x0000_s1026" style="position:absolute;margin-left:292.75pt;margin-top:11.2pt;width:166.45pt;height:61.45pt;z-index:251946496" coordorigin="1800,1800" coordsize="21142,78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">
                      <v:shape id="Grafik 517" o:spid="_x0000_s1027" type="#_x0000_t75" style="position:absolute;left:1800;top:1800;width:21142;height:78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BIobFAAAA3AAAAA8AAABkcnMvZG93bnJldi54bWxEj81qwzAQhO+FvoPYQi6lkRNIW5zIxhhK&#10;c8khPz34tlgbW9RaGUtNlLePCoUeh5n5htmU0Q7iQpM3jhUs5hkI4tZpw52C0/Hj5R2ED8gaB8ek&#10;4EYeyuLxYYO5dlfe0+UQOpEg7HNU0Icw5lL6tieLfu5G4uSd3WQxJDl1Uk94TXA7yGWWvUqLhtNC&#10;jyPVPbXfhx+roGt20lDV1Obrc1vvmyqyfY5KzZ5itQYRKIb/8F97qxWsFm/weyYdAVn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QSKGxQAAANwAAAAPAAAAAAAAAAAAAAAA&#10;AJ8CAABkcnMvZG93bnJldi54bWxQSwUGAAAAAAQABAD3AAAAkQMAAAAA&#10;">
                        <v:imagedata r:id="rId173" o:title=""/>
                        <v:path arrowok="t"/>
                      </v:shape>
                      <v:oval id="Ellipse 518" o:spid="_x0000_s1028" style="position:absolute;left:7905;top:5334;width:3620;height:42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V9YsEA&#10;AADcAAAADwAAAGRycy9kb3ducmV2LnhtbERPS2vCQBC+C/0Pywi96cbQiKSuQYVCbU8+6HnIjklI&#10;djZktxr76zuHQo8f33tdjK5TNxpC49nAYp6AIi69bbgycDm/zVagQkS22HkmAw8KUGyeJmvMrb/z&#10;kW6nWCkJ4ZCjgTrGPtc6lDU5DHPfEwt39YPDKHCotB3wLuGu02mSLLXDhqWhxp72NZXt6dtJ7+fu&#10;JU2/0l3Wdj/7D7xmvfUHY56n4/YVVKQx/ov/3O/WQLaQtXJGjoD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WLBAAAA3AAAAA8AAAAAAAAAAAAAAAAAmAIAAGRycy9kb3du&#10;cmV2LnhtbFBLBQYAAAAABAAEAPUAAACGAwAAAAA=&#10;" filled="f" strokecolor="red" strokeweight="2pt"/>
                      <w10:wrap type="square"/>
                    </v:group>
                  </w:pict>
                </mc:Fallback>
              </mc:AlternateContent>
            </w:r>
            <w:r w:rsidR="00A35A8A" w:rsidRPr="00497220">
              <w:t>Su</w:t>
            </w:r>
            <w:r w:rsidR="00943CF6" w:rsidRPr="00497220">
              <w:t>chen Sie die nächsten Abbildungen</w:t>
            </w:r>
            <w:r w:rsidR="00A35A8A" w:rsidRPr="00497220">
              <w:t xml:space="preserve"> und </w:t>
            </w:r>
            <w:r w:rsidR="00943CF6" w:rsidRPr="00497220">
              <w:t>fügen Sie weitere Beschriftungen ein</w:t>
            </w:r>
            <w:r w:rsidR="00A35A8A" w:rsidRPr="00497220">
              <w:t>.</w:t>
            </w:r>
          </w:p>
          <w:p w:rsidR="00A35A8A" w:rsidRPr="00497220" w:rsidRDefault="00A35A8A" w:rsidP="00940602">
            <w:pPr>
              <w:pStyle w:val="Eingerckt"/>
              <w:rPr>
                <w:noProof/>
              </w:rPr>
            </w:pPr>
            <w:r w:rsidRPr="00497220">
              <w:rPr>
                <w:noProof/>
              </w:rPr>
              <w:t xml:space="preserve">Sie werden feststellen, dass nicht nur das Absatzformat </w:t>
            </w:r>
            <w:r w:rsidRPr="00497220">
              <w:rPr>
                <w:noProof/>
                <w:bdr w:val="single" w:sz="4" w:space="0" w:color="auto"/>
              </w:rPr>
              <w:t xml:space="preserve">Beschriftung </w:t>
            </w:r>
            <w:r w:rsidRPr="00497220">
              <w:rPr>
                <w:noProof/>
                <w:bdr w:val="single" w:sz="4" w:space="0" w:color="auto"/>
              </w:rPr>
              <w:sym w:font="Wingdings 3" w:char="F082"/>
            </w:r>
            <w:r w:rsidRPr="00497220">
              <w:rPr>
                <w:noProof/>
              </w:rPr>
              <w:t xml:space="preserve"> automatisch zugewiesen wird, sondern auch die Abbildungs</w:t>
            </w:r>
            <w:r w:rsidR="00F80008">
              <w:rPr>
                <w:noProof/>
              </w:rPr>
              <w:t>n</w:t>
            </w:r>
            <w:r w:rsidRPr="00497220">
              <w:rPr>
                <w:noProof/>
              </w:rPr>
              <w:t>ummer automatisch hochgezählt wird.</w:t>
            </w:r>
          </w:p>
          <w:p w:rsidR="00A35A8A" w:rsidRPr="00497220" w:rsidRDefault="00A35A8A" w:rsidP="00940602">
            <w:pPr>
              <w:pStyle w:val="Eingerckt"/>
              <w:rPr>
                <w:i/>
                <w:noProof/>
              </w:rPr>
            </w:pPr>
            <w:r w:rsidRPr="00497220">
              <w:rPr>
                <w:b/>
                <w:i/>
                <w:noProof/>
              </w:rPr>
              <w:t>Hinweis</w:t>
            </w:r>
            <w:r w:rsidRPr="00497220">
              <w:rPr>
                <w:i/>
                <w:noProof/>
              </w:rPr>
              <w:t>: Wenn Sie Abbildungen nachträglich verschieben, werden die so erstellten Abbildungs-Nummern ebenso automatisch korrekt angepasst wie die Überschriften-Nummerierung!</w:t>
            </w:r>
          </w:p>
        </w:tc>
      </w:tr>
    </w:tbl>
    <w:p w:rsidR="00A35A8A" w:rsidRPr="00A52C6A" w:rsidRDefault="00A35A8A" w:rsidP="0006365B">
      <w:pPr>
        <w:pStyle w:val="berschrift3"/>
      </w:pPr>
      <w:bookmarkStart w:id="90" w:name="_Toc86742230"/>
      <w:bookmarkStart w:id="91" w:name="_Toc298487819"/>
      <w:r w:rsidRPr="00A52C6A">
        <w:t>Abbildungsverzeichnis einfügen</w:t>
      </w:r>
      <w:bookmarkEnd w:id="90"/>
      <w:bookmarkEnd w:id="91"/>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A35A8A" w:rsidRPr="00497220" w:rsidTr="00940602">
        <w:trPr>
          <w:cantSplit/>
        </w:trPr>
        <w:tc>
          <w:tcPr>
            <w:tcW w:w="9529" w:type="dxa"/>
          </w:tcPr>
          <w:p w:rsidR="00A35A8A" w:rsidRPr="00497220" w:rsidRDefault="00122DE4" w:rsidP="00F80008">
            <w:pPr>
              <w:pStyle w:val="NummerierteListe"/>
            </w:pPr>
            <w:r>
              <w:rPr>
                <w:noProof/>
                <w:lang w:eastAsia="de-CH"/>
              </w:rPr>
              <w:drawing>
                <wp:anchor distT="0" distB="114935" distL="114300" distR="0" simplePos="0" relativeHeight="251501056" behindDoc="0" locked="0" layoutInCell="1" allowOverlap="0" wp14:anchorId="1630DDD3" wp14:editId="6BBAB008">
                  <wp:simplePos x="0" y="0"/>
                  <wp:positionH relativeFrom="column">
                    <wp:align>right</wp:align>
                  </wp:positionH>
                  <wp:positionV relativeFrom="line">
                    <wp:align>top</wp:align>
                  </wp:positionV>
                  <wp:extent cx="2896235" cy="2170430"/>
                  <wp:effectExtent l="0" t="0" r="0" b="1270"/>
                  <wp:wrapSquare wrapText="left"/>
                  <wp:docPr id="375" name="Bild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74" cstate="email">
                            <a:extLst>
                              <a:ext uri="{28A0092B-C50C-407E-A947-70E740481C1C}">
                                <a14:useLocalDpi xmlns:a14="http://schemas.microsoft.com/office/drawing/2010/main" val="0"/>
                              </a:ext>
                            </a:extLst>
                          </a:blip>
                          <a:srcRect/>
                          <a:stretch>
                            <a:fillRect/>
                          </a:stretch>
                        </pic:blipFill>
                        <pic:spPr bwMode="auto">
                          <a:xfrm>
                            <a:off x="0" y="0"/>
                            <a:ext cx="2896235" cy="217043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Fügen Sie am Ende des Dokuments einen Absatz </w:t>
            </w:r>
            <w:r w:rsidR="00E76DF4" w:rsidRPr="00497220">
              <w:t>"</w:t>
            </w:r>
            <w:r w:rsidR="00A35A8A" w:rsidRPr="00497220">
              <w:t>Abbildungs</w:t>
            </w:r>
            <w:r w:rsidR="00F80008">
              <w:t>-V</w:t>
            </w:r>
            <w:r w:rsidR="00A35A8A" w:rsidRPr="00497220">
              <w:t>erzeichnis</w:t>
            </w:r>
            <w:r w:rsidR="00E76DF4" w:rsidRPr="00497220">
              <w:t>"</w:t>
            </w:r>
            <w:r w:rsidR="00A35A8A" w:rsidRPr="00497220">
              <w:t xml:space="preserve"> mit der Formatierung </w:t>
            </w:r>
            <w:proofErr w:type="spellStart"/>
            <w:r w:rsidR="00A35A8A" w:rsidRPr="00497220">
              <w:rPr>
                <w:bdr w:val="single" w:sz="4" w:space="0" w:color="auto"/>
              </w:rPr>
              <w:t>ÜSoG</w:t>
            </w:r>
            <w:proofErr w:type="spellEnd"/>
            <w:r w:rsidR="00A35A8A" w:rsidRPr="00497220">
              <w:rPr>
                <w:bdr w:val="single" w:sz="4" w:space="0" w:color="auto"/>
              </w:rPr>
              <w:t xml:space="preserve"> </w:t>
            </w:r>
            <w:r w:rsidR="00A35A8A" w:rsidRPr="00497220">
              <w:rPr>
                <w:bdr w:val="single" w:sz="4" w:space="0" w:color="auto"/>
              </w:rPr>
              <w:sym w:font="Wingdings 3" w:char="F082"/>
            </w:r>
            <w:r w:rsidR="00A35A8A" w:rsidRPr="00497220">
              <w:t xml:space="preserve"> (damit die Überschrift nicht im Inhaltsverzeichnis auftaucht) und ein paar leere Standard-Absätze ein.</w:t>
            </w:r>
          </w:p>
        </w:tc>
      </w:tr>
      <w:tr w:rsidR="00A35A8A" w:rsidRPr="00497220" w:rsidTr="00940602">
        <w:trPr>
          <w:cantSplit/>
        </w:trPr>
        <w:tc>
          <w:tcPr>
            <w:tcW w:w="9529" w:type="dxa"/>
          </w:tcPr>
          <w:p w:rsidR="00A35A8A" w:rsidRPr="00497220" w:rsidRDefault="00122DE4" w:rsidP="00940602">
            <w:pPr>
              <w:pStyle w:val="NummerierteListe"/>
            </w:pPr>
            <w:r>
              <w:rPr>
                <w:noProof/>
                <w:lang w:eastAsia="de-CH"/>
              </w:rPr>
              <w:lastRenderedPageBreak/>
              <w:drawing>
                <wp:anchor distT="114935" distB="114935" distL="114300" distR="0" simplePos="0" relativeHeight="251582976" behindDoc="0" locked="0" layoutInCell="1" allowOverlap="1" wp14:anchorId="74000E93" wp14:editId="413C1E5B">
                  <wp:simplePos x="0" y="0"/>
                  <wp:positionH relativeFrom="column">
                    <wp:align>right</wp:align>
                  </wp:positionH>
                  <wp:positionV relativeFrom="line">
                    <wp:align>top</wp:align>
                  </wp:positionV>
                  <wp:extent cx="2743200" cy="2336800"/>
                  <wp:effectExtent l="0" t="0" r="0" b="6350"/>
                  <wp:wrapSquare wrapText="bothSides"/>
                  <wp:docPr id="609" name="Bild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175" cstate="email">
                            <a:extLst>
                              <a:ext uri="{28A0092B-C50C-407E-A947-70E740481C1C}">
                                <a14:useLocalDpi xmlns:a14="http://schemas.microsoft.com/office/drawing/2010/main" val="0"/>
                              </a:ext>
                            </a:extLst>
                          </a:blip>
                          <a:srcRect/>
                          <a:stretch>
                            <a:fillRect/>
                          </a:stretch>
                        </pic:blipFill>
                        <pic:spPr bwMode="auto">
                          <a:xfrm>
                            <a:off x="0" y="0"/>
                            <a:ext cx="2743200" cy="233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Positionieren Sie den Cursor auf dem ersten leeren Absatz nach </w:t>
            </w:r>
            <w:r w:rsidR="00E76DF4" w:rsidRPr="00497220">
              <w:t>"</w:t>
            </w:r>
            <w:r w:rsidR="00A35A8A" w:rsidRPr="00497220">
              <w:t>Abbildungs-Verzeichnis</w:t>
            </w:r>
            <w:r w:rsidR="00E76DF4" w:rsidRPr="00497220">
              <w:t>"</w:t>
            </w:r>
            <w:r w:rsidR="00A35A8A" w:rsidRPr="00497220">
              <w:t xml:space="preserve"> und öffnen Sie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Verweise – Beschriftungen – Abbildungsverzeichnis einfügen </w:t>
            </w:r>
            <w:r w:rsidR="00A35A8A" w:rsidRPr="00497220">
              <w:t xml:space="preserve"> das Fenster Index und Verzeichnisse.</w:t>
            </w:r>
          </w:p>
          <w:p w:rsidR="00A35A8A" w:rsidRPr="00497220" w:rsidRDefault="00A35A8A" w:rsidP="00940602">
            <w:pPr>
              <w:pStyle w:val="Eingerckt"/>
              <w:rPr>
                <w:noProof/>
              </w:rPr>
            </w:pPr>
            <w:r w:rsidRPr="00497220">
              <w:rPr>
                <w:noProof/>
              </w:rPr>
              <w:t xml:space="preserve">Wählen Sie auf der Registerkarte </w:t>
            </w:r>
            <w:r w:rsidR="00E76DF4" w:rsidRPr="00497220">
              <w:rPr>
                <w:noProof/>
              </w:rPr>
              <w:t>"</w:t>
            </w:r>
            <w:r w:rsidRPr="00497220">
              <w:rPr>
                <w:noProof/>
              </w:rPr>
              <w:t>Abbildungsverzeichnis</w:t>
            </w:r>
            <w:r w:rsidR="00E76DF4" w:rsidRPr="00497220">
              <w:rPr>
                <w:noProof/>
              </w:rPr>
              <w:t>"</w:t>
            </w:r>
            <w:r w:rsidRPr="00497220">
              <w:rPr>
                <w:noProof/>
              </w:rPr>
              <w:t xml:space="preserve"> nebenstehende Einstellungen.</w:t>
            </w:r>
          </w:p>
        </w:tc>
      </w:tr>
      <w:tr w:rsidR="00A35A8A" w:rsidRPr="00497220" w:rsidTr="00940602">
        <w:trPr>
          <w:cantSplit/>
        </w:trPr>
        <w:tc>
          <w:tcPr>
            <w:tcW w:w="9529" w:type="dxa"/>
          </w:tcPr>
          <w:p w:rsidR="00A35A8A" w:rsidRPr="00497220" w:rsidRDefault="00A35A8A" w:rsidP="00940602">
            <w:pPr>
              <w:pStyle w:val="NummerierteListe"/>
            </w:pPr>
            <w:r w:rsidRPr="00497220">
              <w:t>Ein Klick auf OK fügt an der aktuellen Cursorposition Ihr Abbildungsverzeichnis ein.</w:t>
            </w:r>
          </w:p>
          <w:p w:rsidR="00A35A8A" w:rsidRPr="00497220" w:rsidRDefault="008F6A10" w:rsidP="00A115C7">
            <w:pPr>
              <w:pStyle w:val="Eingerckt"/>
              <w:rPr>
                <w:noProof/>
              </w:rPr>
            </w:pPr>
            <w:r>
              <w:rPr>
                <w:noProof/>
                <w:lang w:eastAsia="de-CH"/>
              </w:rPr>
              <w:drawing>
                <wp:anchor distT="0" distB="0" distL="114300" distR="114300" simplePos="0" relativeHeight="251947520" behindDoc="0" locked="0" layoutInCell="1" allowOverlap="1" wp14:anchorId="3A6553C3" wp14:editId="5C4B3D59">
                  <wp:simplePos x="0" y="0"/>
                  <wp:positionH relativeFrom="column">
                    <wp:posOffset>2279650</wp:posOffset>
                  </wp:positionH>
                  <wp:positionV relativeFrom="paragraph">
                    <wp:posOffset>-100965</wp:posOffset>
                  </wp:positionV>
                  <wp:extent cx="3705225" cy="1381125"/>
                  <wp:effectExtent l="0" t="0" r="9525" b="9525"/>
                  <wp:wrapSquare wrapText="bothSides"/>
                  <wp:docPr id="520" name="Grafik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extLst>
                              <a:ext uri="{28A0092B-C50C-407E-A947-70E740481C1C}">
                                <a14:useLocalDpi xmlns:a14="http://schemas.microsoft.com/office/drawing/2010/main" val="0"/>
                              </a:ext>
                            </a:extLst>
                          </a:blip>
                          <a:stretch>
                            <a:fillRect/>
                          </a:stretch>
                        </pic:blipFill>
                        <pic:spPr>
                          <a:xfrm>
                            <a:off x="0" y="0"/>
                            <a:ext cx="3705225" cy="1381125"/>
                          </a:xfrm>
                          <a:prstGeom prst="rect">
                            <a:avLst/>
                          </a:prstGeom>
                        </pic:spPr>
                      </pic:pic>
                    </a:graphicData>
                  </a:graphic>
                  <wp14:sizeRelH relativeFrom="page">
                    <wp14:pctWidth>0</wp14:pctWidth>
                  </wp14:sizeRelH>
                  <wp14:sizeRelV relativeFrom="page">
                    <wp14:pctHeight>0</wp14:pctHeight>
                  </wp14:sizeRelV>
                </wp:anchor>
              </w:drawing>
            </w:r>
            <w:r w:rsidR="00A35A8A" w:rsidRPr="00497220">
              <w:rPr>
                <w:noProof/>
              </w:rPr>
              <w:t>Sein Aussehen kann z.B. mit einem hängenden Einzug durchaus noch verbessert werden.</w:t>
            </w:r>
          </w:p>
        </w:tc>
      </w:tr>
      <w:tr w:rsidR="00A35A8A" w:rsidRPr="00497220" w:rsidTr="00940602">
        <w:trPr>
          <w:cantSplit/>
        </w:trPr>
        <w:tc>
          <w:tcPr>
            <w:tcW w:w="9529" w:type="dxa"/>
          </w:tcPr>
          <w:p w:rsidR="00A35A8A" w:rsidRPr="00497220" w:rsidRDefault="00122DE4" w:rsidP="00940602">
            <w:pPr>
              <w:pStyle w:val="NummerierteListe"/>
            </w:pPr>
            <w:r>
              <w:rPr>
                <w:noProof/>
                <w:lang w:eastAsia="de-CH"/>
              </w:rPr>
              <w:drawing>
                <wp:anchor distT="114935" distB="114935" distL="114300" distR="0" simplePos="0" relativeHeight="251585024" behindDoc="0" locked="0" layoutInCell="1" allowOverlap="1" wp14:anchorId="4D7D738C" wp14:editId="60C69122">
                  <wp:simplePos x="0" y="0"/>
                  <wp:positionH relativeFrom="column">
                    <wp:align>right</wp:align>
                  </wp:positionH>
                  <wp:positionV relativeFrom="line">
                    <wp:align>top</wp:align>
                  </wp:positionV>
                  <wp:extent cx="2743200" cy="1733550"/>
                  <wp:effectExtent l="0" t="0" r="0" b="0"/>
                  <wp:wrapSquare wrapText="bothSides"/>
                  <wp:docPr id="611" name="Bild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177" cstate="email">
                            <a:extLst>
                              <a:ext uri="{28A0092B-C50C-407E-A947-70E740481C1C}">
                                <a14:useLocalDpi xmlns:a14="http://schemas.microsoft.com/office/drawing/2010/main" val="0"/>
                              </a:ext>
                            </a:extLst>
                          </a:blip>
                          <a:srcRect/>
                          <a:stretch>
                            <a:fillRect/>
                          </a:stretch>
                        </pic:blipFill>
                        <pic:spPr bwMode="auto">
                          <a:xfrm>
                            <a:off x="0" y="0"/>
                            <a:ext cx="274320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Auf dieselbe Art und Weise können Sie auch die Tabellen beschriften und in einem Tabellen-Verzeichnis zusammenfassen.</w:t>
            </w:r>
          </w:p>
          <w:p w:rsidR="007D2E70" w:rsidRPr="00497220" w:rsidRDefault="00A35A8A" w:rsidP="007F47FF">
            <w:pPr>
              <w:pStyle w:val="Eingerckt"/>
              <w:rPr>
                <w:noProof/>
              </w:rPr>
            </w:pPr>
            <w:r w:rsidRPr="00497220">
              <w:rPr>
                <w:noProof/>
              </w:rPr>
              <w:t>U</w:t>
            </w:r>
            <w:r w:rsidR="00187ED8" w:rsidRPr="00497220">
              <w:rPr>
                <w:noProof/>
              </w:rPr>
              <w:t>m Tabellen</w:t>
            </w:r>
            <w:r w:rsidR="00F80008">
              <w:rPr>
                <w:noProof/>
              </w:rPr>
              <w:t>-B</w:t>
            </w:r>
            <w:r w:rsidR="00187ED8" w:rsidRPr="00497220">
              <w:rPr>
                <w:noProof/>
              </w:rPr>
              <w:t xml:space="preserve">eschriftungen bzw. </w:t>
            </w:r>
            <w:r w:rsidR="00187ED8" w:rsidRPr="00497220">
              <w:rPr>
                <w:noProof/>
              </w:rPr>
              <w:noBreakHyphen/>
            </w:r>
            <w:r w:rsidRPr="00497220">
              <w:rPr>
                <w:noProof/>
              </w:rPr>
              <w:t>Verzeichnis und Abbildun</w:t>
            </w:r>
            <w:r w:rsidR="00F80008">
              <w:rPr>
                <w:noProof/>
              </w:rPr>
              <w:t>g</w:t>
            </w:r>
            <w:r w:rsidRPr="00497220">
              <w:rPr>
                <w:noProof/>
              </w:rPr>
              <w:t>s</w:t>
            </w:r>
            <w:r w:rsidR="00F80008">
              <w:rPr>
                <w:noProof/>
              </w:rPr>
              <w:t>-B</w:t>
            </w:r>
            <w:r w:rsidRPr="00497220">
              <w:rPr>
                <w:noProof/>
              </w:rPr>
              <w:t xml:space="preserve">eschriftungen bzw. </w:t>
            </w:r>
            <w:r w:rsidR="003704F0" w:rsidRPr="00497220">
              <w:rPr>
                <w:noProof/>
              </w:rPr>
              <w:noBreakHyphen/>
            </w:r>
            <w:r w:rsidRPr="00497220">
              <w:rPr>
                <w:noProof/>
              </w:rPr>
              <w:t>V</w:t>
            </w:r>
            <w:r w:rsidR="00187ED8" w:rsidRPr="00497220">
              <w:rPr>
                <w:noProof/>
              </w:rPr>
              <w:t>erzeichnis auseinanderzuhalten, w</w:t>
            </w:r>
            <w:r w:rsidRPr="00497220">
              <w:rPr>
                <w:noProof/>
              </w:rPr>
              <w:t xml:space="preserve">ählen Sie in den beiden Fenster </w:t>
            </w:r>
            <w:r w:rsidRPr="00497220">
              <w:rPr>
                <w:rStyle w:val="Fenstertitel"/>
              </w:rPr>
              <w:t>Beschriftung</w:t>
            </w:r>
            <w:r w:rsidRPr="00497220">
              <w:rPr>
                <w:noProof/>
              </w:rPr>
              <w:t xml:space="preserve"> und </w:t>
            </w:r>
            <w:r w:rsidR="003F2709" w:rsidRPr="00497220">
              <w:rPr>
                <w:rStyle w:val="Fenstertitel"/>
              </w:rPr>
              <w:t>Abbildungsverzeichnis</w:t>
            </w:r>
            <w:r w:rsidRPr="00497220">
              <w:t xml:space="preserve"> </w:t>
            </w:r>
            <w:r w:rsidRPr="00497220">
              <w:rPr>
                <w:noProof/>
              </w:rPr>
              <w:t xml:space="preserve">jeweils </w:t>
            </w:r>
            <w:r w:rsidR="00F80008" w:rsidRPr="00497220">
              <w:rPr>
                <w:noProof/>
              </w:rPr>
              <w:t xml:space="preserve">einfach </w:t>
            </w:r>
            <w:r w:rsidRPr="00497220">
              <w:rPr>
                <w:noProof/>
              </w:rPr>
              <w:t xml:space="preserve">die </w:t>
            </w:r>
            <w:r w:rsidR="007F47FF">
              <w:rPr>
                <w:noProof/>
              </w:rPr>
              <w:t>Combo</w:t>
            </w:r>
            <w:r w:rsidRPr="00497220">
              <w:rPr>
                <w:noProof/>
              </w:rPr>
              <w:t>box-Einstellung</w:t>
            </w:r>
            <w:r w:rsidR="003704F0">
              <w:rPr>
                <w:noProof/>
              </w:rPr>
              <w:br/>
            </w:r>
            <w:r w:rsidRPr="00497220">
              <w:rPr>
                <w:noProof/>
              </w:rPr>
              <w:t xml:space="preserve"> </w:t>
            </w:r>
            <w:r w:rsidRPr="00497220">
              <w:rPr>
                <w:noProof/>
                <w:bdr w:val="single" w:sz="4" w:space="0" w:color="auto"/>
              </w:rPr>
              <w:t xml:space="preserve">Tabelle </w:t>
            </w:r>
            <w:r w:rsidRPr="00497220">
              <w:rPr>
                <w:noProof/>
                <w:bdr w:val="single" w:sz="4" w:space="0" w:color="auto"/>
              </w:rPr>
              <w:sym w:font="Wingdings 3" w:char="F082"/>
            </w:r>
            <w:r w:rsidRPr="00497220">
              <w:rPr>
                <w:noProof/>
              </w:rPr>
              <w:t xml:space="preserve"> st</w:t>
            </w:r>
            <w:r w:rsidR="003704F0" w:rsidRPr="00497220">
              <w:rPr>
                <w:noProof/>
              </w:rPr>
              <w:t>a</w:t>
            </w:r>
            <w:r w:rsidRPr="00497220">
              <w:rPr>
                <w:noProof/>
              </w:rPr>
              <w:t xml:space="preserve">tt </w:t>
            </w:r>
            <w:r w:rsidRPr="00497220">
              <w:rPr>
                <w:noProof/>
                <w:bdr w:val="single" w:sz="4" w:space="0" w:color="auto"/>
              </w:rPr>
              <w:t xml:space="preserve">Abbildung </w:t>
            </w:r>
            <w:r w:rsidRPr="00497220">
              <w:rPr>
                <w:noProof/>
                <w:bdr w:val="single" w:sz="4" w:space="0" w:color="auto"/>
              </w:rPr>
              <w:sym w:font="Wingdings 3" w:char="F082"/>
            </w:r>
            <w:r w:rsidR="00122DE4" w:rsidRPr="008F6A10">
              <w:rPr>
                <w:noProof/>
                <w:color w:val="FF0000"/>
                <w:lang w:eastAsia="de-CH"/>
              </w:rPr>
              <w:drawing>
                <wp:anchor distT="114935" distB="114935" distL="114300" distR="0" simplePos="0" relativeHeight="251584000" behindDoc="0" locked="0" layoutInCell="1" allowOverlap="1" wp14:anchorId="3CBAA5EF" wp14:editId="5F7CA0D5">
                  <wp:simplePos x="0" y="0"/>
                  <wp:positionH relativeFrom="column">
                    <wp:align>right</wp:align>
                  </wp:positionH>
                  <wp:positionV relativeFrom="line">
                    <wp:align>top</wp:align>
                  </wp:positionV>
                  <wp:extent cx="2743200" cy="2336800"/>
                  <wp:effectExtent l="0" t="0" r="0" b="6350"/>
                  <wp:wrapSquare wrapText="bothSides"/>
                  <wp:docPr id="610" name="Bild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78" cstate="email">
                            <a:extLst>
                              <a:ext uri="{28A0092B-C50C-407E-A947-70E740481C1C}">
                                <a14:useLocalDpi xmlns:a14="http://schemas.microsoft.com/office/drawing/2010/main" val="0"/>
                              </a:ext>
                            </a:extLst>
                          </a:blip>
                          <a:srcRect/>
                          <a:stretch>
                            <a:fillRect/>
                          </a:stretch>
                        </pic:blipFill>
                        <pic:spPr bwMode="auto">
                          <a:xfrm>
                            <a:off x="0" y="0"/>
                            <a:ext cx="2743200" cy="233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3704F0">
              <w:rPr>
                <w:noProof/>
                <w:bdr w:val="single" w:sz="4" w:space="0" w:color="auto"/>
              </w:rPr>
              <w:t xml:space="preserve"> </w:t>
            </w:r>
            <w:r w:rsidR="003704F0">
              <w:rPr>
                <w:noProof/>
              </w:rPr>
              <w:t>.</w:t>
            </w:r>
          </w:p>
        </w:tc>
      </w:tr>
    </w:tbl>
    <w:p w:rsidR="00256CEE" w:rsidRDefault="00256CEE" w:rsidP="006E673D">
      <w:pPr>
        <w:pStyle w:val="berschrift2"/>
      </w:pPr>
      <w:bookmarkStart w:id="92" w:name="_Toc298487820"/>
      <w:bookmarkStart w:id="93" w:name="_Toc86742231"/>
      <w:r w:rsidRPr="00A52C6A">
        <w:lastRenderedPageBreak/>
        <w:t>Querverweise</w:t>
      </w:r>
      <w:bookmarkEnd w:id="92"/>
    </w:p>
    <w:p w:rsidR="009F7C04" w:rsidRPr="000B026F" w:rsidRDefault="00D23DA5" w:rsidP="009F7C04">
      <w:r w:rsidRPr="000B026F">
        <w:t>In Ihren Arbeiten</w:t>
      </w:r>
      <w:r w:rsidR="000B026F" w:rsidRPr="000B026F">
        <w:t xml:space="preserve"> werden Sie oftmals im Text auf Bilder, Tabellen oder andere Kapitel verweisen (z.B. Abbildung 15 zeigt das Wachstum…). In diesem Kapitel wird Ihnen gezeigt</w:t>
      </w:r>
      <w:r w:rsidR="007F47FF">
        <w:t>,</w:t>
      </w:r>
      <w:r w:rsidR="000B026F" w:rsidRPr="000B026F">
        <w:t xml:space="preserve"> wieso statische Querverweise ungeeignet sind und wie Sie dynamische Querverweise erstellen.</w:t>
      </w:r>
    </w:p>
    <w:tbl>
      <w:tblPr>
        <w:tblW w:w="9510" w:type="dxa"/>
        <w:tblBorders>
          <w:bottom w:val="double" w:sz="4" w:space="0" w:color="auto"/>
        </w:tblBorders>
        <w:tblCellMar>
          <w:top w:w="108" w:type="dxa"/>
          <w:bottom w:w="340" w:type="dxa"/>
          <w:right w:w="0" w:type="dxa"/>
        </w:tblCellMar>
        <w:tblLook w:val="01E0" w:firstRow="1" w:lastRow="1" w:firstColumn="1" w:lastColumn="1" w:noHBand="0" w:noVBand="0"/>
      </w:tblPr>
      <w:tblGrid>
        <w:gridCol w:w="2448"/>
        <w:gridCol w:w="7062"/>
      </w:tblGrid>
      <w:tr w:rsidR="00466C57" w:rsidRPr="00497220" w:rsidTr="0020077D">
        <w:trPr>
          <w:cantSplit/>
        </w:trPr>
        <w:tc>
          <w:tcPr>
            <w:tcW w:w="2448" w:type="dxa"/>
            <w:tcBorders>
              <w:bottom w:val="double" w:sz="4" w:space="0" w:color="auto"/>
            </w:tcBorders>
          </w:tcPr>
          <w:p w:rsidR="00466C57" w:rsidRPr="00497220" w:rsidRDefault="00466C57" w:rsidP="0020077D">
            <w:pPr>
              <w:rPr>
                <w:b/>
                <w:bCs/>
              </w:rPr>
            </w:pPr>
            <w:r w:rsidRPr="00497220">
              <w:rPr>
                <w:b/>
                <w:bCs/>
              </w:rPr>
              <w:t>Auftrag in Kürze</w:t>
            </w:r>
          </w:p>
        </w:tc>
        <w:tc>
          <w:tcPr>
            <w:tcW w:w="7062" w:type="dxa"/>
            <w:tcBorders>
              <w:bottom w:val="double" w:sz="4" w:space="0" w:color="auto"/>
            </w:tcBorders>
          </w:tcPr>
          <w:p w:rsidR="00466C57" w:rsidRPr="00497220" w:rsidRDefault="00EF3D5D" w:rsidP="0020077D">
            <w:pPr>
              <w:pStyle w:val="AiK"/>
            </w:pPr>
            <w:r>
              <w:t>Ersetzen Sie alle statischen Querverweise durch dynamische.</w:t>
            </w:r>
          </w:p>
          <w:p w:rsidR="00466C57" w:rsidRPr="00497220" w:rsidRDefault="00A115C7" w:rsidP="0020077D">
            <w:pPr>
              <w:pStyle w:val="AiK"/>
            </w:pPr>
            <w:r>
              <w:t>Ändern Sie die Abbildungsreih</w:t>
            </w:r>
            <w:r w:rsidR="00EF3D5D">
              <w:t>enfolg</w:t>
            </w:r>
            <w:r>
              <w:t>e bzw. ändern Sie die Kapitelrei</w:t>
            </w:r>
            <w:r w:rsidR="00EF3D5D">
              <w:t>henfolge und aktualisieren Sie die Querverweise.</w:t>
            </w:r>
          </w:p>
        </w:tc>
      </w:tr>
    </w:tbl>
    <w:p w:rsidR="00466C57" w:rsidRPr="00466C57" w:rsidRDefault="00466C57" w:rsidP="00466C57"/>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256CEE" w:rsidRPr="00497220" w:rsidTr="00940602">
        <w:trPr>
          <w:cantSplit/>
        </w:trPr>
        <w:tc>
          <w:tcPr>
            <w:tcW w:w="9529" w:type="dxa"/>
          </w:tcPr>
          <w:p w:rsidR="00256CEE" w:rsidRPr="00497220" w:rsidRDefault="00D07C17" w:rsidP="00771790">
            <w:pPr>
              <w:pStyle w:val="NummerierteListe"/>
            </w:pPr>
            <w:r>
              <w:rPr>
                <w:noProof/>
                <w:lang w:eastAsia="de-CH"/>
              </w:rPr>
              <mc:AlternateContent>
                <mc:Choice Requires="wpg">
                  <w:drawing>
                    <wp:anchor distT="0" distB="0" distL="114300" distR="114300" simplePos="0" relativeHeight="251949568" behindDoc="0" locked="0" layoutInCell="1" allowOverlap="1" wp14:anchorId="4B32F181" wp14:editId="7C67D1CE">
                      <wp:simplePos x="0" y="0"/>
                      <wp:positionH relativeFrom="column">
                        <wp:posOffset>2534920</wp:posOffset>
                      </wp:positionH>
                      <wp:positionV relativeFrom="paragraph">
                        <wp:posOffset>635</wp:posOffset>
                      </wp:positionV>
                      <wp:extent cx="3342640" cy="1342390"/>
                      <wp:effectExtent l="19050" t="19050" r="10160" b="10160"/>
                      <wp:wrapSquare wrapText="bothSides"/>
                      <wp:docPr id="521" name="Gruppieren 521"/>
                      <wp:cNvGraphicFramePr/>
                      <a:graphic xmlns:a="http://schemas.openxmlformats.org/drawingml/2006/main">
                        <a:graphicData uri="http://schemas.microsoft.com/office/word/2010/wordprocessingGroup">
                          <wpg:wgp>
                            <wpg:cNvGrpSpPr/>
                            <wpg:grpSpPr>
                              <a:xfrm>
                                <a:off x="0" y="0"/>
                                <a:ext cx="3342640" cy="1342390"/>
                                <a:chOff x="256200" y="0"/>
                                <a:chExt cx="3342857" cy="1342857"/>
                              </a:xfrm>
                            </wpg:grpSpPr>
                            <pic:pic xmlns:pic="http://schemas.openxmlformats.org/drawingml/2006/picture">
                              <pic:nvPicPr>
                                <pic:cNvPr id="522" name="Grafik 522"/>
                                <pic:cNvPicPr>
                                  <a:picLocks noChangeAspect="1"/>
                                </pic:cNvPicPr>
                              </pic:nvPicPr>
                              <pic:blipFill>
                                <a:blip r:embed="rId179">
                                  <a:extLst>
                                    <a:ext uri="{28A0092B-C50C-407E-A947-70E740481C1C}">
                                      <a14:useLocalDpi xmlns:a14="http://schemas.microsoft.com/office/drawing/2010/main" val="0"/>
                                    </a:ext>
                                  </a:extLst>
                                </a:blip>
                                <a:stretch>
                                  <a:fillRect/>
                                </a:stretch>
                              </pic:blipFill>
                              <pic:spPr>
                                <a:xfrm>
                                  <a:off x="256200" y="0"/>
                                  <a:ext cx="3342857" cy="1342857"/>
                                </a:xfrm>
                                <a:prstGeom prst="rect">
                                  <a:avLst/>
                                </a:prstGeom>
                                <a:ln>
                                  <a:solidFill>
                                    <a:schemeClr val="tx1"/>
                                  </a:solidFill>
                                </a:ln>
                              </pic:spPr>
                            </pic:pic>
                            <wps:wsp>
                              <wps:cNvPr id="523" name="Ellipse 523"/>
                              <wps:cNvSpPr/>
                              <wps:spPr>
                                <a:xfrm>
                                  <a:off x="409575" y="419100"/>
                                  <a:ext cx="962025" cy="50482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521" o:spid="_x0000_s1026" style="position:absolute;margin-left:199.6pt;margin-top:.05pt;width:263.2pt;height:105.7pt;z-index:251949568" coordorigin="2562" coordsize="33428,13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dL//AAAAAAAAAAAAAAAAAJxIAAD//9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C///8AAAB0AP+/dAD///8A////AEic3wCc&#10;SAAA///f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B0v/8AAAAAAAAAAAAAAAAAnEgAAP//3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">
                      <v:shape id="Grafik 522" o:spid="_x0000_s1027" type="#_x0000_t75" style="position:absolute;left:2562;width:33428;height:13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FkdjEAAAA3AAAAA8AAABkcnMvZG93bnJldi54bWxEj0FrwkAUhO8F/8PyCl6KbgxW09RVJFAQ&#10;b416f2SfSWj2bdhdY9pf3xUKPQ4z8w2z2Y2mEwM531pWsJgnIIgrq1uuFZxPH7MMhA/IGjvLpOCb&#10;POy2k6cN5tre+ZOGMtQiQtjnqKAJoc+l9FVDBv3c9sTRu1pnMETpaqkd3iPcdDJNkpU02HJcaLCn&#10;oqHqq7wZBdn6vDQ6ezteiuuPW1yGMnmxhVLT53H/DiLQGP7Df+2DVvCapvA4E4+A3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FkdjEAAAA3AAAAA8AAAAAAAAAAAAAAAAA&#10;nwIAAGRycy9kb3ducmV2LnhtbFBLBQYAAAAABAAEAPcAAACQAwAAAAA=&#10;" stroked="t" strokecolor="black [3213]">
                        <v:imagedata r:id="rId180" o:title=""/>
                        <v:path arrowok="t"/>
                      </v:shape>
                      <v:oval id="Ellipse 523" o:spid="_x0000_s1028" style="position:absolute;left:4095;top:4191;width:9621;height:5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PZ28UA&#10;AADcAAAADwAAAGRycy9kb3ducmV2LnhtbESPS4vCQBCE78L+h6EXvCw60eCuRkcRQXxclvV1bjJt&#10;Esz0hMyo8d87woLHoqq+oiazxpTiRrUrLCvodSMQxKnVBWcKDvtlZwjCeWSNpWVS8CAHs+lHa4KJ&#10;tnf+o9vOZyJA2CWoIPe+SqR0aU4GXddWxME729qgD7LOpK7xHuCmlP0o+pYGCw4LOVa0yCm97K5G&#10;wWh9PGzl+af5ileX0eZEcWF+Y6Xan818DMJT49/h//ZaKxj0Y3idCUd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o9nbxQAAANwAAAAPAAAAAAAAAAAAAAAAAJgCAABkcnMv&#10;ZG93bnJldi54bWxQSwUGAAAAAAQABAD1AAAAigMAAAAA&#10;" filled="f" strokecolor="black [3213]" strokeweight="2pt"/>
                      <w10:wrap type="square"/>
                    </v:group>
                  </w:pict>
                </mc:Fallback>
              </mc:AlternateContent>
            </w:r>
            <w:r w:rsidR="00256CEE" w:rsidRPr="00497220">
              <w:t>Fest in den Text geschriebene Querverweise wie im neben</w:t>
            </w:r>
            <w:r w:rsidR="00F80008">
              <w:softHyphen/>
            </w:r>
            <w:r w:rsidR="00256CEE" w:rsidRPr="00497220">
              <w:t xml:space="preserve">stehenden Bild </w:t>
            </w:r>
            <w:r w:rsidR="00771790">
              <w:t xml:space="preserve">direkt unter der Abbildung 2 </w:t>
            </w:r>
            <w:r w:rsidR="00256CEE" w:rsidRPr="00497220">
              <w:t xml:space="preserve">sind natürlich einigermassen unzuverlässig und mühsam: Was geschieht, wenn Sie beim Überarbeiten Ihres Dokuments zum Schluss kommen, das Kapitel mit dieser Abbildung müsse an einen anderen Ort verschoben werden? Die Abbildung bekommt dann zwar automatisch eine neue, korrekte Nummer, aber der Querverweis im Text lautet immer noch </w:t>
            </w:r>
            <w:r w:rsidR="00E76DF4" w:rsidRPr="00497220">
              <w:t>"</w:t>
            </w:r>
            <w:r w:rsidR="00256CEE" w:rsidRPr="00497220">
              <w:t xml:space="preserve"> Abbildung </w:t>
            </w:r>
            <w:r>
              <w:rPr>
                <w:b/>
              </w:rPr>
              <w:t>2</w:t>
            </w:r>
            <w:r w:rsidR="00771790">
              <w:rPr>
                <w:b/>
              </w:rPr>
              <w:t>….</w:t>
            </w:r>
            <w:r w:rsidR="00E76DF4" w:rsidRPr="00497220">
              <w:t>"</w:t>
            </w:r>
            <w:r w:rsidR="00256CEE" w:rsidRPr="00497220">
              <w:t>!</w:t>
            </w:r>
          </w:p>
        </w:tc>
      </w:tr>
      <w:tr w:rsidR="00256CEE" w:rsidRPr="00497220" w:rsidTr="00940602">
        <w:trPr>
          <w:cantSplit/>
        </w:trPr>
        <w:tc>
          <w:tcPr>
            <w:tcW w:w="9529" w:type="dxa"/>
          </w:tcPr>
          <w:p w:rsidR="00256CEE" w:rsidRPr="00497220" w:rsidRDefault="00D07C17" w:rsidP="00256CEE">
            <w:pPr>
              <w:pStyle w:val="NummerierteListe"/>
              <w:rPr>
                <w:lang w:eastAsia="de-CH"/>
              </w:rPr>
            </w:pPr>
            <w:r>
              <w:rPr>
                <w:noProof/>
                <w:lang w:eastAsia="de-CH"/>
              </w:rPr>
              <w:drawing>
                <wp:anchor distT="0" distB="0" distL="114300" distR="114300" simplePos="0" relativeHeight="251950592" behindDoc="0" locked="0" layoutInCell="1" allowOverlap="1" wp14:anchorId="35E8B3EA" wp14:editId="3B4AD706">
                  <wp:simplePos x="0" y="0"/>
                  <wp:positionH relativeFrom="column">
                    <wp:posOffset>2607945</wp:posOffset>
                  </wp:positionH>
                  <wp:positionV relativeFrom="paragraph">
                    <wp:posOffset>-1270</wp:posOffset>
                  </wp:positionV>
                  <wp:extent cx="3363595" cy="2472690"/>
                  <wp:effectExtent l="0" t="0" r="8255" b="3810"/>
                  <wp:wrapSquare wrapText="bothSides"/>
                  <wp:docPr id="525" name="Grafik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extLst>
                              <a:ext uri="{28A0092B-C50C-407E-A947-70E740481C1C}">
                                <a14:useLocalDpi xmlns:a14="http://schemas.microsoft.com/office/drawing/2010/main" val="0"/>
                              </a:ext>
                            </a:extLst>
                          </a:blip>
                          <a:stretch>
                            <a:fillRect/>
                          </a:stretch>
                        </pic:blipFill>
                        <pic:spPr>
                          <a:xfrm>
                            <a:off x="0" y="0"/>
                            <a:ext cx="3363595" cy="2472690"/>
                          </a:xfrm>
                          <a:prstGeom prst="rect">
                            <a:avLst/>
                          </a:prstGeom>
                        </pic:spPr>
                      </pic:pic>
                    </a:graphicData>
                  </a:graphic>
                  <wp14:sizeRelH relativeFrom="page">
                    <wp14:pctWidth>0</wp14:pctWidth>
                  </wp14:sizeRelH>
                  <wp14:sizeRelV relativeFrom="page">
                    <wp14:pctHeight>0</wp14:pctHeight>
                  </wp14:sizeRelV>
                </wp:anchor>
              </w:drawing>
            </w:r>
            <w:r w:rsidR="00256CEE" w:rsidRPr="00497220">
              <w:rPr>
                <w:lang w:eastAsia="de-CH"/>
              </w:rPr>
              <w:t>Fügen Sie deshalb immer dynamische Querverweise ein!</w:t>
            </w:r>
          </w:p>
          <w:p w:rsidR="00256CEE" w:rsidRPr="00497220" w:rsidRDefault="00256CEE" w:rsidP="003704F0">
            <w:pPr>
              <w:pStyle w:val="Eingerckt"/>
              <w:rPr>
                <w:noProof/>
                <w:lang w:eastAsia="de-CH"/>
              </w:rPr>
            </w:pPr>
            <w:r w:rsidRPr="00497220">
              <w:rPr>
                <w:noProof/>
                <w:lang w:eastAsia="de-CH"/>
              </w:rPr>
              <w:t xml:space="preserve">Löschen Sie an der betreffenden Stelle den Text </w:t>
            </w:r>
            <w:r w:rsidR="00E76DF4" w:rsidRPr="00497220">
              <w:rPr>
                <w:noProof/>
                <w:lang w:eastAsia="de-CH"/>
              </w:rPr>
              <w:t>"</w:t>
            </w:r>
            <w:r w:rsidR="00D07C17">
              <w:rPr>
                <w:noProof/>
                <w:lang w:eastAsia="de-CH"/>
              </w:rPr>
              <w:t>Abbildung 2</w:t>
            </w:r>
            <w:r w:rsidR="00E76DF4" w:rsidRPr="00497220">
              <w:rPr>
                <w:noProof/>
                <w:lang w:eastAsia="de-CH"/>
              </w:rPr>
              <w:t>"</w:t>
            </w:r>
            <w:r w:rsidRPr="00497220">
              <w:rPr>
                <w:noProof/>
                <w:lang w:eastAsia="de-CH"/>
              </w:rPr>
              <w:t xml:space="preserve">. Öffnen Sie mit </w:t>
            </w:r>
            <w:r w:rsidR="0025507B">
              <w:rPr>
                <w:b/>
                <w:noProof/>
                <w:lang w:eastAsia="de-CH"/>
              </w:rPr>
              <w:t>Menü</w:t>
            </w:r>
            <w:r w:rsidR="00AC1055" w:rsidRPr="00AC1055">
              <w:rPr>
                <w:b/>
                <w:noProof/>
                <w:lang w:eastAsia="de-CH"/>
              </w:rPr>
              <w:t>band –</w:t>
            </w:r>
            <w:r w:rsidRPr="00497220">
              <w:rPr>
                <w:b/>
                <w:noProof/>
                <w:lang w:eastAsia="de-CH"/>
              </w:rPr>
              <w:t xml:space="preserve"> Verweise – Beschriftungen – Querverweis</w:t>
            </w:r>
            <w:r w:rsidRPr="00497220">
              <w:rPr>
                <w:noProof/>
                <w:lang w:eastAsia="de-CH"/>
              </w:rPr>
              <w:t xml:space="preserve"> das Fenster </w:t>
            </w:r>
            <w:proofErr w:type="spellStart"/>
            <w:r w:rsidRPr="00497220">
              <w:rPr>
                <w:rStyle w:val="Fenstertitel"/>
              </w:rPr>
              <w:t>Quer</w:t>
            </w:r>
            <w:r w:rsidR="00065B57" w:rsidRPr="00497220">
              <w:rPr>
                <w:rStyle w:val="Fenstertitel"/>
              </w:rPr>
              <w:softHyphen/>
            </w:r>
            <w:r w:rsidRPr="00497220">
              <w:rPr>
                <w:rStyle w:val="Fenstertitel"/>
              </w:rPr>
              <w:t>verweise</w:t>
            </w:r>
            <w:proofErr w:type="spellEnd"/>
            <w:r w:rsidRPr="00497220">
              <w:rPr>
                <w:noProof/>
                <w:lang w:eastAsia="de-CH"/>
              </w:rPr>
              <w:t>. Wählen Sie darin die</w:t>
            </w:r>
            <w:r w:rsidR="003704F0">
              <w:rPr>
                <w:noProof/>
                <w:lang w:eastAsia="de-CH"/>
              </w:rPr>
              <w:t xml:space="preserve"> nebenstehenden </w:t>
            </w:r>
            <w:r w:rsidRPr="00497220">
              <w:rPr>
                <w:noProof/>
                <w:lang w:eastAsia="de-CH"/>
              </w:rPr>
              <w:t>Einstellungen</w:t>
            </w:r>
            <w:r w:rsidR="003704F0">
              <w:rPr>
                <w:noProof/>
                <w:lang w:eastAsia="de-CH"/>
              </w:rPr>
              <w:t xml:space="preserve"> für </w:t>
            </w:r>
            <w:r w:rsidR="0021548B">
              <w:rPr>
                <w:noProof/>
                <w:bdr w:val="single" w:sz="4" w:space="0" w:color="auto"/>
              </w:rPr>
              <w:t>Verweistyp</w:t>
            </w:r>
            <w:r w:rsidRPr="00497220">
              <w:rPr>
                <w:noProof/>
                <w:lang w:eastAsia="de-CH"/>
              </w:rPr>
              <w:t>.</w:t>
            </w:r>
          </w:p>
        </w:tc>
      </w:tr>
      <w:tr w:rsidR="00256CEE" w:rsidRPr="00497220" w:rsidTr="00940602">
        <w:trPr>
          <w:cantSplit/>
        </w:trPr>
        <w:tc>
          <w:tcPr>
            <w:tcW w:w="9529" w:type="dxa"/>
          </w:tcPr>
          <w:p w:rsidR="00256CEE" w:rsidRPr="00497220" w:rsidRDefault="00D07C17" w:rsidP="00256CEE">
            <w:pPr>
              <w:pStyle w:val="NummerierteListe"/>
            </w:pPr>
            <w:r>
              <w:rPr>
                <w:noProof/>
                <w:lang w:eastAsia="de-CH"/>
              </w:rPr>
              <w:drawing>
                <wp:anchor distT="0" distB="0" distL="114300" distR="114300" simplePos="0" relativeHeight="251951616" behindDoc="0" locked="0" layoutInCell="1" allowOverlap="1" wp14:anchorId="4127D1CE" wp14:editId="2FA89066">
                  <wp:simplePos x="0" y="0"/>
                  <wp:positionH relativeFrom="column">
                    <wp:posOffset>2927985</wp:posOffset>
                  </wp:positionH>
                  <wp:positionV relativeFrom="paragraph">
                    <wp:posOffset>76835</wp:posOffset>
                  </wp:positionV>
                  <wp:extent cx="3038475" cy="1057275"/>
                  <wp:effectExtent l="0" t="0" r="9525" b="9525"/>
                  <wp:wrapSquare wrapText="bothSides"/>
                  <wp:docPr id="526" name="Grafik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extLst>
                              <a:ext uri="{28A0092B-C50C-407E-A947-70E740481C1C}">
                                <a14:useLocalDpi xmlns:a14="http://schemas.microsoft.com/office/drawing/2010/main" val="0"/>
                              </a:ext>
                            </a:extLst>
                          </a:blip>
                          <a:stretch>
                            <a:fillRect/>
                          </a:stretch>
                        </pic:blipFill>
                        <pic:spPr>
                          <a:xfrm>
                            <a:off x="0" y="0"/>
                            <a:ext cx="3038475" cy="1057275"/>
                          </a:xfrm>
                          <a:prstGeom prst="rect">
                            <a:avLst/>
                          </a:prstGeom>
                        </pic:spPr>
                      </pic:pic>
                    </a:graphicData>
                  </a:graphic>
                  <wp14:sizeRelH relativeFrom="page">
                    <wp14:pctWidth>0</wp14:pctWidth>
                  </wp14:sizeRelH>
                  <wp14:sizeRelV relativeFrom="page">
                    <wp14:pctHeight>0</wp14:pctHeight>
                  </wp14:sizeRelV>
                </wp:anchor>
              </w:drawing>
            </w:r>
            <w:r w:rsidR="00256CEE" w:rsidRPr="00497220">
              <w:t>Nun steht nicht mehr fixer Text, sondern ein dynamisches Feld als Verweis in Ihrem Dokument.</w:t>
            </w:r>
          </w:p>
        </w:tc>
      </w:tr>
      <w:tr w:rsidR="00256CEE" w:rsidRPr="00497220" w:rsidTr="00940602">
        <w:trPr>
          <w:cantSplit/>
        </w:trPr>
        <w:tc>
          <w:tcPr>
            <w:tcW w:w="9529" w:type="dxa"/>
          </w:tcPr>
          <w:p w:rsidR="00256CEE" w:rsidRPr="00497220" w:rsidRDefault="00867CD2" w:rsidP="00256CEE">
            <w:pPr>
              <w:pStyle w:val="NummerierteListe"/>
            </w:pPr>
            <w:r>
              <w:rPr>
                <w:noProof/>
                <w:lang w:eastAsia="de-CH"/>
              </w:rPr>
              <w:lastRenderedPageBreak/>
              <mc:AlternateContent>
                <mc:Choice Requires="wpg">
                  <w:drawing>
                    <wp:anchor distT="0" distB="0" distL="114300" distR="114300" simplePos="0" relativeHeight="251953664" behindDoc="0" locked="0" layoutInCell="1" allowOverlap="1" wp14:anchorId="70B8543F" wp14:editId="6A84E1C1">
                      <wp:simplePos x="0" y="0"/>
                      <wp:positionH relativeFrom="column">
                        <wp:posOffset>3124835</wp:posOffset>
                      </wp:positionH>
                      <wp:positionV relativeFrom="paragraph">
                        <wp:posOffset>55245</wp:posOffset>
                      </wp:positionV>
                      <wp:extent cx="2713990" cy="1418590"/>
                      <wp:effectExtent l="0" t="0" r="0" b="0"/>
                      <wp:wrapSquare wrapText="bothSides"/>
                      <wp:docPr id="527" name="Gruppieren 527"/>
                      <wp:cNvGraphicFramePr/>
                      <a:graphic xmlns:a="http://schemas.openxmlformats.org/drawingml/2006/main">
                        <a:graphicData uri="http://schemas.microsoft.com/office/word/2010/wordprocessingGroup">
                          <wpg:wgp>
                            <wpg:cNvGrpSpPr/>
                            <wpg:grpSpPr>
                              <a:xfrm>
                                <a:off x="0" y="0"/>
                                <a:ext cx="2713990" cy="1418590"/>
                                <a:chOff x="180000" y="180000"/>
                                <a:chExt cx="2714286" cy="1419048"/>
                              </a:xfrm>
                            </wpg:grpSpPr>
                            <pic:pic xmlns:pic="http://schemas.openxmlformats.org/drawingml/2006/picture">
                              <pic:nvPicPr>
                                <pic:cNvPr id="529" name="Grafik 529"/>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180000" y="180000"/>
                                  <a:ext cx="2714286" cy="1419048"/>
                                </a:xfrm>
                                <a:prstGeom prst="rect">
                                  <a:avLst/>
                                </a:prstGeom>
                              </pic:spPr>
                            </pic:pic>
                            <wps:wsp>
                              <wps:cNvPr id="530" name="Ellipse 530"/>
                              <wps:cNvSpPr/>
                              <wps:spPr>
                                <a:xfrm>
                                  <a:off x="314325" y="390525"/>
                                  <a:ext cx="1057275" cy="5619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527" o:spid="_x0000_s1026" style="position:absolute;margin-left:246.05pt;margin-top:4.35pt;width:213.7pt;height:111.7pt;z-index:251953664" coordorigin="1800,1800" coordsize="27142,14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AAAAAAAAA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AAAAAAAAA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AAAAAAAAA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B0v/8AAAAAAAAAAAAAAAAAnEgAAP//3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L///wAAAHQA/790AP///wD///8ASJzfAJxIAAD//9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dL//AAAAAAAAAAAAAAAAAJxIAAD/&#10;/9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C///8AAAB0AP+/dAD///8A////AEic3wCc&#10;SAAA///f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L///wBI&#10;AHQA/9+c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">
                      <v:shape id="Grafik 529" o:spid="_x0000_s1027" type="#_x0000_t75" style="position:absolute;left:1800;top:1800;width:27142;height:141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upUTEAAAA3AAAAA8AAABkcnMvZG93bnJldi54bWxEj0FrwkAUhO8F/8PyhN7qRktKja4igtBD&#10;aWla78/d1yQ1+17Irpr++64g9DjMzDfMcj34Vp2pD42wgekkA0VsxTVcGfj63D08gwoR2WErTAZ+&#10;KcB6NbpbYuHkwh90LmOlEoRDgQbqGLtC62Br8hgm0hEn71t6jzHJvtKux0uC+1bPsuxJe2w4LdTY&#10;0bYmeyxP3sDP++GU721XPh5zkYFtfH0TZ8z9eNgsQEUa4n/41n5xBvLZHK5n0hHQq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1upUTEAAAA3AAAAA8AAAAAAAAAAAAAAAAA&#10;nwIAAGRycy9kb3ducmV2LnhtbFBLBQYAAAAABAAEAPcAAACQAwAAAAA=&#10;">
                        <v:imagedata r:id="rId184" o:title=""/>
                        <v:path arrowok="t"/>
                      </v:shape>
                      <v:oval id="Ellipse 530" o:spid="_x0000_s1028" style="position:absolute;left:3143;top:3905;width:10573;height:5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YtBMEA&#10;AADcAAAADwAAAGRycy9kb3ducmV2LnhtbERPTWvCQBC9F/oflhG81Y3RFImuUoWCtSeteB6yYxLM&#10;zobsVmN/vXMQeny878Wqd426UhdqzwbGowQUceFtzaWB48/n2wxUiMgWG89k4E4BVsvXlwXm1t94&#10;T9dDLJWEcMjRQBVjm2sdioochpFviYU7+85hFNiV2nZ4k3DX6DRJ3rXDmqWhwpY2FRWXw6+T3u/1&#10;NE1P6Tq7NH+bHZ6z1vovY4aD/mMOKlIf/8VP99YayCYyX87IEd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GLQTBAAAA3AAAAA8AAAAAAAAAAAAAAAAAmAIAAGRycy9kb3du&#10;cmV2LnhtbFBLBQYAAAAABAAEAPUAAACGAwAAAAA=&#10;" filled="f" strokecolor="red" strokeweight="2pt"/>
                      <w10:wrap type="square"/>
                    </v:group>
                  </w:pict>
                </mc:Fallback>
              </mc:AlternateContent>
            </w:r>
            <w:r w:rsidR="00122DE4">
              <w:rPr>
                <w:noProof/>
                <w:lang w:eastAsia="de-CH"/>
              </w:rPr>
              <mc:AlternateContent>
                <mc:Choice Requires="wps">
                  <w:drawing>
                    <wp:anchor distT="0" distB="0" distL="114300" distR="114300" simplePos="0" relativeHeight="251652608" behindDoc="0" locked="0" layoutInCell="1" allowOverlap="1" wp14:anchorId="06D5A679" wp14:editId="4D601F03">
                      <wp:simplePos x="0" y="0"/>
                      <wp:positionH relativeFrom="column">
                        <wp:posOffset>4455795</wp:posOffset>
                      </wp:positionH>
                      <wp:positionV relativeFrom="paragraph">
                        <wp:posOffset>497205</wp:posOffset>
                      </wp:positionV>
                      <wp:extent cx="1143000" cy="457200"/>
                      <wp:effectExtent l="17145" t="20955" r="20955" b="17145"/>
                      <wp:wrapNone/>
                      <wp:docPr id="1018" name="Oval 7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42" o:spid="_x0000_s1026" style="position:absolute;margin-left:350.85pt;margin-top:39.15pt;width:90pt;height:36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" filled="f" strokecolor="red" strokeweight="2pt"/>
                  </w:pict>
                </mc:Fallback>
              </mc:AlternateContent>
            </w:r>
            <w:r w:rsidR="00256CEE" w:rsidRPr="00497220">
              <w:t xml:space="preserve">Prüfen Sie dessen Dynamik, indem Sie irgendwo oberhalb der Abbildung </w:t>
            </w:r>
            <w:r w:rsidR="00D07C17">
              <w:t>2</w:t>
            </w:r>
            <w:r w:rsidR="00256CEE" w:rsidRPr="00497220">
              <w:t xml:space="preserve"> eine neue A</w:t>
            </w:r>
            <w:r w:rsidR="00771790">
              <w:t>bbildungs-Beschriftung einfügen.</w:t>
            </w:r>
          </w:p>
          <w:p w:rsidR="00256CEE" w:rsidRPr="00497220" w:rsidRDefault="00771790" w:rsidP="007F47FF">
            <w:pPr>
              <w:pStyle w:val="Eingerckt"/>
              <w:rPr>
                <w:noProof/>
              </w:rPr>
            </w:pPr>
            <w:r>
              <w:rPr>
                <w:noProof/>
              </w:rPr>
              <w:t>Gehen Sie zum</w:t>
            </w:r>
            <w:r w:rsidR="00867CD2">
              <w:rPr>
                <w:noProof/>
              </w:rPr>
              <w:t xml:space="preserve"> Querverweis</w:t>
            </w:r>
            <w:r>
              <w:rPr>
                <w:noProof/>
              </w:rPr>
              <w:t>; es</w:t>
            </w:r>
            <w:r w:rsidR="00867CD2">
              <w:rPr>
                <w:noProof/>
              </w:rPr>
              <w:t xml:space="preserve"> steht jetzt </w:t>
            </w:r>
            <w:r>
              <w:rPr>
                <w:noProof/>
              </w:rPr>
              <w:t xml:space="preserve">da </w:t>
            </w:r>
            <w:r w:rsidR="00867CD2">
              <w:rPr>
                <w:noProof/>
              </w:rPr>
              <w:t xml:space="preserve">immer noch Abbildung 2, </w:t>
            </w:r>
            <w:r>
              <w:rPr>
                <w:noProof/>
              </w:rPr>
              <w:t xml:space="preserve">obwohl sich der Verweis auf Abbildung 3 beziehen sollte. </w:t>
            </w:r>
            <w:r w:rsidR="00256CEE" w:rsidRPr="00497220">
              <w:rPr>
                <w:noProof/>
              </w:rPr>
              <w:t xml:space="preserve">Word </w:t>
            </w:r>
            <w:r>
              <w:rPr>
                <w:noProof/>
              </w:rPr>
              <w:t xml:space="preserve">kann </w:t>
            </w:r>
            <w:r w:rsidR="00256CEE" w:rsidRPr="00497220">
              <w:rPr>
                <w:noProof/>
              </w:rPr>
              <w:t xml:space="preserve">seine Felder nicht nach jedem Ihrer Tastenschläge </w:t>
            </w:r>
            <w:r>
              <w:rPr>
                <w:noProof/>
              </w:rPr>
              <w:t xml:space="preserve">aktualisieren. </w:t>
            </w:r>
            <w:r w:rsidR="00256CEE" w:rsidRPr="00497220">
              <w:rPr>
                <w:noProof/>
              </w:rPr>
              <w:t>(</w:t>
            </w:r>
            <w:r w:rsidR="007F47FF">
              <w:rPr>
                <w:noProof/>
              </w:rPr>
              <w:t>D</w:t>
            </w:r>
            <w:r w:rsidR="00256CEE" w:rsidRPr="00497220">
              <w:rPr>
                <w:noProof/>
              </w:rPr>
              <w:t>as wäre auch für einen Computer viel zu zeitaufw</w:t>
            </w:r>
            <w:r w:rsidR="0021548B">
              <w:rPr>
                <w:noProof/>
              </w:rPr>
              <w:t>ä</w:t>
            </w:r>
            <w:r w:rsidR="00256CEE" w:rsidRPr="00497220">
              <w:rPr>
                <w:noProof/>
              </w:rPr>
              <w:t xml:space="preserve">ndig). </w:t>
            </w:r>
          </w:p>
        </w:tc>
      </w:tr>
      <w:tr w:rsidR="00256CEE" w:rsidRPr="00497220" w:rsidTr="00940602">
        <w:trPr>
          <w:cantSplit/>
        </w:trPr>
        <w:tc>
          <w:tcPr>
            <w:tcW w:w="9529" w:type="dxa"/>
          </w:tcPr>
          <w:p w:rsidR="00256CEE" w:rsidRPr="00497220" w:rsidRDefault="00867CD2" w:rsidP="00256CEE">
            <w:pPr>
              <w:pStyle w:val="NummerierteListe"/>
              <w:rPr>
                <w:lang w:eastAsia="de-CH"/>
              </w:rPr>
            </w:pPr>
            <w:r>
              <w:rPr>
                <w:noProof/>
                <w:lang w:eastAsia="de-CH"/>
              </w:rPr>
              <w:drawing>
                <wp:anchor distT="0" distB="0" distL="114300" distR="114300" simplePos="0" relativeHeight="251955712" behindDoc="0" locked="0" layoutInCell="1" allowOverlap="1" wp14:anchorId="7B92929F" wp14:editId="410FEA7A">
                  <wp:simplePos x="0" y="0"/>
                  <wp:positionH relativeFrom="column">
                    <wp:posOffset>3709670</wp:posOffset>
                  </wp:positionH>
                  <wp:positionV relativeFrom="paragraph">
                    <wp:posOffset>6350</wp:posOffset>
                  </wp:positionV>
                  <wp:extent cx="2130425" cy="1996440"/>
                  <wp:effectExtent l="0" t="0" r="3175" b="3810"/>
                  <wp:wrapSquare wrapText="bothSides"/>
                  <wp:docPr id="81" name="Grafi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fik 81"/>
                          <pic:cNvPicPr>
                            <a:picLocks noChangeAspect="1"/>
                          </pic:cNvPicPr>
                        </pic:nvPicPr>
                        <pic:blipFill rotWithShape="1">
                          <a:blip r:embed="rId185" cstate="print">
                            <a:extLst>
                              <a:ext uri="{28A0092B-C50C-407E-A947-70E740481C1C}">
                                <a14:useLocalDpi xmlns:a14="http://schemas.microsoft.com/office/drawing/2010/main" val="0"/>
                              </a:ext>
                            </a:extLst>
                          </a:blip>
                          <a:srcRect/>
                          <a:stretch/>
                        </pic:blipFill>
                        <pic:spPr>
                          <a:xfrm>
                            <a:off x="0" y="0"/>
                            <a:ext cx="2130425" cy="1996440"/>
                          </a:xfrm>
                          <a:prstGeom prst="rect">
                            <a:avLst/>
                          </a:prstGeom>
                        </pic:spPr>
                      </pic:pic>
                    </a:graphicData>
                  </a:graphic>
                  <wp14:sizeRelH relativeFrom="margin">
                    <wp14:pctWidth>0</wp14:pctWidth>
                  </wp14:sizeRelH>
                  <wp14:sizeRelV relativeFrom="margin">
                    <wp14:pctHeight>0</wp14:pctHeight>
                  </wp14:sizeRelV>
                </wp:anchor>
              </w:drawing>
            </w:r>
            <w:r w:rsidR="00256CEE" w:rsidRPr="00497220">
              <w:rPr>
                <w:lang w:eastAsia="de-CH"/>
              </w:rPr>
              <w:t>Zeigen Sie sich mit einem Rech</w:t>
            </w:r>
            <w:r w:rsidR="00771790">
              <w:rPr>
                <w:lang w:eastAsia="de-CH"/>
              </w:rPr>
              <w:t>t</w:t>
            </w:r>
            <w:r w:rsidR="00256CEE" w:rsidRPr="00497220">
              <w:rPr>
                <w:lang w:eastAsia="de-CH"/>
              </w:rPr>
              <w:t xml:space="preserve">sklick auf </w:t>
            </w:r>
            <w:r w:rsidR="00771790">
              <w:rPr>
                <w:lang w:eastAsia="de-CH"/>
              </w:rPr>
              <w:t xml:space="preserve">den Querverweis </w:t>
            </w:r>
            <w:r w:rsidR="00256CEE" w:rsidRPr="00497220">
              <w:rPr>
                <w:lang w:eastAsia="de-CH"/>
              </w:rPr>
              <w:t xml:space="preserve">das </w:t>
            </w:r>
            <w:proofErr w:type="spellStart"/>
            <w:r w:rsidR="00256CEE" w:rsidRPr="00497220">
              <w:rPr>
                <w:lang w:eastAsia="de-CH"/>
              </w:rPr>
              <w:t>Kontext</w:t>
            </w:r>
            <w:r w:rsidR="0025507B">
              <w:rPr>
                <w:lang w:eastAsia="de-CH"/>
              </w:rPr>
              <w:t>Menü</w:t>
            </w:r>
            <w:proofErr w:type="spellEnd"/>
            <w:r w:rsidR="00256CEE" w:rsidRPr="00497220">
              <w:rPr>
                <w:lang w:eastAsia="de-CH"/>
              </w:rPr>
              <w:t xml:space="preserve"> an und wählen Sie </w:t>
            </w:r>
            <w:r w:rsidR="00256CEE" w:rsidRPr="00497220">
              <w:rPr>
                <w:bdr w:val="single" w:sz="4" w:space="0" w:color="auto"/>
                <w:lang w:eastAsia="de-CH"/>
              </w:rPr>
              <w:t>Felder aktualisieren</w:t>
            </w:r>
            <w:r w:rsidR="00256CEE" w:rsidRPr="00497220">
              <w:rPr>
                <w:lang w:eastAsia="de-CH"/>
              </w:rPr>
              <w:t xml:space="preserve"> </w:t>
            </w:r>
            <w:r w:rsidR="00256CEE" w:rsidRPr="00497220">
              <w:rPr>
                <w:lang w:eastAsia="de-CH"/>
              </w:rPr>
              <w:sym w:font="Wingdings" w:char="F0E0"/>
            </w:r>
            <w:r w:rsidR="00256CEE" w:rsidRPr="00497220">
              <w:rPr>
                <w:lang w:eastAsia="de-CH"/>
              </w:rPr>
              <w:t xml:space="preserve"> sofort wird die Referenz korrigiert.</w:t>
            </w:r>
          </w:p>
          <w:p w:rsidR="00256CEE" w:rsidRPr="00497220" w:rsidRDefault="00256CEE" w:rsidP="00256CEE">
            <w:pPr>
              <w:pStyle w:val="Eingerckt"/>
              <w:rPr>
                <w:i/>
                <w:noProof/>
                <w:lang w:eastAsia="de-CH"/>
              </w:rPr>
            </w:pPr>
            <w:r w:rsidRPr="00497220">
              <w:rPr>
                <w:b/>
                <w:i/>
                <w:noProof/>
                <w:lang w:eastAsia="de-CH"/>
              </w:rPr>
              <w:t>Hinweis</w:t>
            </w:r>
            <w:r w:rsidRPr="00497220">
              <w:rPr>
                <w:i/>
                <w:noProof/>
                <w:lang w:eastAsia="de-CH"/>
              </w:rPr>
              <w:t xml:space="preserve">: Um auf einen Schlag </w:t>
            </w:r>
            <w:r w:rsidRPr="00497220">
              <w:rPr>
                <w:b/>
                <w:i/>
                <w:noProof/>
                <w:lang w:eastAsia="de-CH"/>
              </w:rPr>
              <w:t>alle</w:t>
            </w:r>
            <w:r w:rsidRPr="00497220">
              <w:rPr>
                <w:i/>
                <w:noProof/>
                <w:lang w:eastAsia="de-CH"/>
              </w:rPr>
              <w:t xml:space="preserve"> Felder zu aktualisieren, markieren Sie mit [Ctrl]+[A] das ganze Dokument und drücken [F9].</w:t>
            </w:r>
            <w:r w:rsidR="0043327D" w:rsidRPr="00497220">
              <w:rPr>
                <w:i/>
                <w:noProof/>
                <w:lang w:eastAsia="de-CH"/>
              </w:rPr>
              <w:t xml:space="preserve"> Damit werden</w:t>
            </w:r>
            <w:r w:rsidR="00C50926" w:rsidRPr="00497220">
              <w:rPr>
                <w:i/>
                <w:noProof/>
                <w:lang w:eastAsia="de-CH"/>
              </w:rPr>
              <w:t xml:space="preserve"> nicht nur Abbildungsnummern und Querverweise, sondern</w:t>
            </w:r>
            <w:r w:rsidR="0043327D" w:rsidRPr="00497220">
              <w:rPr>
                <w:i/>
                <w:noProof/>
                <w:lang w:eastAsia="de-CH"/>
              </w:rPr>
              <w:t xml:space="preserve"> auch alle schon vorhandenen Verzeichnisse aktualisiert.</w:t>
            </w:r>
          </w:p>
        </w:tc>
      </w:tr>
      <w:tr w:rsidR="00256CEE" w:rsidRPr="00497220" w:rsidTr="00940602">
        <w:trPr>
          <w:cantSplit/>
        </w:trPr>
        <w:tc>
          <w:tcPr>
            <w:tcW w:w="9529" w:type="dxa"/>
          </w:tcPr>
          <w:p w:rsidR="00256CEE" w:rsidRPr="00497220" w:rsidRDefault="00256CEE" w:rsidP="00256CEE">
            <w:pPr>
              <w:pStyle w:val="NummerierteListe"/>
            </w:pPr>
            <w:r w:rsidRPr="00497220">
              <w:t xml:space="preserve">Entfernen Sie die überflüssige Beschriftung </w:t>
            </w:r>
            <w:r w:rsidR="00E76DF4" w:rsidRPr="00497220">
              <w:t>"</w:t>
            </w:r>
            <w:r w:rsidR="00867CD2">
              <w:t>Abbildung 2</w:t>
            </w:r>
            <w:r w:rsidR="00E76DF4" w:rsidRPr="00497220">
              <w:t>"</w:t>
            </w:r>
            <w:r w:rsidRPr="00497220">
              <w:t xml:space="preserve"> wieder und aktualisieren Sie die Felder.</w:t>
            </w:r>
          </w:p>
        </w:tc>
      </w:tr>
      <w:tr w:rsidR="00256CEE" w:rsidRPr="00867CD2" w:rsidTr="00940602">
        <w:trPr>
          <w:cantSplit/>
        </w:trPr>
        <w:tc>
          <w:tcPr>
            <w:tcW w:w="9529" w:type="dxa"/>
          </w:tcPr>
          <w:p w:rsidR="00256CEE" w:rsidRPr="00867CD2" w:rsidRDefault="00256CEE" w:rsidP="000F48EE">
            <w:pPr>
              <w:pStyle w:val="NummerierteListe"/>
              <w:rPr>
                <w:color w:val="FF0000"/>
              </w:rPr>
            </w:pPr>
            <w:r w:rsidRPr="000F48EE">
              <w:t xml:space="preserve">Suchen Sie im Übungsdokument nach </w:t>
            </w:r>
            <w:r w:rsidR="007D2E70" w:rsidRPr="000F48EE">
              <w:t>fixen Querverweisen; damit Sie diese leichter finden, sind sie orange geschrieben.</w:t>
            </w:r>
            <w:r w:rsidRPr="000F48EE">
              <w:t xml:space="preserve"> Ersetzen Sie die </w:t>
            </w:r>
            <w:r w:rsidR="007D2E70" w:rsidRPr="000F48EE">
              <w:t>orangen</w:t>
            </w:r>
            <w:r w:rsidRPr="000F48EE">
              <w:t xml:space="preserve"> fixen Querverweise jeweils durch dynamisch eingefügte Querverweise.</w:t>
            </w:r>
          </w:p>
        </w:tc>
      </w:tr>
      <w:tr w:rsidR="00256CEE" w:rsidRPr="00497220" w:rsidTr="00940602">
        <w:trPr>
          <w:cantSplit/>
        </w:trPr>
        <w:tc>
          <w:tcPr>
            <w:tcW w:w="9529" w:type="dxa"/>
          </w:tcPr>
          <w:p w:rsidR="00256CEE" w:rsidRPr="00497220" w:rsidRDefault="00256CEE" w:rsidP="00256CEE">
            <w:pPr>
              <w:pStyle w:val="NummerierteListe"/>
            </w:pPr>
            <w:r w:rsidRPr="00497220">
              <w:t>Haben Sie bemerkt, dass Sie auch auf Überschriften, deren Nummern, Texte und Seitenzahlen querverweisen können?</w:t>
            </w:r>
          </w:p>
        </w:tc>
      </w:tr>
      <w:tr w:rsidR="00256CEE" w:rsidRPr="00497220" w:rsidTr="00940602">
        <w:trPr>
          <w:cantSplit/>
        </w:trPr>
        <w:tc>
          <w:tcPr>
            <w:tcW w:w="9529" w:type="dxa"/>
          </w:tcPr>
          <w:p w:rsidR="00256CEE" w:rsidRPr="00497220" w:rsidRDefault="000F48EE" w:rsidP="00757FD0">
            <w:pPr>
              <w:pStyle w:val="NummerierteListe"/>
            </w:pPr>
            <w:r>
              <w:rPr>
                <w:noProof/>
                <w:lang w:eastAsia="de-CH"/>
              </w:rPr>
              <w:drawing>
                <wp:anchor distT="0" distB="0" distL="114300" distR="114300" simplePos="0" relativeHeight="252029440" behindDoc="0" locked="0" layoutInCell="1" allowOverlap="1" wp14:anchorId="1AA328CF" wp14:editId="0061428D">
                  <wp:simplePos x="0" y="0"/>
                  <wp:positionH relativeFrom="column">
                    <wp:posOffset>2007235</wp:posOffset>
                  </wp:positionH>
                  <wp:positionV relativeFrom="paragraph">
                    <wp:posOffset>25400</wp:posOffset>
                  </wp:positionV>
                  <wp:extent cx="3829050" cy="1209675"/>
                  <wp:effectExtent l="19050" t="19050" r="19050" b="28575"/>
                  <wp:wrapSquare wrapText="bothSides"/>
                  <wp:docPr id="954" name="Grafik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extLst>
                              <a:ext uri="{28A0092B-C50C-407E-A947-70E740481C1C}">
                                <a14:useLocalDpi xmlns:a14="http://schemas.microsoft.com/office/drawing/2010/main" val="0"/>
                              </a:ext>
                            </a:extLst>
                          </a:blip>
                          <a:stretch>
                            <a:fillRect/>
                          </a:stretch>
                        </pic:blipFill>
                        <pic:spPr>
                          <a:xfrm>
                            <a:off x="0" y="0"/>
                            <a:ext cx="3829050" cy="12096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256CEE" w:rsidRPr="000F48EE">
              <w:t xml:space="preserve">Nebenstehender typischer Querverweis setzt sich z.B. aus </w:t>
            </w:r>
            <w:r w:rsidR="00757FD0">
              <w:t>drei</w:t>
            </w:r>
            <w:r w:rsidR="00256CEE" w:rsidRPr="000F48EE">
              <w:t xml:space="preserve"> dynamischen </w:t>
            </w:r>
            <w:r w:rsidR="00256CEE" w:rsidRPr="000F48EE">
              <w:rPr>
                <w:highlight w:val="lightGray"/>
              </w:rPr>
              <w:t>Feldern</w:t>
            </w:r>
            <w:r w:rsidR="00256CEE" w:rsidRPr="000F48EE">
              <w:t xml:space="preserve"> und etwas fixem Text zusammen.</w:t>
            </w:r>
          </w:p>
        </w:tc>
      </w:tr>
    </w:tbl>
    <w:p w:rsidR="000B026F" w:rsidRDefault="000B026F">
      <w:r>
        <w:br w:type="page"/>
      </w:r>
    </w:p>
    <w:p w:rsidR="00C5556F" w:rsidRDefault="00C5556F" w:rsidP="006E673D">
      <w:pPr>
        <w:pStyle w:val="berschrift2"/>
      </w:pPr>
      <w:bookmarkStart w:id="94" w:name="_Toc298487821"/>
      <w:r>
        <w:lastRenderedPageBreak/>
        <w:t>Zitate und Literaturverzeichnis</w:t>
      </w:r>
      <w:bookmarkEnd w:id="94"/>
    </w:p>
    <w:p w:rsidR="000B026F" w:rsidRDefault="000B026F" w:rsidP="000B026F">
      <w:r>
        <w:t>In wissenschaftlichen Arbeiten gelten für Zitate und Literaturverzeichnisse strikte formale Vorgaben. Es existieren verschiedene Standards, häufig werden die Regeln aber von den Korrektoren, Auftraggebern oder Publizisten einer Arbeit vorgegeben.</w:t>
      </w:r>
    </w:p>
    <w:p w:rsidR="000B026F" w:rsidRDefault="000B026F" w:rsidP="000B026F">
      <w:r>
        <w:t xml:space="preserve">So existieren auch an der </w:t>
      </w:r>
      <w:r w:rsidR="00A31C20">
        <w:t>ZHAW</w:t>
      </w:r>
      <w:r>
        <w:t xml:space="preserve"> eigene Regeln.</w:t>
      </w:r>
    </w:p>
    <w:p w:rsidR="000B026F" w:rsidRDefault="000B026F" w:rsidP="000B026F">
      <w:r>
        <w:t>Seit Word 2007 gibt es Unterstützung beim Quellen zitieren und verwalten sowie beim Erstellen eines ordentlichen Literaturverzeichnisses. Grundlage dafür sind ungefähr zehn höchst komplexe Zitiervorlagen (</w:t>
      </w:r>
      <w:proofErr w:type="spellStart"/>
      <w:r>
        <w:t>xsl</w:t>
      </w:r>
      <w:proofErr w:type="spellEnd"/>
      <w:r>
        <w:t xml:space="preserve">-Stylesheets). Im Gegensatz zu den Absatz-Formatvorlagen sind diese Zitiervorlagen nur mit </w:t>
      </w:r>
      <w:r w:rsidR="004418C6">
        <w:t>einigen</w:t>
      </w:r>
      <w:r>
        <w:t xml:space="preserve"> Spezialkenntnissen anpassbar. Aber in der Regel genügen die von Microsoft zur Verfügung gestellten Vorlagen durchaus. </w:t>
      </w:r>
    </w:p>
    <w:p w:rsidR="000B026F" w:rsidRDefault="000B026F" w:rsidP="000B026F">
      <w:r>
        <w:t xml:space="preserve">Mit dem Standard APA, der von Word 2010 </w:t>
      </w:r>
      <w:r w:rsidR="004418C6">
        <w:t>bereitgestellt</w:t>
      </w:r>
      <w:r>
        <w:t xml:space="preserve"> wird, können die Anforderungen der </w:t>
      </w:r>
      <w:r w:rsidR="00B259D6">
        <w:t>ZHAW</w:t>
      </w:r>
      <w:r>
        <w:t xml:space="preserve"> erfüllt werden. Sie kommen aber nicht darum herum, auszuprobieren, wie Sie die Quellen erfassen müssen, damit die Darstellung korrekt daherkommt. </w:t>
      </w:r>
    </w:p>
    <w:p w:rsidR="000B026F" w:rsidRPr="000B026F" w:rsidRDefault="000B026F" w:rsidP="000B026F">
      <w:r>
        <w:t>Es ist denkbar, dass Sie im Verlauf Ihrer wissenschaftlichen Karriere mit Zitier- und Literaturverzeichnis-Anforderungen konfrontiert werden, die nicht mit Hilfe eines Standards in Word erfüllt werden können. In einem solchen Fall bleibt nichts anderes übrig, als das dynamische Literaturverzeichnis in statischen Text zu wandeln und die Korrekturen von Hand anzubringen.</w:t>
      </w:r>
    </w:p>
    <w:tbl>
      <w:tblPr>
        <w:tblW w:w="9510" w:type="dxa"/>
        <w:tblBorders>
          <w:bottom w:val="double" w:sz="4" w:space="0" w:color="auto"/>
        </w:tblBorders>
        <w:tblCellMar>
          <w:top w:w="108" w:type="dxa"/>
          <w:bottom w:w="340" w:type="dxa"/>
          <w:right w:w="0" w:type="dxa"/>
        </w:tblCellMar>
        <w:tblLook w:val="01E0" w:firstRow="1" w:lastRow="1" w:firstColumn="1" w:lastColumn="1" w:noHBand="0" w:noVBand="0"/>
      </w:tblPr>
      <w:tblGrid>
        <w:gridCol w:w="2448"/>
        <w:gridCol w:w="7062"/>
      </w:tblGrid>
      <w:tr w:rsidR="00466C57" w:rsidRPr="00497220" w:rsidTr="0020077D">
        <w:trPr>
          <w:cantSplit/>
        </w:trPr>
        <w:tc>
          <w:tcPr>
            <w:tcW w:w="2448" w:type="dxa"/>
            <w:tcBorders>
              <w:bottom w:val="double" w:sz="4" w:space="0" w:color="auto"/>
            </w:tcBorders>
          </w:tcPr>
          <w:p w:rsidR="00466C57" w:rsidRPr="00497220" w:rsidRDefault="00466C57" w:rsidP="0020077D">
            <w:pPr>
              <w:rPr>
                <w:b/>
                <w:bCs/>
              </w:rPr>
            </w:pPr>
            <w:r w:rsidRPr="00497220">
              <w:rPr>
                <w:b/>
                <w:bCs/>
              </w:rPr>
              <w:t>Auftrag in Kürze</w:t>
            </w:r>
          </w:p>
        </w:tc>
        <w:tc>
          <w:tcPr>
            <w:tcW w:w="7062" w:type="dxa"/>
            <w:tcBorders>
              <w:bottom w:val="double" w:sz="4" w:space="0" w:color="auto"/>
            </w:tcBorders>
          </w:tcPr>
          <w:p w:rsidR="00466C57" w:rsidRPr="00497220" w:rsidRDefault="00EF3D5D" w:rsidP="0020077D">
            <w:pPr>
              <w:pStyle w:val="AiK"/>
            </w:pPr>
            <w:r>
              <w:t>Ersetzen Sie a</w:t>
            </w:r>
            <w:r w:rsidR="00466C57" w:rsidRPr="00497220">
              <w:t>lle statischen Q</w:t>
            </w:r>
            <w:r w:rsidR="009B690B">
              <w:t>uellenangaben durch dynamische V</w:t>
            </w:r>
            <w:r w:rsidR="00466C57" w:rsidRPr="00497220">
              <w:t>erweise</w:t>
            </w:r>
          </w:p>
          <w:p w:rsidR="00466C57" w:rsidRPr="00497220" w:rsidRDefault="00EF3D5D" w:rsidP="0020077D">
            <w:pPr>
              <w:pStyle w:val="AiK"/>
            </w:pPr>
            <w:r>
              <w:t>Erfassen Sie e</w:t>
            </w:r>
            <w:r w:rsidR="00466C57" w:rsidRPr="00497220">
              <w:t>igene Quellen im Quellen-Manager und bearbeiten</w:t>
            </w:r>
            <w:r>
              <w:t xml:space="preserve"> Sie sie.</w:t>
            </w:r>
          </w:p>
          <w:p w:rsidR="00466C57" w:rsidRPr="00497220" w:rsidRDefault="00EF3D5D" w:rsidP="0020077D">
            <w:pPr>
              <w:pStyle w:val="AiK"/>
            </w:pPr>
            <w:r>
              <w:t xml:space="preserve">Erstellen Sie ein </w:t>
            </w:r>
            <w:r w:rsidR="00466C57" w:rsidRPr="00497220">
              <w:t>Literat</w:t>
            </w:r>
            <w:r>
              <w:t>urverzeichnis nach APA.</w:t>
            </w:r>
          </w:p>
        </w:tc>
      </w:tr>
    </w:tbl>
    <w:p w:rsidR="00E514B2" w:rsidRDefault="00E514B2" w:rsidP="00E514B2">
      <w:pPr>
        <w:pStyle w:val="berschrift3"/>
        <w:numPr>
          <w:ilvl w:val="0"/>
          <w:numId w:val="0"/>
        </w:numPr>
      </w:pPr>
    </w:p>
    <w:p w:rsidR="00C5556F" w:rsidRDefault="00C5556F" w:rsidP="007667D5">
      <w:pPr>
        <w:pStyle w:val="berschrift3"/>
      </w:pPr>
      <w:bookmarkStart w:id="95" w:name="_Toc298487822"/>
      <w:r>
        <w:t>Einschränkungen</w:t>
      </w:r>
      <w:bookmarkEnd w:id="95"/>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C5556F" w:rsidRPr="00497220" w:rsidTr="004B22A3">
        <w:trPr>
          <w:cantSplit/>
        </w:trPr>
        <w:tc>
          <w:tcPr>
            <w:tcW w:w="9529" w:type="dxa"/>
          </w:tcPr>
          <w:p w:rsidR="00C5556F" w:rsidRPr="00497220" w:rsidRDefault="00122DE4" w:rsidP="001664DA">
            <w:pPr>
              <w:pStyle w:val="NummerierteListe"/>
            </w:pPr>
            <w:r>
              <w:rPr>
                <w:noProof/>
                <w:lang w:eastAsia="de-CH"/>
              </w:rPr>
              <w:drawing>
                <wp:anchor distT="114935" distB="114935" distL="114300" distR="0" simplePos="0" relativeHeight="251677184" behindDoc="0" locked="0" layoutInCell="1" allowOverlap="1" wp14:anchorId="2E42DB4A" wp14:editId="55E364F9">
                  <wp:simplePos x="0" y="0"/>
                  <wp:positionH relativeFrom="column">
                    <wp:align>right</wp:align>
                  </wp:positionH>
                  <wp:positionV relativeFrom="line">
                    <wp:align>top</wp:align>
                  </wp:positionV>
                  <wp:extent cx="1609725" cy="2143125"/>
                  <wp:effectExtent l="0" t="0" r="9525" b="9525"/>
                  <wp:wrapSquare wrapText="bothSides"/>
                  <wp:docPr id="838" name="Bild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609725" cy="2143125"/>
                          </a:xfrm>
                          <a:prstGeom prst="rect">
                            <a:avLst/>
                          </a:prstGeom>
                          <a:noFill/>
                          <a:ln>
                            <a:noFill/>
                          </a:ln>
                        </pic:spPr>
                      </pic:pic>
                    </a:graphicData>
                  </a:graphic>
                  <wp14:sizeRelH relativeFrom="page">
                    <wp14:pctWidth>0</wp14:pctWidth>
                  </wp14:sizeRelH>
                  <wp14:sizeRelV relativeFrom="page">
                    <wp14:pctHeight>0</wp14:pctHeight>
                  </wp14:sizeRelV>
                </wp:anchor>
              </w:drawing>
            </w:r>
            <w:r w:rsidR="00C5556F" w:rsidRPr="00497220">
              <w:t xml:space="preserve">Die Zitat- und Literaturverzeichnis-Automatismen funktionieren bei Dokumenten, die im Format Office 97-2003 gespeichert sind, nur eingeschränkt. </w:t>
            </w:r>
            <w:r w:rsidR="00350729" w:rsidRPr="00497220">
              <w:t xml:space="preserve">Gerade auch deshalb </w:t>
            </w:r>
            <w:r w:rsidR="00C5556F" w:rsidRPr="00497220">
              <w:t xml:space="preserve">ist </w:t>
            </w:r>
            <w:r w:rsidR="00350729" w:rsidRPr="00497220">
              <w:t xml:space="preserve">es </w:t>
            </w:r>
            <w:r w:rsidR="00C5556F" w:rsidRPr="00497220">
              <w:t xml:space="preserve">sinnvoll, wenn Sie Ihr Dokument </w:t>
            </w:r>
            <w:r w:rsidR="00F00619" w:rsidRPr="00497220">
              <w:t>im</w:t>
            </w:r>
            <w:r w:rsidR="00C5556F" w:rsidRPr="00497220">
              <w:t xml:space="preserve"> Word-20</w:t>
            </w:r>
            <w:r w:rsidR="00757FD0">
              <w:t>10</w:t>
            </w:r>
            <w:r w:rsidR="00C5556F" w:rsidRPr="00497220">
              <w:t xml:space="preserve">-Format </w:t>
            </w:r>
            <w:r w:rsidR="00F00619" w:rsidRPr="00497220">
              <w:rPr>
                <w:b/>
              </w:rPr>
              <w:t>als *.</w:t>
            </w:r>
            <w:proofErr w:type="spellStart"/>
            <w:r w:rsidR="00F00619" w:rsidRPr="00497220">
              <w:rPr>
                <w:b/>
              </w:rPr>
              <w:t>docx</w:t>
            </w:r>
            <w:proofErr w:type="spellEnd"/>
            <w:r w:rsidR="00F00619" w:rsidRPr="00497220">
              <w:rPr>
                <w:b/>
              </w:rPr>
              <w:t xml:space="preserve"> speichern</w:t>
            </w:r>
            <w:r w:rsidR="00C5556F" w:rsidRPr="00497220">
              <w:t>.</w:t>
            </w:r>
          </w:p>
          <w:p w:rsidR="00C5556F" w:rsidRPr="00497220" w:rsidRDefault="00C5556F" w:rsidP="001664DA">
            <w:pPr>
              <w:pStyle w:val="Eingerckt"/>
            </w:pPr>
            <w:r w:rsidRPr="00497220">
              <w:t xml:space="preserve">Falls Sie Ihr Dokument im Wordformat 97-2003 weitergeben müssen, stellen Sie halt Ihr </w:t>
            </w:r>
            <w:r w:rsidR="00F00619" w:rsidRPr="00497220">
              <w:t>*.</w:t>
            </w:r>
            <w:proofErr w:type="spellStart"/>
            <w:r w:rsidR="00F00619" w:rsidRPr="00497220">
              <w:t>docx</w:t>
            </w:r>
            <w:proofErr w:type="spellEnd"/>
            <w:r w:rsidR="00F00619" w:rsidRPr="00497220">
              <w:t>-</w:t>
            </w:r>
            <w:r w:rsidRPr="00497220">
              <w:t>Dokument zuerst vollständig fertig und speichern es erst ganz zum Schluss im gewünschten Format. Die Quellenangaben und das Literaturverzeichnis werden erhalten bleiben, aber seine Dynamik (z.B. automatisches Anpassen an die Reihenfolge) geht dann verloren.</w:t>
            </w:r>
          </w:p>
        </w:tc>
      </w:tr>
    </w:tbl>
    <w:p w:rsidR="00C5556F" w:rsidRDefault="00C5556F" w:rsidP="0006365B">
      <w:pPr>
        <w:pStyle w:val="berschrift3"/>
      </w:pPr>
      <w:bookmarkStart w:id="96" w:name="_Toc298487823"/>
      <w:r>
        <w:lastRenderedPageBreak/>
        <w:t>Zitat und Zitatquelle einfügen</w:t>
      </w:r>
      <w:bookmarkEnd w:id="96"/>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C5556F" w:rsidRPr="00497220" w:rsidTr="004B22A3">
        <w:trPr>
          <w:cantSplit/>
        </w:trPr>
        <w:tc>
          <w:tcPr>
            <w:tcW w:w="9529" w:type="dxa"/>
          </w:tcPr>
          <w:p w:rsidR="00C5556F" w:rsidRPr="00497220" w:rsidRDefault="009B690B" w:rsidP="004B22A3">
            <w:pPr>
              <w:pStyle w:val="NummerierteListe"/>
            </w:pPr>
            <w:r>
              <w:rPr>
                <w:noProof/>
                <w:lang w:eastAsia="de-CH"/>
              </w:rPr>
              <w:drawing>
                <wp:anchor distT="0" distB="0" distL="114300" distR="114300" simplePos="0" relativeHeight="251956736" behindDoc="0" locked="0" layoutInCell="1" allowOverlap="1" wp14:anchorId="0FA58A70" wp14:editId="5CBCA654">
                  <wp:simplePos x="0" y="0"/>
                  <wp:positionH relativeFrom="column">
                    <wp:posOffset>2701925</wp:posOffset>
                  </wp:positionH>
                  <wp:positionV relativeFrom="paragraph">
                    <wp:posOffset>3175</wp:posOffset>
                  </wp:positionV>
                  <wp:extent cx="3190875" cy="762000"/>
                  <wp:effectExtent l="0" t="0" r="9525" b="0"/>
                  <wp:wrapSquare wrapText="bothSides"/>
                  <wp:docPr id="532" name="Grafik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extLst>
                              <a:ext uri="{28A0092B-C50C-407E-A947-70E740481C1C}">
                                <a14:useLocalDpi xmlns:a14="http://schemas.microsoft.com/office/drawing/2010/main" val="0"/>
                              </a:ext>
                            </a:extLst>
                          </a:blip>
                          <a:stretch>
                            <a:fillRect/>
                          </a:stretch>
                        </pic:blipFill>
                        <pic:spPr>
                          <a:xfrm>
                            <a:off x="0" y="0"/>
                            <a:ext cx="3190875" cy="762000"/>
                          </a:xfrm>
                          <a:prstGeom prst="rect">
                            <a:avLst/>
                          </a:prstGeom>
                        </pic:spPr>
                      </pic:pic>
                    </a:graphicData>
                  </a:graphic>
                  <wp14:sizeRelH relativeFrom="page">
                    <wp14:pctWidth>0</wp14:pctWidth>
                  </wp14:sizeRelH>
                  <wp14:sizeRelV relativeFrom="page">
                    <wp14:pctHeight>0</wp14:pctHeight>
                  </wp14:sizeRelV>
                </wp:anchor>
              </w:drawing>
            </w:r>
            <w:r w:rsidR="00C5556F" w:rsidRPr="00497220">
              <w:t>Um im Text einen Verweis wie abgebildet zu erhalten, gehen Sie folgendermassen vor.</w:t>
            </w:r>
          </w:p>
        </w:tc>
      </w:tr>
      <w:tr w:rsidR="00C5556F" w:rsidRPr="00497220" w:rsidTr="004B22A3">
        <w:trPr>
          <w:cantSplit/>
        </w:trPr>
        <w:tc>
          <w:tcPr>
            <w:tcW w:w="9529" w:type="dxa"/>
          </w:tcPr>
          <w:p w:rsidR="00C5556F" w:rsidRPr="00497220" w:rsidRDefault="00122DE4" w:rsidP="00CE1FC7">
            <w:pPr>
              <w:pStyle w:val="NummerierteListe"/>
            </w:pPr>
            <w:r>
              <w:rPr>
                <w:noProof/>
                <w:lang w:eastAsia="de-CH"/>
              </w:rPr>
              <w:drawing>
                <wp:anchor distT="114935" distB="114935" distL="114300" distR="0" simplePos="0" relativeHeight="251678208" behindDoc="0" locked="0" layoutInCell="1" allowOverlap="1" wp14:anchorId="4C45D4D5" wp14:editId="2E02D3EF">
                  <wp:simplePos x="0" y="0"/>
                  <wp:positionH relativeFrom="column">
                    <wp:align>right</wp:align>
                  </wp:positionH>
                  <wp:positionV relativeFrom="line">
                    <wp:align>top</wp:align>
                  </wp:positionV>
                  <wp:extent cx="2743200" cy="1400810"/>
                  <wp:effectExtent l="0" t="0" r="0" b="8890"/>
                  <wp:wrapSquare wrapText="bothSides"/>
                  <wp:docPr id="840" name="Bild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89" cstate="email">
                            <a:extLst>
                              <a:ext uri="{28A0092B-C50C-407E-A947-70E740481C1C}">
                                <a14:useLocalDpi xmlns:a14="http://schemas.microsoft.com/office/drawing/2010/main" val="0"/>
                              </a:ext>
                            </a:extLst>
                          </a:blip>
                          <a:srcRect/>
                          <a:stretch>
                            <a:fillRect/>
                          </a:stretch>
                        </pic:blipFill>
                        <pic:spPr bwMode="auto">
                          <a:xfrm>
                            <a:off x="0" y="0"/>
                            <a:ext cx="2743200" cy="1400810"/>
                          </a:xfrm>
                          <a:prstGeom prst="rect">
                            <a:avLst/>
                          </a:prstGeom>
                          <a:noFill/>
                          <a:ln>
                            <a:noFill/>
                          </a:ln>
                        </pic:spPr>
                      </pic:pic>
                    </a:graphicData>
                  </a:graphic>
                  <wp14:sizeRelH relativeFrom="page">
                    <wp14:pctWidth>0</wp14:pctWidth>
                  </wp14:sizeRelH>
                  <wp14:sizeRelV relativeFrom="page">
                    <wp14:pctHeight>0</wp14:pctHeight>
                  </wp14:sizeRelV>
                </wp:anchor>
              </w:drawing>
            </w:r>
            <w:r w:rsidR="003C2496" w:rsidRPr="00497220">
              <w:t>Setzen Sie den Cursor an die Stelle, wo der Verweis auf die Quelle eingefügt werden soll.</w:t>
            </w:r>
            <w:r w:rsidR="00C5556F" w:rsidRPr="00497220">
              <w:t xml:space="preserve"> Dann bauen Sie mit </w:t>
            </w:r>
            <w:proofErr w:type="spellStart"/>
            <w:r w:rsidR="0025507B">
              <w:rPr>
                <w:b/>
              </w:rPr>
              <w:t>Menü</w:t>
            </w:r>
            <w:r w:rsidR="00AC1055" w:rsidRPr="00AC1055">
              <w:rPr>
                <w:b/>
              </w:rPr>
              <w:t>band</w:t>
            </w:r>
            <w:proofErr w:type="spellEnd"/>
            <w:r w:rsidR="00AC1055" w:rsidRPr="00AC1055">
              <w:rPr>
                <w:b/>
              </w:rPr>
              <w:t xml:space="preserve"> –</w:t>
            </w:r>
            <w:r w:rsidR="00C5556F" w:rsidRPr="00497220">
              <w:rPr>
                <w:b/>
              </w:rPr>
              <w:t xml:space="preserve"> Verweise – Zitat einfügen – Neue Quelle hinzufügen</w:t>
            </w:r>
            <w:r w:rsidR="00C5556F" w:rsidRPr="00497220">
              <w:t xml:space="preserve"> eine neue Zitatquelle auf.</w:t>
            </w:r>
          </w:p>
        </w:tc>
      </w:tr>
      <w:tr w:rsidR="00C5556F" w:rsidRPr="00497220" w:rsidTr="004B22A3">
        <w:trPr>
          <w:cantSplit/>
        </w:trPr>
        <w:tc>
          <w:tcPr>
            <w:tcW w:w="9529" w:type="dxa"/>
          </w:tcPr>
          <w:p w:rsidR="00C5556F" w:rsidRPr="00497220" w:rsidRDefault="00122DE4" w:rsidP="00CE1FC7">
            <w:pPr>
              <w:pStyle w:val="NummerierteListe"/>
            </w:pPr>
            <w:bookmarkStart w:id="97" w:name="_Ref206832143"/>
            <w:r>
              <w:rPr>
                <w:noProof/>
                <w:lang w:eastAsia="de-CH"/>
              </w:rPr>
              <w:drawing>
                <wp:anchor distT="114935" distB="114935" distL="114300" distR="0" simplePos="0" relativeHeight="251770368" behindDoc="0" locked="0" layoutInCell="1" allowOverlap="1" wp14:anchorId="3D894886" wp14:editId="56B00835">
                  <wp:simplePos x="0" y="0"/>
                  <wp:positionH relativeFrom="column">
                    <wp:align>right</wp:align>
                  </wp:positionH>
                  <wp:positionV relativeFrom="line">
                    <wp:align>top</wp:align>
                  </wp:positionV>
                  <wp:extent cx="2743200" cy="1215390"/>
                  <wp:effectExtent l="0" t="0" r="0" b="3810"/>
                  <wp:wrapSquare wrapText="bothSides"/>
                  <wp:docPr id="1014" name="Bild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90" cstate="email">
                            <a:extLst>
                              <a:ext uri="{28A0092B-C50C-407E-A947-70E740481C1C}">
                                <a14:useLocalDpi xmlns:a14="http://schemas.microsoft.com/office/drawing/2010/main" val="0"/>
                              </a:ext>
                            </a:extLst>
                          </a:blip>
                          <a:srcRect/>
                          <a:stretch>
                            <a:fillRect/>
                          </a:stretch>
                        </pic:blipFill>
                        <pic:spPr bwMode="auto">
                          <a:xfrm>
                            <a:off x="0" y="0"/>
                            <a:ext cx="2743200" cy="1215390"/>
                          </a:xfrm>
                          <a:prstGeom prst="rect">
                            <a:avLst/>
                          </a:prstGeom>
                          <a:noFill/>
                          <a:ln>
                            <a:noFill/>
                          </a:ln>
                        </pic:spPr>
                      </pic:pic>
                    </a:graphicData>
                  </a:graphic>
                  <wp14:sizeRelH relativeFrom="page">
                    <wp14:pctWidth>0</wp14:pctWidth>
                  </wp14:sizeRelH>
                  <wp14:sizeRelV relativeFrom="page">
                    <wp14:pctHeight>0</wp14:pctHeight>
                  </wp14:sizeRelV>
                </wp:anchor>
              </w:drawing>
            </w:r>
            <w:r w:rsidR="00C5556F" w:rsidRPr="00497220">
              <w:t>Je nach Quell</w:t>
            </w:r>
            <w:r w:rsidR="004418C6">
              <w:t>en</w:t>
            </w:r>
            <w:r w:rsidR="00C5556F" w:rsidRPr="00497220">
              <w:t>typ zeigt Ihnen Word im Fenster Quelle erstellen andere Felder an. Word formatiert später das Literaturverzeichnis anhand dieser Felder (z.B. Titel kursiv,</w:t>
            </w:r>
            <w:r w:rsidR="002B432D" w:rsidRPr="00497220">
              <w:t xml:space="preserve"> Verleger auf der Zeile ganz zu</w:t>
            </w:r>
            <w:r w:rsidR="00C5556F" w:rsidRPr="00497220">
              <w:t>l</w:t>
            </w:r>
            <w:r w:rsidR="002B432D" w:rsidRPr="00497220">
              <w:t>e</w:t>
            </w:r>
            <w:r w:rsidR="00C5556F" w:rsidRPr="00497220">
              <w:t>tzt usw.)</w:t>
            </w:r>
            <w:bookmarkEnd w:id="97"/>
          </w:p>
          <w:p w:rsidR="00C5556F" w:rsidRPr="00497220" w:rsidRDefault="00904AA8" w:rsidP="008C26D9">
            <w:pPr>
              <w:pStyle w:val="Eingerckt"/>
            </w:pPr>
            <w:r w:rsidRPr="00497220">
              <w:t>Wie Sie in nebenstehenden</w:t>
            </w:r>
            <w:r w:rsidR="00C5556F" w:rsidRPr="00497220">
              <w:t xml:space="preserve"> Beis</w:t>
            </w:r>
            <w:r w:rsidR="002B432D" w:rsidRPr="00497220">
              <w:t>piel</w:t>
            </w:r>
            <w:r w:rsidRPr="00497220">
              <w:t>en</w:t>
            </w:r>
            <w:r w:rsidR="002B432D" w:rsidRPr="00497220">
              <w:t xml:space="preserve"> sehen, darf man sich beim F</w:t>
            </w:r>
            <w:r w:rsidR="00C5556F" w:rsidRPr="00497220">
              <w:t xml:space="preserve">üllen der Felder mit Inhalt </w:t>
            </w:r>
            <w:r w:rsidR="00122DE4">
              <w:rPr>
                <w:noProof/>
                <w:lang w:eastAsia="de-CH"/>
              </w:rPr>
              <w:drawing>
                <wp:anchor distT="114935" distB="114935" distL="114300" distR="0" simplePos="0" relativeHeight="251812352" behindDoc="0" locked="0" layoutInCell="1" allowOverlap="1" wp14:anchorId="3A37B6B1" wp14:editId="06686B30">
                  <wp:simplePos x="0" y="0"/>
                  <wp:positionH relativeFrom="column">
                    <wp:posOffset>3238500</wp:posOffset>
                  </wp:positionH>
                  <wp:positionV relativeFrom="line">
                    <wp:posOffset>182880</wp:posOffset>
                  </wp:positionV>
                  <wp:extent cx="2743200" cy="1215390"/>
                  <wp:effectExtent l="0" t="0" r="0" b="3810"/>
                  <wp:wrapSquare wrapText="bothSides"/>
                  <wp:docPr id="1053" name="Bild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91" cstate="email">
                            <a:extLst>
                              <a:ext uri="{28A0092B-C50C-407E-A947-70E740481C1C}">
                                <a14:useLocalDpi xmlns:a14="http://schemas.microsoft.com/office/drawing/2010/main" val="0"/>
                              </a:ext>
                            </a:extLst>
                          </a:blip>
                          <a:srcRect/>
                          <a:stretch>
                            <a:fillRect/>
                          </a:stretch>
                        </pic:blipFill>
                        <pic:spPr bwMode="auto">
                          <a:xfrm>
                            <a:off x="0" y="0"/>
                            <a:ext cx="2743200" cy="1215390"/>
                          </a:xfrm>
                          <a:prstGeom prst="rect">
                            <a:avLst/>
                          </a:prstGeom>
                          <a:noFill/>
                          <a:ln>
                            <a:noFill/>
                          </a:ln>
                        </pic:spPr>
                      </pic:pic>
                    </a:graphicData>
                  </a:graphic>
                  <wp14:sizeRelH relativeFrom="page">
                    <wp14:pctWidth>0</wp14:pctWidth>
                  </wp14:sizeRelH>
                  <wp14:sizeRelV relativeFrom="page">
                    <wp14:pctHeight>0</wp14:pctHeight>
                  </wp14:sizeRelV>
                </wp:anchor>
              </w:drawing>
            </w:r>
            <w:r w:rsidR="00C5556F" w:rsidRPr="00497220">
              <w:t>auch ein paar Freiheiten herausnehmen, um dann in der Literaturliste das gewünschte Resultat zu erhalten.</w:t>
            </w:r>
          </w:p>
          <w:p w:rsidR="001343BC" w:rsidRPr="00497220" w:rsidRDefault="001343BC" w:rsidP="001343BC">
            <w:pPr>
              <w:pStyle w:val="Eingerckt"/>
            </w:pPr>
            <w:r w:rsidRPr="00497220">
              <w:t xml:space="preserve">Z.B. hilft das Feld </w:t>
            </w:r>
            <w:r w:rsidRPr="00497220">
              <w:rPr>
                <w:rStyle w:val="SchaltflcheZchn"/>
              </w:rPr>
              <w:t>Firma Autor</w:t>
            </w:r>
            <w:r w:rsidRPr="00497220">
              <w:t>, wenn Sie die Autorennennung nach genau vorgegebenem Muster (z.B. "Birnbaum et al.") ausgegeben haben möchten.</w:t>
            </w:r>
          </w:p>
        </w:tc>
      </w:tr>
      <w:tr w:rsidR="00C5556F" w:rsidRPr="00497220" w:rsidTr="004B22A3">
        <w:trPr>
          <w:cantSplit/>
        </w:trPr>
        <w:tc>
          <w:tcPr>
            <w:tcW w:w="9529" w:type="dxa"/>
          </w:tcPr>
          <w:p w:rsidR="00C5556F" w:rsidRPr="00497220" w:rsidRDefault="00122DE4" w:rsidP="00CE1FC7">
            <w:pPr>
              <w:pStyle w:val="NummerierteListe"/>
            </w:pPr>
            <w:r>
              <w:rPr>
                <w:noProof/>
                <w:lang w:eastAsia="de-CH"/>
              </w:rPr>
              <w:drawing>
                <wp:anchor distT="114935" distB="114935" distL="114300" distR="0" simplePos="0" relativeHeight="251679232" behindDoc="0" locked="0" layoutInCell="1" allowOverlap="1" wp14:anchorId="6EE4BD78" wp14:editId="584584CD">
                  <wp:simplePos x="0" y="0"/>
                  <wp:positionH relativeFrom="column">
                    <wp:align>right</wp:align>
                  </wp:positionH>
                  <wp:positionV relativeFrom="line">
                    <wp:align>top</wp:align>
                  </wp:positionV>
                  <wp:extent cx="2743200" cy="961390"/>
                  <wp:effectExtent l="0" t="0" r="0" b="0"/>
                  <wp:wrapSquare wrapText="bothSides"/>
                  <wp:docPr id="842" name="Bild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92" cstate="email">
                            <a:extLst>
                              <a:ext uri="{28A0092B-C50C-407E-A947-70E740481C1C}">
                                <a14:useLocalDpi xmlns:a14="http://schemas.microsoft.com/office/drawing/2010/main" val="0"/>
                              </a:ext>
                            </a:extLst>
                          </a:blip>
                          <a:srcRect/>
                          <a:stretch>
                            <a:fillRect/>
                          </a:stretch>
                        </pic:blipFill>
                        <pic:spPr bwMode="auto">
                          <a:xfrm>
                            <a:off x="0" y="0"/>
                            <a:ext cx="2743200" cy="961390"/>
                          </a:xfrm>
                          <a:prstGeom prst="rect">
                            <a:avLst/>
                          </a:prstGeom>
                          <a:noFill/>
                          <a:ln>
                            <a:noFill/>
                          </a:ln>
                        </pic:spPr>
                      </pic:pic>
                    </a:graphicData>
                  </a:graphic>
                  <wp14:sizeRelH relativeFrom="page">
                    <wp14:pctWidth>0</wp14:pctWidth>
                  </wp14:sizeRelH>
                  <wp14:sizeRelV relativeFrom="page">
                    <wp14:pctHeight>0</wp14:pctHeight>
                  </wp14:sizeRelV>
                </wp:anchor>
              </w:drawing>
            </w:r>
            <w:r w:rsidR="00C5556F" w:rsidRPr="00497220">
              <w:t>Jedenfalls erscheint nach einem Klick auf  OK  die Quelle als Feld in Ihrem Text.</w:t>
            </w:r>
          </w:p>
          <w:p w:rsidR="00C5556F" w:rsidRPr="00497220" w:rsidRDefault="00C5556F" w:rsidP="008C26D9">
            <w:pPr>
              <w:pStyle w:val="Eingerckt"/>
              <w:rPr>
                <w:noProof/>
              </w:rPr>
            </w:pPr>
            <w:r w:rsidRPr="00497220">
              <w:rPr>
                <w:noProof/>
              </w:rPr>
              <w:t>Beachten Sie das Ausklapp-</w:t>
            </w:r>
            <w:r w:rsidR="0025507B">
              <w:rPr>
                <w:noProof/>
              </w:rPr>
              <w:t>Menü</w:t>
            </w:r>
            <w:r w:rsidRPr="00497220">
              <w:rPr>
                <w:noProof/>
              </w:rPr>
              <w:t xml:space="preserve"> rechts des Feldes.</w:t>
            </w:r>
          </w:p>
        </w:tc>
      </w:tr>
      <w:tr w:rsidR="00C5556F" w:rsidRPr="00497220" w:rsidTr="004B22A3">
        <w:trPr>
          <w:cantSplit/>
        </w:trPr>
        <w:tc>
          <w:tcPr>
            <w:tcW w:w="9529" w:type="dxa"/>
          </w:tcPr>
          <w:p w:rsidR="00C5556F" w:rsidRPr="00497220" w:rsidRDefault="00122DE4" w:rsidP="008C26D9">
            <w:pPr>
              <w:pStyle w:val="NummerierteListe"/>
            </w:pPr>
            <w:r>
              <w:rPr>
                <w:noProof/>
                <w:lang w:eastAsia="de-CH"/>
              </w:rPr>
              <w:drawing>
                <wp:anchor distT="114935" distB="114935" distL="114300" distR="0" simplePos="0" relativeHeight="251680256" behindDoc="0" locked="0" layoutInCell="1" allowOverlap="1" wp14:anchorId="7E048F00" wp14:editId="0FEEEDBC">
                  <wp:simplePos x="0" y="0"/>
                  <wp:positionH relativeFrom="column">
                    <wp:align>right</wp:align>
                  </wp:positionH>
                  <wp:positionV relativeFrom="line">
                    <wp:align>top</wp:align>
                  </wp:positionV>
                  <wp:extent cx="1685925" cy="1543050"/>
                  <wp:effectExtent l="0" t="0" r="9525" b="0"/>
                  <wp:wrapSquare wrapText="bothSides"/>
                  <wp:docPr id="843" name="Bild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685925"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sidR="00C5556F" w:rsidRPr="00497220">
              <w:t xml:space="preserve"> Im Fenster </w:t>
            </w:r>
            <w:r w:rsidR="00C5556F" w:rsidRPr="00497220">
              <w:rPr>
                <w:rStyle w:val="Fenstertitel"/>
              </w:rPr>
              <w:t>Zitat bearbeiten</w:t>
            </w:r>
            <w:r w:rsidR="00C5556F" w:rsidRPr="00497220">
              <w:t xml:space="preserve"> können Sie </w:t>
            </w:r>
            <w:r w:rsidR="003C2496" w:rsidRPr="00497220">
              <w:t xml:space="preserve">falls nötig </w:t>
            </w:r>
            <w:r w:rsidR="00C5556F" w:rsidRPr="00497220">
              <w:t>Seitenzahlen zu Ihrem Zitat hinzufügen.</w:t>
            </w:r>
          </w:p>
        </w:tc>
      </w:tr>
      <w:tr w:rsidR="003C2496" w:rsidRPr="00497220" w:rsidTr="004B22A3">
        <w:trPr>
          <w:cantSplit/>
        </w:trPr>
        <w:tc>
          <w:tcPr>
            <w:tcW w:w="9529" w:type="dxa"/>
          </w:tcPr>
          <w:p w:rsidR="003C2496" w:rsidRPr="00497220" w:rsidRDefault="0077408D" w:rsidP="008C26D9">
            <w:pPr>
              <w:pStyle w:val="NummerierteListe"/>
            </w:pPr>
            <w:r>
              <w:rPr>
                <w:noProof/>
                <w:lang w:eastAsia="de-CH"/>
              </w:rPr>
              <w:lastRenderedPageBreak/>
              <w:drawing>
                <wp:anchor distT="0" distB="0" distL="114300" distR="114300" simplePos="0" relativeHeight="251957760" behindDoc="0" locked="0" layoutInCell="1" allowOverlap="1" wp14:anchorId="5C230D00" wp14:editId="47B6B2AF">
                  <wp:simplePos x="0" y="0"/>
                  <wp:positionH relativeFrom="column">
                    <wp:posOffset>2947670</wp:posOffset>
                  </wp:positionH>
                  <wp:positionV relativeFrom="paragraph">
                    <wp:posOffset>3175</wp:posOffset>
                  </wp:positionV>
                  <wp:extent cx="3028315" cy="1957070"/>
                  <wp:effectExtent l="0" t="0" r="635" b="508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extLst>
                              <a:ext uri="{28A0092B-C50C-407E-A947-70E740481C1C}">
                                <a14:useLocalDpi xmlns:a14="http://schemas.microsoft.com/office/drawing/2010/main" val="0"/>
                              </a:ext>
                            </a:extLst>
                          </a:blip>
                          <a:stretch>
                            <a:fillRect/>
                          </a:stretch>
                        </pic:blipFill>
                        <pic:spPr>
                          <a:xfrm>
                            <a:off x="0" y="0"/>
                            <a:ext cx="3028315" cy="1957070"/>
                          </a:xfrm>
                          <a:prstGeom prst="rect">
                            <a:avLst/>
                          </a:prstGeom>
                        </pic:spPr>
                      </pic:pic>
                    </a:graphicData>
                  </a:graphic>
                  <wp14:sizeRelH relativeFrom="page">
                    <wp14:pctWidth>0</wp14:pctWidth>
                  </wp14:sizeRelH>
                  <wp14:sizeRelV relativeFrom="page">
                    <wp14:pctHeight>0</wp14:pctHeight>
                  </wp14:sizeRelV>
                </wp:anchor>
              </w:drawing>
            </w:r>
            <w:r w:rsidR="003C2496" w:rsidRPr="00497220">
              <w:t xml:space="preserve">Bei ausführlichen Quellen-Informationen aktivieren Sie </w:t>
            </w:r>
            <w:r w:rsidR="00B84144" w:rsidRPr="00497220">
              <w:t xml:space="preserve">das Kontrollkästchen </w:t>
            </w:r>
            <w:r w:rsidR="00B84144" w:rsidRPr="00497220">
              <w:rPr>
                <w:rStyle w:val="SchaltflcheZchn"/>
              </w:rPr>
              <w:t>Alle Literaturverzeichnisfelder anzeigen</w:t>
            </w:r>
            <w:r w:rsidR="00B84144" w:rsidRPr="00497220">
              <w:t>.</w:t>
            </w:r>
          </w:p>
          <w:p w:rsidR="00B84144" w:rsidRPr="00497220" w:rsidRDefault="00B84144" w:rsidP="00B84144">
            <w:pPr>
              <w:pStyle w:val="Eingerckt"/>
            </w:pPr>
            <w:r w:rsidRPr="00497220">
              <w:t xml:space="preserve">Beachten Sie danach den </w:t>
            </w:r>
            <w:proofErr w:type="spellStart"/>
            <w:r w:rsidRPr="00497220">
              <w:t>Scrollbar</w:t>
            </w:r>
            <w:proofErr w:type="spellEnd"/>
            <w:r w:rsidRPr="00497220">
              <w:t xml:space="preserve"> auf der rechten Seite.</w:t>
            </w:r>
          </w:p>
        </w:tc>
      </w:tr>
      <w:tr w:rsidR="00C5556F" w:rsidRPr="00497220" w:rsidTr="004B22A3">
        <w:trPr>
          <w:cantSplit/>
        </w:trPr>
        <w:tc>
          <w:tcPr>
            <w:tcW w:w="9529" w:type="dxa"/>
          </w:tcPr>
          <w:p w:rsidR="00C5556F" w:rsidRPr="00497220" w:rsidRDefault="00466A81" w:rsidP="008C26D9">
            <w:pPr>
              <w:pStyle w:val="NummerierteListe"/>
            </w:pPr>
            <w:r>
              <w:rPr>
                <w:noProof/>
                <w:lang w:eastAsia="de-CH"/>
              </w:rPr>
              <w:drawing>
                <wp:anchor distT="0" distB="0" distL="114300" distR="114300" simplePos="0" relativeHeight="251960832" behindDoc="0" locked="0" layoutInCell="1" allowOverlap="1" wp14:anchorId="46F1BCD0" wp14:editId="42E55E37">
                  <wp:simplePos x="0" y="0"/>
                  <wp:positionH relativeFrom="column">
                    <wp:posOffset>2923540</wp:posOffset>
                  </wp:positionH>
                  <wp:positionV relativeFrom="paragraph">
                    <wp:posOffset>-2380615</wp:posOffset>
                  </wp:positionV>
                  <wp:extent cx="2915285" cy="2038350"/>
                  <wp:effectExtent l="0" t="0" r="0" b="0"/>
                  <wp:wrapSquare wrapText="bothSides"/>
                  <wp:docPr id="1019" name="Grafik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a:picLocks noChangeAspect="1"/>
                          </pic:cNvPicPr>
                        </pic:nvPicPr>
                        <pic:blipFill rotWithShape="1">
                          <a:blip r:embed="rId195" cstate="email">
                            <a:extLst>
                              <a:ext uri="{28A0092B-C50C-407E-A947-70E740481C1C}">
                                <a14:useLocalDpi xmlns:a14="http://schemas.microsoft.com/office/drawing/2010/main" val="0"/>
                              </a:ext>
                            </a:extLst>
                          </a:blip>
                          <a:srcRect/>
                          <a:stretch/>
                        </pic:blipFill>
                        <pic:spPr>
                          <a:xfrm>
                            <a:off x="0" y="0"/>
                            <a:ext cx="2915285" cy="2038350"/>
                          </a:xfrm>
                          <a:prstGeom prst="rect">
                            <a:avLst/>
                          </a:prstGeom>
                        </pic:spPr>
                      </pic:pic>
                    </a:graphicData>
                  </a:graphic>
                </wp:anchor>
              </w:drawing>
            </w:r>
            <w:r w:rsidR="00C5556F" w:rsidRPr="00497220">
              <w:t xml:space="preserve">Falls Sie dieselbe Quelle (mit einer anderen Seitenzahl) an einer anderen Stelle im Dokument nochmals zitieren möchten, stellen Sie erfreut fest, dass Word Ihnen die Quelle nun schon mit </w:t>
            </w:r>
            <w:proofErr w:type="spellStart"/>
            <w:r w:rsidR="0025507B">
              <w:rPr>
                <w:b/>
              </w:rPr>
              <w:t>Menü</w:t>
            </w:r>
            <w:r w:rsidR="00AC1055" w:rsidRPr="00AC1055">
              <w:rPr>
                <w:b/>
              </w:rPr>
              <w:t>band</w:t>
            </w:r>
            <w:proofErr w:type="spellEnd"/>
            <w:r w:rsidR="00AC1055" w:rsidRPr="00AC1055">
              <w:rPr>
                <w:b/>
              </w:rPr>
              <w:t xml:space="preserve"> –</w:t>
            </w:r>
            <w:r w:rsidR="00C5556F" w:rsidRPr="00497220">
              <w:rPr>
                <w:b/>
              </w:rPr>
              <w:t xml:space="preserve"> Verweise – Zitat einfügen</w:t>
            </w:r>
            <w:r w:rsidR="00C5556F" w:rsidRPr="00497220">
              <w:t xml:space="preserve"> zur Verfügung stellt.</w:t>
            </w:r>
          </w:p>
        </w:tc>
      </w:tr>
      <w:tr w:rsidR="00FA0E2C" w:rsidRPr="00497220" w:rsidTr="004B22A3">
        <w:trPr>
          <w:cantSplit/>
        </w:trPr>
        <w:tc>
          <w:tcPr>
            <w:tcW w:w="9529" w:type="dxa"/>
          </w:tcPr>
          <w:p w:rsidR="00FA0E2C" w:rsidRPr="00497220" w:rsidRDefault="00122DE4" w:rsidP="008C26D9">
            <w:pPr>
              <w:pStyle w:val="NummerierteListe"/>
            </w:pPr>
            <w:r>
              <w:rPr>
                <w:noProof/>
                <w:lang w:eastAsia="de-CH"/>
              </w:rPr>
              <w:drawing>
                <wp:anchor distT="114935" distB="114935" distL="114300" distR="0" simplePos="0" relativeHeight="251773440" behindDoc="0" locked="0" layoutInCell="1" allowOverlap="1" wp14:anchorId="745C37F9" wp14:editId="10DC3D0D">
                  <wp:simplePos x="0" y="0"/>
                  <wp:positionH relativeFrom="column">
                    <wp:align>right</wp:align>
                  </wp:positionH>
                  <wp:positionV relativeFrom="line">
                    <wp:align>top</wp:align>
                  </wp:positionV>
                  <wp:extent cx="2743200" cy="1098550"/>
                  <wp:effectExtent l="0" t="0" r="0" b="6350"/>
                  <wp:wrapSquare wrapText="bothSides"/>
                  <wp:docPr id="1004" name="Bild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196" cstate="email">
                            <a:extLst>
                              <a:ext uri="{28A0092B-C50C-407E-A947-70E740481C1C}">
                                <a14:useLocalDpi xmlns:a14="http://schemas.microsoft.com/office/drawing/2010/main" val="0"/>
                              </a:ext>
                            </a:extLst>
                          </a:blip>
                          <a:srcRect/>
                          <a:stretch>
                            <a:fillRect/>
                          </a:stretch>
                        </pic:blipFill>
                        <pic:spPr bwMode="auto">
                          <a:xfrm>
                            <a:off x="0" y="0"/>
                            <a:ext cx="2743200" cy="1098550"/>
                          </a:xfrm>
                          <a:prstGeom prst="rect">
                            <a:avLst/>
                          </a:prstGeom>
                          <a:noFill/>
                          <a:ln>
                            <a:noFill/>
                          </a:ln>
                        </pic:spPr>
                      </pic:pic>
                    </a:graphicData>
                  </a:graphic>
                  <wp14:sizeRelH relativeFrom="page">
                    <wp14:pctWidth>0</wp14:pctWidth>
                  </wp14:sizeRelH>
                  <wp14:sizeRelV relativeFrom="page">
                    <wp14:pctHeight>0</wp14:pctHeight>
                  </wp14:sizeRelV>
                </wp:anchor>
              </w:drawing>
            </w:r>
            <w:r w:rsidR="00FA0E2C" w:rsidRPr="00497220">
              <w:t>Für spezielle Effekte können Sie automatisch eingefügte Quellverweise auch in statischen Text umwandeln.</w:t>
            </w:r>
          </w:p>
        </w:tc>
      </w:tr>
      <w:tr w:rsidR="00FA0E2C" w:rsidRPr="00497220" w:rsidTr="004B22A3">
        <w:trPr>
          <w:cantSplit/>
        </w:trPr>
        <w:tc>
          <w:tcPr>
            <w:tcW w:w="9529" w:type="dxa"/>
          </w:tcPr>
          <w:p w:rsidR="00FA0E2C" w:rsidRPr="00497220" w:rsidRDefault="00FA0E2C" w:rsidP="008C26D9">
            <w:pPr>
              <w:pStyle w:val="NummerierteListe"/>
            </w:pPr>
            <w:r w:rsidRPr="00497220">
              <w:t xml:space="preserve">Hier z.B. wurde die Klammersetzung zur leichteren Lesbarkeit verändert. </w:t>
            </w:r>
            <w:r w:rsidR="00122DE4">
              <w:rPr>
                <w:noProof/>
                <w:lang w:eastAsia="de-CH"/>
              </w:rPr>
              <w:drawing>
                <wp:anchor distT="114935" distB="114935" distL="114300" distR="0" simplePos="0" relativeHeight="251774464" behindDoc="0" locked="0" layoutInCell="1" allowOverlap="1" wp14:anchorId="6C1EDD48" wp14:editId="771C10E2">
                  <wp:simplePos x="0" y="0"/>
                  <wp:positionH relativeFrom="column">
                    <wp:align>right</wp:align>
                  </wp:positionH>
                  <wp:positionV relativeFrom="line">
                    <wp:align>top</wp:align>
                  </wp:positionV>
                  <wp:extent cx="2743200" cy="787400"/>
                  <wp:effectExtent l="0" t="0" r="0" b="0"/>
                  <wp:wrapSquare wrapText="bothSides"/>
                  <wp:docPr id="1003" name="Bild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197" cstate="email">
                            <a:extLst>
                              <a:ext uri="{28A0092B-C50C-407E-A947-70E740481C1C}">
                                <a14:useLocalDpi xmlns:a14="http://schemas.microsoft.com/office/drawing/2010/main" val="0"/>
                              </a:ext>
                            </a:extLst>
                          </a:blip>
                          <a:srcRect/>
                          <a:stretch>
                            <a:fillRect/>
                          </a:stretch>
                        </pic:blipFill>
                        <pic:spPr bwMode="auto">
                          <a:xfrm>
                            <a:off x="0" y="0"/>
                            <a:ext cx="2743200" cy="7874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C5556F" w:rsidRDefault="00C5556F" w:rsidP="0006365B">
      <w:pPr>
        <w:pStyle w:val="berschrift3"/>
      </w:pPr>
      <w:bookmarkStart w:id="98" w:name="_Toc298487824"/>
      <w:r>
        <w:t>Literaturverzeichnis einfügen</w:t>
      </w:r>
      <w:bookmarkEnd w:id="98"/>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C5556F" w:rsidRPr="00497220" w:rsidTr="004B22A3">
        <w:trPr>
          <w:cantSplit/>
        </w:trPr>
        <w:tc>
          <w:tcPr>
            <w:tcW w:w="9529" w:type="dxa"/>
          </w:tcPr>
          <w:p w:rsidR="00C5556F" w:rsidRPr="00497220" w:rsidRDefault="00122DE4" w:rsidP="008C26D9">
            <w:pPr>
              <w:pStyle w:val="NummerierteListe"/>
            </w:pPr>
            <w:r>
              <w:rPr>
                <w:noProof/>
                <w:lang w:eastAsia="de-CH"/>
              </w:rPr>
              <w:drawing>
                <wp:anchor distT="114935" distB="114935" distL="114300" distR="0" simplePos="0" relativeHeight="251681280" behindDoc="0" locked="0" layoutInCell="1" allowOverlap="1" wp14:anchorId="0AC0A65D" wp14:editId="1BBB05CB">
                  <wp:simplePos x="0" y="0"/>
                  <wp:positionH relativeFrom="column">
                    <wp:align>right</wp:align>
                  </wp:positionH>
                  <wp:positionV relativeFrom="line">
                    <wp:align>top</wp:align>
                  </wp:positionV>
                  <wp:extent cx="2743200" cy="1417955"/>
                  <wp:effectExtent l="0" t="0" r="0" b="0"/>
                  <wp:wrapSquare wrapText="bothSides"/>
                  <wp:docPr id="845" name="Bild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98" cstate="email">
                            <a:extLst>
                              <a:ext uri="{28A0092B-C50C-407E-A947-70E740481C1C}">
                                <a14:useLocalDpi xmlns:a14="http://schemas.microsoft.com/office/drawing/2010/main" val="0"/>
                              </a:ext>
                            </a:extLst>
                          </a:blip>
                          <a:srcRect/>
                          <a:stretch>
                            <a:fillRect/>
                          </a:stretch>
                        </pic:blipFill>
                        <pic:spPr bwMode="auto">
                          <a:xfrm>
                            <a:off x="0" y="0"/>
                            <a:ext cx="2743200" cy="1417955"/>
                          </a:xfrm>
                          <a:prstGeom prst="rect">
                            <a:avLst/>
                          </a:prstGeom>
                          <a:noFill/>
                          <a:ln>
                            <a:noFill/>
                          </a:ln>
                        </pic:spPr>
                      </pic:pic>
                    </a:graphicData>
                  </a:graphic>
                  <wp14:sizeRelH relativeFrom="page">
                    <wp14:pctWidth>0</wp14:pctWidth>
                  </wp14:sizeRelH>
                  <wp14:sizeRelV relativeFrom="page">
                    <wp14:pctHeight>0</wp14:pctHeight>
                  </wp14:sizeRelV>
                </wp:anchor>
              </w:drawing>
            </w:r>
            <w:r w:rsidR="00C5556F" w:rsidRPr="00497220">
              <w:t>Wenn Sie all Ihre Zitate so vorbereitet haben, kostet Sie das Literaturverzeichnis zum Schluss nur noch ein paar Mausklicks.</w:t>
            </w:r>
          </w:p>
          <w:p w:rsidR="00C5556F" w:rsidRPr="00497220" w:rsidRDefault="00C5556F" w:rsidP="000B7CC8">
            <w:pPr>
              <w:pStyle w:val="Eingerckt"/>
              <w:rPr>
                <w:noProof/>
              </w:rPr>
            </w:pPr>
            <w:r w:rsidRPr="00497220">
              <w:rPr>
                <w:noProof/>
              </w:rPr>
              <w:t xml:space="preserve">Wählen Sie einfach den obersten Eintrag mit </w:t>
            </w:r>
            <w:r w:rsidR="0025507B">
              <w:rPr>
                <w:b/>
                <w:noProof/>
              </w:rPr>
              <w:t>Menü</w:t>
            </w:r>
            <w:r w:rsidR="00AC1055" w:rsidRPr="00AC1055">
              <w:rPr>
                <w:b/>
                <w:noProof/>
              </w:rPr>
              <w:t>band –</w:t>
            </w:r>
            <w:r w:rsidRPr="00497220">
              <w:rPr>
                <w:b/>
                <w:noProof/>
              </w:rPr>
              <w:t xml:space="preserve"> Verweise – Literaturverzeichnis.</w:t>
            </w:r>
          </w:p>
        </w:tc>
      </w:tr>
      <w:tr w:rsidR="00C5556F" w:rsidRPr="00497220" w:rsidTr="004B22A3">
        <w:trPr>
          <w:cantSplit/>
        </w:trPr>
        <w:tc>
          <w:tcPr>
            <w:tcW w:w="9529" w:type="dxa"/>
          </w:tcPr>
          <w:p w:rsidR="00C5556F" w:rsidRPr="00497220" w:rsidRDefault="00122DE4" w:rsidP="007756ED">
            <w:pPr>
              <w:pStyle w:val="NummerierteListe"/>
            </w:pPr>
            <w:r>
              <w:rPr>
                <w:noProof/>
                <w:lang w:eastAsia="de-CH"/>
              </w:rPr>
              <w:lastRenderedPageBreak/>
              <w:drawing>
                <wp:anchor distT="114935" distB="114935" distL="114300" distR="0" simplePos="0" relativeHeight="251683328" behindDoc="0" locked="0" layoutInCell="1" allowOverlap="1" wp14:anchorId="70DA0593" wp14:editId="7714C785">
                  <wp:simplePos x="0" y="0"/>
                  <wp:positionH relativeFrom="column">
                    <wp:align>right</wp:align>
                  </wp:positionH>
                  <wp:positionV relativeFrom="line">
                    <wp:align>top</wp:align>
                  </wp:positionV>
                  <wp:extent cx="2743200" cy="1541145"/>
                  <wp:effectExtent l="0" t="0" r="0" b="1905"/>
                  <wp:wrapSquare wrapText="bothSides"/>
                  <wp:docPr id="847" name="Bild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99" cstate="email">
                            <a:extLst>
                              <a:ext uri="{28A0092B-C50C-407E-A947-70E740481C1C}">
                                <a14:useLocalDpi xmlns:a14="http://schemas.microsoft.com/office/drawing/2010/main" val="0"/>
                              </a:ext>
                            </a:extLst>
                          </a:blip>
                          <a:srcRect/>
                          <a:stretch>
                            <a:fillRect/>
                          </a:stretch>
                        </pic:blipFill>
                        <pic:spPr bwMode="auto">
                          <a:xfrm>
                            <a:off x="0" y="0"/>
                            <a:ext cx="2743200" cy="1541145"/>
                          </a:xfrm>
                          <a:prstGeom prst="rect">
                            <a:avLst/>
                          </a:prstGeom>
                          <a:noFill/>
                          <a:ln>
                            <a:noFill/>
                          </a:ln>
                        </pic:spPr>
                      </pic:pic>
                    </a:graphicData>
                  </a:graphic>
                  <wp14:sizeRelH relativeFrom="page">
                    <wp14:pctWidth>0</wp14:pctWidth>
                  </wp14:sizeRelH>
                  <wp14:sizeRelV relativeFrom="page">
                    <wp14:pctHeight>0</wp14:pctHeight>
                  </wp14:sizeRelV>
                </wp:anchor>
              </w:drawing>
            </w:r>
            <w:r w:rsidR="00C5556F" w:rsidRPr="00497220">
              <w:t xml:space="preserve">Danach können Sie mit </w:t>
            </w:r>
            <w:proofErr w:type="spellStart"/>
            <w:r w:rsidR="0025507B">
              <w:rPr>
                <w:b/>
              </w:rPr>
              <w:t>Menü</w:t>
            </w:r>
            <w:r w:rsidR="00AC1055" w:rsidRPr="00AC1055">
              <w:rPr>
                <w:b/>
              </w:rPr>
              <w:t>band</w:t>
            </w:r>
            <w:proofErr w:type="spellEnd"/>
            <w:r w:rsidR="00AC1055" w:rsidRPr="00AC1055">
              <w:rPr>
                <w:b/>
              </w:rPr>
              <w:t xml:space="preserve"> –</w:t>
            </w:r>
            <w:r w:rsidR="00C5556F" w:rsidRPr="00497220">
              <w:rPr>
                <w:b/>
              </w:rPr>
              <w:t xml:space="preserve"> Verweise – Zitate und </w:t>
            </w:r>
            <w:r w:rsidR="00E84513" w:rsidRPr="00497220">
              <w:rPr>
                <w:b/>
              </w:rPr>
              <w:t>Literaturverzeichnisse</w:t>
            </w:r>
            <w:r w:rsidR="00C5556F" w:rsidRPr="00497220">
              <w:rPr>
                <w:b/>
              </w:rPr>
              <w:t xml:space="preserve"> – Formatvorlage</w:t>
            </w:r>
            <w:r w:rsidR="00C5556F" w:rsidRPr="00497220">
              <w:t xml:space="preserve"> auswählen, wie Ihre Literaturliste im Detail aussehen soll. </w:t>
            </w:r>
            <w:r w:rsidR="007756ED">
              <w:t>Wählen Sie das Format</w:t>
            </w:r>
            <w:r w:rsidR="00C5556F" w:rsidRPr="00497220">
              <w:t xml:space="preserve"> APA </w:t>
            </w:r>
            <w:proofErr w:type="spellStart"/>
            <w:r w:rsidR="007756ED">
              <w:t>Fifth</w:t>
            </w:r>
            <w:proofErr w:type="spellEnd"/>
            <w:r w:rsidR="007756ED">
              <w:t xml:space="preserve"> Edition</w:t>
            </w:r>
            <w:r w:rsidR="00C5556F" w:rsidRPr="00497220">
              <w:t>.</w:t>
            </w:r>
          </w:p>
        </w:tc>
      </w:tr>
      <w:tr w:rsidR="00C5556F" w:rsidRPr="00497220" w:rsidTr="004B22A3">
        <w:trPr>
          <w:cantSplit/>
        </w:trPr>
        <w:tc>
          <w:tcPr>
            <w:tcW w:w="9529" w:type="dxa"/>
          </w:tcPr>
          <w:p w:rsidR="00C5556F" w:rsidRPr="00497220" w:rsidRDefault="00122DE4" w:rsidP="004B22A3">
            <w:pPr>
              <w:pStyle w:val="NummerierteListe"/>
            </w:pPr>
            <w:r>
              <w:rPr>
                <w:noProof/>
                <w:lang w:eastAsia="de-CH"/>
              </w:rPr>
              <mc:AlternateContent>
                <mc:Choice Requires="wpg">
                  <w:drawing>
                    <wp:anchor distT="114935" distB="114935" distL="114300" distR="0" simplePos="0" relativeHeight="251684352" behindDoc="0" locked="0" layoutInCell="1" allowOverlap="1" wp14:anchorId="7337218A" wp14:editId="250E9E73">
                      <wp:simplePos x="0" y="0"/>
                      <wp:positionH relativeFrom="column">
                        <wp:align>right</wp:align>
                      </wp:positionH>
                      <wp:positionV relativeFrom="line">
                        <wp:align>top</wp:align>
                      </wp:positionV>
                      <wp:extent cx="2743200" cy="1021715"/>
                      <wp:effectExtent l="635" t="0" r="18415" b="0"/>
                      <wp:wrapSquare wrapText="bothSides"/>
                      <wp:docPr id="996" name="Group 84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1021715"/>
                                <a:chOff x="6518" y="6396"/>
                                <a:chExt cx="4321" cy="1609"/>
                              </a:xfrm>
                            </wpg:grpSpPr>
                            <pic:pic xmlns:pic="http://schemas.openxmlformats.org/drawingml/2006/picture">
                              <pic:nvPicPr>
                                <pic:cNvPr id="1001" name="Picture 849"/>
                                <pic:cNvPicPr>
                                  <a:picLocks noChangeAspect="1" noChangeArrowheads="1"/>
                                </pic:cNvPicPr>
                              </pic:nvPicPr>
                              <pic:blipFill>
                                <a:blip r:embed="rId200" cstate="email">
                                  <a:extLst>
                                    <a:ext uri="{28A0092B-C50C-407E-A947-70E740481C1C}">
                                      <a14:useLocalDpi xmlns:a14="http://schemas.microsoft.com/office/drawing/2010/main" val="0"/>
                                    </a:ext>
                                  </a:extLst>
                                </a:blip>
                                <a:srcRect/>
                                <a:stretch>
                                  <a:fillRect/>
                                </a:stretch>
                              </pic:blipFill>
                              <pic:spPr bwMode="auto">
                                <a:xfrm>
                                  <a:off x="6518" y="6396"/>
                                  <a:ext cx="4320" cy="1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02" name="Oval 850"/>
                              <wps:cNvSpPr>
                                <a:spLocks noChangeAspect="1" noChangeArrowheads="1"/>
                              </wps:cNvSpPr>
                              <wps:spPr bwMode="auto">
                                <a:xfrm>
                                  <a:off x="7935" y="6930"/>
                                  <a:ext cx="2904" cy="93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48" o:spid="_x0000_s1026" style="position:absolute;margin-left:164.8pt;margin-top:0;width:3in;height:80.45pt;z-index:251684352;mso-wrap-distance-top:9.05pt;mso-wrap-distance-right:0;mso-wrap-distance-bottom:9.05pt;mso-position-horizontal:right;mso-position-vertical:top;mso-position-vertical-relative:line" coordorigin="6518,6396" coordsize="4321,1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">
                      <o:lock v:ext="edit" aspectratio="t"/>
                      <v:shape id="Picture 849" o:spid="_x0000_s1027" type="#_x0000_t75" style="position:absolute;left:6518;top:6396;width:4320;height:16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1BHHDAAAA3QAAAA8AAABkcnMvZG93bnJldi54bWxET0uLwjAQvi/4H8II3tZEEZFqFBF0vezB&#10;R6HehmZsi82kNFmt++vNwoK3+fies1h1thZ3an3lWMNoqEAQ585UXGg4n7afMxA+IBusHZOGJ3lY&#10;LXsfC0yMe/CB7sdQiBjCPkENZQhNIqXPS7Loh64hjtzVtRZDhG0hTYuPGG5rOVZqKi1WHBtKbGhT&#10;Un47/lgNqZplO3PYZZNLM/5W6yy9fv2mWg/63XoOIlAX3uJ/997E+UqN4O+beIJc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TUEccMAAADdAAAADwAAAAAAAAAAAAAAAACf&#10;AgAAZHJzL2Rvd25yZXYueG1sUEsFBgAAAAAEAAQA9wAAAI8DAAAAAA==&#10;">
                        <v:imagedata r:id="rId201" o:title=""/>
                      </v:shape>
                      <v:oval id="Oval 850" o:spid="_x0000_s1028" style="position:absolute;left:7935;top:6930;width:2904;height:9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oA1cYA&#10;AADdAAAADwAAAGRycy9kb3ducmV2LnhtbERPTU8CMRC9m/gfmiHxQqSFGDALhRgJihxIXOXgbdgO&#10;u43b6botsP57S0LibV7e58wWnavFidpgPWsYDhQI4sIby6WGz4/V/SOIEJEN1p5Jwy8FWMxvb2aY&#10;GX/mdzrlsRQphEOGGqoYm0zKUFTkMAx8Q5y4g28dxgTbUpoWzync1XKk1Fg6tJwaKmzouaLiOz86&#10;Dcf9pj/Zvv281mH59bKz69VDbnda3/W6pymISF38F1/da5PmKzWCyzfpBD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oA1cYAAADdAAAADwAAAAAAAAAAAAAAAACYAgAAZHJz&#10;L2Rvd25yZXYueG1sUEsFBgAAAAAEAAQA9QAAAIsDAAAAAA==&#10;" filled="f" strokecolor="red" strokeweight="2pt">
                        <o:lock v:ext="edit" aspectratio="t"/>
                      </v:oval>
                      <w10:wrap type="square" anchory="line"/>
                    </v:group>
                  </w:pict>
                </mc:Fallback>
              </mc:AlternateContent>
            </w:r>
            <w:r w:rsidR="00C5556F" w:rsidRPr="00497220">
              <w:t xml:space="preserve">Und wie beim Schritt </w:t>
            </w:r>
            <w:r w:rsidR="00C5556F" w:rsidRPr="00497220">
              <w:fldChar w:fldCharType="begin"/>
            </w:r>
            <w:r w:rsidR="00C5556F" w:rsidRPr="00497220">
              <w:instrText xml:space="preserve"> REF _Ref206832143 \r \h </w:instrText>
            </w:r>
            <w:r w:rsidR="00C5556F" w:rsidRPr="00497220">
              <w:fldChar w:fldCharType="separate"/>
            </w:r>
            <w:r w:rsidR="00FD17D0">
              <w:t>49</w:t>
            </w:r>
            <w:r w:rsidR="00C5556F" w:rsidRPr="00497220">
              <w:fldChar w:fldCharType="end"/>
            </w:r>
            <w:r w:rsidR="00C5556F" w:rsidRPr="00497220">
              <w:t xml:space="preserve"> gezeigt, können Sie mit geschickter Eingabe in die Quellen-Felder den Ärger über Microsofts ungewohnte Reihenfolge von Ort und Verlag oder andere kleine Abweichungen elegant umgehen.</w:t>
            </w:r>
          </w:p>
        </w:tc>
      </w:tr>
      <w:tr w:rsidR="00C5556F" w:rsidRPr="00497220" w:rsidTr="004B22A3">
        <w:trPr>
          <w:cantSplit/>
        </w:trPr>
        <w:tc>
          <w:tcPr>
            <w:tcW w:w="9529" w:type="dxa"/>
          </w:tcPr>
          <w:p w:rsidR="00C5556F" w:rsidRPr="00497220" w:rsidRDefault="00C5556F" w:rsidP="00610A87">
            <w:pPr>
              <w:pStyle w:val="NummerierteListe"/>
            </w:pPr>
            <w:r w:rsidRPr="00497220">
              <w:t>D</w:t>
            </w:r>
            <w:r w:rsidR="00610A87">
              <w:t>er</w:t>
            </w:r>
            <w:r w:rsidRPr="00497220">
              <w:t xml:space="preserve"> Überschrift "Literaturverzeichnis" </w:t>
            </w:r>
            <w:r w:rsidR="00610A87">
              <w:t>weisen Sie die</w:t>
            </w:r>
            <w:r w:rsidRPr="00497220">
              <w:t xml:space="preserve"> Formatvo</w:t>
            </w:r>
            <w:r w:rsidR="00610A87">
              <w:t>rlage "Überschrift 1" zu</w:t>
            </w:r>
            <w:r w:rsidRPr="00497220">
              <w:t xml:space="preserve">. </w:t>
            </w:r>
          </w:p>
        </w:tc>
      </w:tr>
    </w:tbl>
    <w:p w:rsidR="00973156" w:rsidRDefault="00973156" w:rsidP="00973156">
      <w:pPr>
        <w:pStyle w:val="berschrift3"/>
      </w:pPr>
      <w:bookmarkStart w:id="99" w:name="_Toc298487825"/>
      <w:r>
        <w:t>Quellen verwalten</w:t>
      </w:r>
      <w:bookmarkEnd w:id="99"/>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5"/>
      </w:tblGrid>
      <w:tr w:rsidR="00973156" w:rsidRPr="00497220" w:rsidTr="004B22A3">
        <w:trPr>
          <w:cantSplit/>
        </w:trPr>
        <w:tc>
          <w:tcPr>
            <w:tcW w:w="9529" w:type="dxa"/>
          </w:tcPr>
          <w:p w:rsidR="00973156" w:rsidRPr="00497220" w:rsidRDefault="00122DE4" w:rsidP="00973156">
            <w:pPr>
              <w:pStyle w:val="NummerierteListe"/>
            </w:pPr>
            <w:r>
              <w:rPr>
                <w:noProof/>
                <w:lang w:eastAsia="de-CH"/>
              </w:rPr>
              <w:drawing>
                <wp:anchor distT="114935" distB="114935" distL="114300" distR="0" simplePos="0" relativeHeight="251775488" behindDoc="0" locked="0" layoutInCell="1" allowOverlap="1" wp14:anchorId="3CE16A3C" wp14:editId="2EB54C13">
                  <wp:simplePos x="0" y="0"/>
                  <wp:positionH relativeFrom="column">
                    <wp:align>right</wp:align>
                  </wp:positionH>
                  <wp:positionV relativeFrom="line">
                    <wp:align>top</wp:align>
                  </wp:positionV>
                  <wp:extent cx="2705100" cy="1428750"/>
                  <wp:effectExtent l="0" t="0" r="0" b="0"/>
                  <wp:wrapSquare wrapText="bothSides"/>
                  <wp:docPr id="995" name="Bild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00973156" w:rsidRPr="00497220">
              <w:t xml:space="preserve">Mit </w:t>
            </w:r>
            <w:proofErr w:type="spellStart"/>
            <w:r w:rsidR="0025507B">
              <w:rPr>
                <w:b/>
              </w:rPr>
              <w:t>Menü</w:t>
            </w:r>
            <w:r w:rsidR="00AC1055" w:rsidRPr="00AC1055">
              <w:rPr>
                <w:b/>
              </w:rPr>
              <w:t>band</w:t>
            </w:r>
            <w:proofErr w:type="spellEnd"/>
            <w:r w:rsidR="00AC1055" w:rsidRPr="00AC1055">
              <w:rPr>
                <w:b/>
              </w:rPr>
              <w:t xml:space="preserve"> –</w:t>
            </w:r>
            <w:r w:rsidR="00973156" w:rsidRPr="00497220">
              <w:rPr>
                <w:b/>
              </w:rPr>
              <w:t xml:space="preserve"> Verweise – Zitate und Literaturverzeichnis – Quellen verwalten</w:t>
            </w:r>
            <w:r w:rsidR="00973156" w:rsidRPr="00497220">
              <w:t xml:space="preserve"> haben Sie den Überblick über alle bisher erfassten Quellen. Und zwar nicht nur die Quellen im aktuellen Dokument, sondern auch die Quellen in allen anderen bisher auf diesem Computer erfassten Quellen.</w:t>
            </w:r>
          </w:p>
        </w:tc>
      </w:tr>
      <w:tr w:rsidR="00973156" w:rsidRPr="00497220" w:rsidTr="004B22A3">
        <w:trPr>
          <w:cantSplit/>
        </w:trPr>
        <w:tc>
          <w:tcPr>
            <w:tcW w:w="9529" w:type="dxa"/>
          </w:tcPr>
          <w:p w:rsidR="00973156" w:rsidRPr="00497220" w:rsidRDefault="00973156" w:rsidP="008C26D9">
            <w:pPr>
              <w:pStyle w:val="NummerierteListe"/>
            </w:pPr>
            <w:r w:rsidRPr="00497220">
              <w:lastRenderedPageBreak/>
              <w:t>Falls Sie mehrere Dokumente zum selben Thema schreiben, können Sie also auf einfachste Art und Weise wieder auf dieselben Literaturquellen zurückgreifen.</w:t>
            </w:r>
          </w:p>
          <w:p w:rsidR="00973156" w:rsidRPr="00497220" w:rsidRDefault="00122DE4" w:rsidP="00973156">
            <w:pPr>
              <w:pStyle w:val="Eingerckt"/>
              <w:rPr>
                <w:noProof/>
              </w:rPr>
            </w:pPr>
            <w:r>
              <w:rPr>
                <w:noProof/>
                <w:lang w:eastAsia="de-CH"/>
              </w:rPr>
              <w:drawing>
                <wp:inline distT="0" distB="0" distL="0" distR="0" wp14:anchorId="7C344B4B" wp14:editId="7D3966A4">
                  <wp:extent cx="5759450" cy="3841750"/>
                  <wp:effectExtent l="0" t="0" r="0" b="635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3" cstate="email">
                            <a:extLst>
                              <a:ext uri="{28A0092B-C50C-407E-A947-70E740481C1C}">
                                <a14:useLocalDpi xmlns:a14="http://schemas.microsoft.com/office/drawing/2010/main" val="0"/>
                              </a:ext>
                            </a:extLst>
                          </a:blip>
                          <a:srcRect/>
                          <a:stretch>
                            <a:fillRect/>
                          </a:stretch>
                        </pic:blipFill>
                        <pic:spPr bwMode="auto">
                          <a:xfrm>
                            <a:off x="0" y="0"/>
                            <a:ext cx="5759450" cy="3841750"/>
                          </a:xfrm>
                          <a:prstGeom prst="rect">
                            <a:avLst/>
                          </a:prstGeom>
                          <a:noFill/>
                          <a:ln>
                            <a:noFill/>
                          </a:ln>
                        </pic:spPr>
                      </pic:pic>
                    </a:graphicData>
                  </a:graphic>
                </wp:inline>
              </w:drawing>
            </w:r>
          </w:p>
          <w:p w:rsidR="00973156" w:rsidRPr="00497220" w:rsidRDefault="00973156" w:rsidP="00973156">
            <w:pPr>
              <w:pStyle w:val="Eingerckt"/>
              <w:rPr>
                <w:noProof/>
              </w:rPr>
            </w:pPr>
            <w:r w:rsidRPr="00497220">
              <w:rPr>
                <w:noProof/>
              </w:rPr>
              <w:t xml:space="preserve">Beachten Sie auch das Fenster </w:t>
            </w:r>
            <w:r w:rsidRPr="00497220">
              <w:rPr>
                <w:b/>
                <w:noProof/>
              </w:rPr>
              <w:t>Vorschau</w:t>
            </w:r>
            <w:r w:rsidRPr="00497220">
              <w:rPr>
                <w:noProof/>
              </w:rPr>
              <w:t>. Vor allem bei ausführlichen Quellenangaben, wo Sie mehr als nur gerade die empfohlenen Datenfelder ausfüllen, hilft es, den Effekt der verschiedenen Datenfelder auf den Literaturverzeichniseintrag sofort sichtbar zu machen.</w:t>
            </w:r>
          </w:p>
          <w:p w:rsidR="00973156" w:rsidRPr="00497220" w:rsidRDefault="00973156" w:rsidP="00973156">
            <w:pPr>
              <w:pStyle w:val="Eingerckt"/>
              <w:rPr>
                <w:noProof/>
              </w:rPr>
            </w:pPr>
            <w:r w:rsidRPr="00497220">
              <w:rPr>
                <w:noProof/>
              </w:rPr>
              <w:t>Beispiel: In welches Feld müssen Sie "Dissertation ETH Nr. 4511</w:t>
            </w:r>
            <w:r w:rsidR="003510AA" w:rsidRPr="00497220">
              <w:rPr>
                <w:noProof/>
              </w:rPr>
              <w:t>" schreiben, um einen sinnvollen Literaturverzeichniseintrag zu erhalten?</w:t>
            </w:r>
          </w:p>
        </w:tc>
      </w:tr>
      <w:tr w:rsidR="00757FCF" w:rsidRPr="00497220" w:rsidTr="004B22A3">
        <w:trPr>
          <w:cantSplit/>
        </w:trPr>
        <w:tc>
          <w:tcPr>
            <w:tcW w:w="9529" w:type="dxa"/>
          </w:tcPr>
          <w:p w:rsidR="00757FCF" w:rsidRPr="00497220" w:rsidRDefault="00757FCF" w:rsidP="008C26D9">
            <w:pPr>
              <w:pStyle w:val="NummerierteListe"/>
            </w:pPr>
            <w:r>
              <w:t>Natürlich gibt es auch eine Systemformatvorlage für das Literaturverzeichnis. Ändern Sie diese Vorlage gemäss Ihren Vorstellungen und passend zu den allgemeinen Vorgaben.</w:t>
            </w:r>
          </w:p>
        </w:tc>
      </w:tr>
    </w:tbl>
    <w:p w:rsidR="00996F9C" w:rsidRDefault="00B3731D" w:rsidP="007667D5">
      <w:pPr>
        <w:pStyle w:val="berschrift2"/>
      </w:pPr>
      <w:r>
        <w:br w:type="page"/>
      </w:r>
      <w:bookmarkStart w:id="100" w:name="_Ref206486930"/>
      <w:bookmarkStart w:id="101" w:name="_Toc298487826"/>
      <w:r>
        <w:lastRenderedPageBreak/>
        <w:t>Trainings-Aufgabe: Überschriften und Verzeichnisse</w:t>
      </w:r>
      <w:bookmarkEnd w:id="100"/>
      <w:bookmarkEnd w:id="1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2"/>
        <w:gridCol w:w="6944"/>
      </w:tblGrid>
      <w:tr w:rsidR="003175DB" w:rsidRPr="00497220" w:rsidTr="003175DB">
        <w:tc>
          <w:tcPr>
            <w:tcW w:w="2343" w:type="dxa"/>
          </w:tcPr>
          <w:p w:rsidR="003175DB" w:rsidRPr="00497220" w:rsidRDefault="003175DB" w:rsidP="00BB3DD4">
            <w:pPr>
              <w:rPr>
                <w:b/>
              </w:rPr>
            </w:pPr>
            <w:r w:rsidRPr="00497220">
              <w:rPr>
                <w:b/>
              </w:rPr>
              <w:t>Material</w:t>
            </w:r>
          </w:p>
        </w:tc>
        <w:tc>
          <w:tcPr>
            <w:tcW w:w="6945" w:type="dxa"/>
          </w:tcPr>
          <w:p w:rsidR="003175DB" w:rsidRPr="00497220" w:rsidRDefault="003175DB" w:rsidP="00144CE2">
            <w:pPr>
              <w:pStyle w:val="Aufzhlungszeichen"/>
              <w:ind w:left="357" w:hanging="357"/>
            </w:pPr>
            <w:r w:rsidRPr="00497220">
              <w:t>Word-Datei w1_s0</w:t>
            </w:r>
            <w:r w:rsidR="00144CE2" w:rsidRPr="00497220">
              <w:fldChar w:fldCharType="begin"/>
            </w:r>
            <w:r w:rsidR="00144CE2" w:rsidRPr="00497220">
              <w:instrText xml:space="preserve"> REF _Ref206486930 \r \h </w:instrText>
            </w:r>
            <w:r w:rsidR="00144CE2" w:rsidRPr="00497220">
              <w:fldChar w:fldCharType="separate"/>
            </w:r>
            <w:r w:rsidR="00FD17D0">
              <w:t>6.5</w:t>
            </w:r>
            <w:r w:rsidR="00144CE2" w:rsidRPr="00497220">
              <w:fldChar w:fldCharType="end"/>
            </w:r>
            <w:r w:rsidRPr="00497220">
              <w:t>_M_UeberschriftenUndVerzeichnisse.doc</w:t>
            </w:r>
            <w:r w:rsidR="00144CE2" w:rsidRPr="00497220">
              <w:t>x</w:t>
            </w:r>
          </w:p>
        </w:tc>
      </w:tr>
      <w:tr w:rsidR="00CA3DCA" w:rsidRPr="00497220" w:rsidTr="003175DB">
        <w:tc>
          <w:tcPr>
            <w:tcW w:w="2343" w:type="dxa"/>
          </w:tcPr>
          <w:p w:rsidR="00CA3DCA" w:rsidRPr="00497220" w:rsidRDefault="00CA3DCA" w:rsidP="00BB3DD4">
            <w:pPr>
              <w:rPr>
                <w:b/>
              </w:rPr>
            </w:pPr>
            <w:r w:rsidRPr="00497220">
              <w:rPr>
                <w:b/>
              </w:rPr>
              <w:t>Ziel</w:t>
            </w:r>
          </w:p>
        </w:tc>
        <w:tc>
          <w:tcPr>
            <w:tcW w:w="6945" w:type="dxa"/>
          </w:tcPr>
          <w:p w:rsidR="00CA3DCA" w:rsidRPr="00497220" w:rsidRDefault="00CA3DCA" w:rsidP="00783541">
            <w:r w:rsidRPr="00497220">
              <w:t>Die Aufgaben-</w:t>
            </w:r>
            <w:r w:rsidR="00BB3DD4" w:rsidRPr="00497220">
              <w:t xml:space="preserve">Datei enthält nur Text, keine Überschriften und auch keine Verzeichnisse. </w:t>
            </w:r>
            <w:r w:rsidR="00BB3DD4" w:rsidRPr="00497220">
              <w:rPr>
                <w:b/>
              </w:rPr>
              <w:t>Ergänzen Sie sie</w:t>
            </w:r>
            <w:r w:rsidR="00BB3DD4" w:rsidRPr="00497220">
              <w:t>.</w:t>
            </w:r>
          </w:p>
        </w:tc>
      </w:tr>
      <w:tr w:rsidR="003175DB" w:rsidRPr="00497220" w:rsidTr="003175DB">
        <w:tc>
          <w:tcPr>
            <w:tcW w:w="2343" w:type="dxa"/>
          </w:tcPr>
          <w:p w:rsidR="003175DB" w:rsidRPr="00497220" w:rsidRDefault="003175DB" w:rsidP="00BB3DD4">
            <w:pPr>
              <w:rPr>
                <w:b/>
              </w:rPr>
            </w:pPr>
            <w:r w:rsidRPr="00497220">
              <w:rPr>
                <w:b/>
              </w:rPr>
              <w:t>Aufgabe</w:t>
            </w:r>
            <w:r w:rsidR="00CA3DCA" w:rsidRPr="00497220">
              <w:rPr>
                <w:b/>
              </w:rPr>
              <w:t>n im Detail</w:t>
            </w:r>
          </w:p>
        </w:tc>
        <w:tc>
          <w:tcPr>
            <w:tcW w:w="6945" w:type="dxa"/>
          </w:tcPr>
          <w:p w:rsidR="003175DB" w:rsidRPr="00497220" w:rsidRDefault="003175DB" w:rsidP="00BB3DD4">
            <w:pPr>
              <w:pStyle w:val="Aufzhlungszeichen"/>
              <w:ind w:left="357" w:hanging="357"/>
            </w:pPr>
            <w:r w:rsidRPr="00497220">
              <w:t>Fügen Sie in</w:t>
            </w:r>
            <w:r w:rsidR="00BB3DD4" w:rsidRPr="00497220">
              <w:t xml:space="preserve"> die Arbeits-Datei </w:t>
            </w:r>
            <w:r w:rsidRPr="00497220">
              <w:t>Überschriften gemäss unten</w:t>
            </w:r>
            <w:r w:rsidR="00065B57" w:rsidRPr="00497220">
              <w:softHyphen/>
            </w:r>
            <w:r w:rsidRPr="00497220">
              <w:t>stehender Muster-Gliederung ein.</w:t>
            </w:r>
          </w:p>
          <w:p w:rsidR="003175DB" w:rsidRPr="00497220" w:rsidRDefault="003175DB" w:rsidP="000F3B9F">
            <w:pPr>
              <w:pStyle w:val="Aufzhlungszeichen"/>
              <w:spacing w:before="40"/>
              <w:ind w:left="357" w:hanging="357"/>
            </w:pPr>
            <w:r w:rsidRPr="00497220">
              <w:t>Fügen Sie am Anfang des Dokuments ein Inhaltsverzeichnis ein.</w:t>
            </w:r>
            <w:r w:rsidR="000F3B9F" w:rsidRPr="00497220">
              <w:t xml:space="preserve"> Dessen Überschrift soll zwar aussehen wie eine Überschrift 1, aber weder eine Nummer aufweisen noch selbst im Inhaltsverzeichnis erscheinen.</w:t>
            </w:r>
          </w:p>
          <w:p w:rsidR="003175DB" w:rsidRPr="00497220" w:rsidRDefault="003175DB" w:rsidP="000F3B9F">
            <w:pPr>
              <w:pStyle w:val="Aufzhlungszeichen"/>
              <w:spacing w:before="40"/>
              <w:ind w:left="357" w:hanging="357"/>
            </w:pPr>
            <w:r w:rsidRPr="00497220">
              <w:t>Beschriften Sie die Abbildungen.</w:t>
            </w:r>
          </w:p>
          <w:p w:rsidR="003175DB" w:rsidRPr="00497220" w:rsidRDefault="003175DB" w:rsidP="000F3B9F">
            <w:pPr>
              <w:pStyle w:val="Aufzhlungszeichen"/>
              <w:spacing w:before="40"/>
              <w:ind w:left="357" w:hanging="357"/>
            </w:pPr>
            <w:r w:rsidRPr="00497220">
              <w:t>Fügen Sie am Ende des Dokuments ein Abbildungsverzeichnis ein.</w:t>
            </w:r>
            <w:r w:rsidR="000F3B9F" w:rsidRPr="00497220">
              <w:t xml:space="preserve"> Dessen Überschrift soll zwar aussehen wie eine Überschrift 1, aber weder eine Nummer aufweisen noch selbst im Inhaltsverzeichnis erscheinen.</w:t>
            </w:r>
          </w:p>
          <w:p w:rsidR="003175DB" w:rsidRPr="00497220" w:rsidRDefault="003175DB" w:rsidP="00757FD0">
            <w:pPr>
              <w:pStyle w:val="Aufzhlungszeichen"/>
              <w:spacing w:before="40"/>
              <w:ind w:left="357" w:hanging="357"/>
            </w:pPr>
            <w:r w:rsidRPr="00497220">
              <w:t xml:space="preserve">Fügen Sie an </w:t>
            </w:r>
            <w:r w:rsidR="00757FD0">
              <w:t>drei</w:t>
            </w:r>
            <w:r w:rsidRPr="00497220">
              <w:t xml:space="preserve"> geeigneten Stellen im Text Verweise auf die Ab</w:t>
            </w:r>
            <w:r w:rsidR="00065B57" w:rsidRPr="00497220">
              <w:softHyphen/>
            </w:r>
            <w:r w:rsidRPr="00497220">
              <w:t>bildungen ein in der Form: Siehe Abbildung 1 auf Seite 1.</w:t>
            </w:r>
          </w:p>
        </w:tc>
      </w:tr>
      <w:tr w:rsidR="003175DB" w:rsidRPr="00497220" w:rsidTr="003175DB">
        <w:tc>
          <w:tcPr>
            <w:tcW w:w="2343" w:type="dxa"/>
          </w:tcPr>
          <w:p w:rsidR="003175DB" w:rsidRPr="00497220" w:rsidRDefault="003175DB" w:rsidP="00BB3DD4">
            <w:pPr>
              <w:rPr>
                <w:b/>
              </w:rPr>
            </w:pPr>
            <w:r w:rsidRPr="00497220">
              <w:rPr>
                <w:b/>
              </w:rPr>
              <w:t>Muster-Gliederung</w:t>
            </w:r>
          </w:p>
        </w:tc>
        <w:tc>
          <w:tcPr>
            <w:tcW w:w="6945" w:type="dxa"/>
          </w:tcPr>
          <w:p w:rsidR="003175DB" w:rsidRPr="00497220" w:rsidRDefault="003175DB" w:rsidP="000F3B9F">
            <w:pPr>
              <w:numPr>
                <w:ilvl w:val="0"/>
                <w:numId w:val="5"/>
              </w:numPr>
              <w:spacing w:line="240" w:lineRule="auto"/>
              <w:ind w:left="357" w:hanging="357"/>
            </w:pPr>
            <w:r w:rsidRPr="00497220">
              <w:t>Konflikte</w:t>
            </w:r>
          </w:p>
          <w:p w:rsidR="003175DB" w:rsidRPr="00497220" w:rsidRDefault="003175DB" w:rsidP="00215B04">
            <w:pPr>
              <w:numPr>
                <w:ilvl w:val="1"/>
                <w:numId w:val="5"/>
              </w:numPr>
              <w:spacing w:before="20" w:line="240" w:lineRule="auto"/>
            </w:pPr>
            <w:r w:rsidRPr="00497220">
              <w:t>Allgemeine Symptome für Konflikte</w:t>
            </w:r>
          </w:p>
          <w:p w:rsidR="003175DB" w:rsidRPr="00497220" w:rsidRDefault="003175DB" w:rsidP="00215B04">
            <w:pPr>
              <w:numPr>
                <w:ilvl w:val="1"/>
                <w:numId w:val="5"/>
              </w:numPr>
              <w:spacing w:before="20" w:line="240" w:lineRule="auto"/>
            </w:pPr>
            <w:r w:rsidRPr="00497220">
              <w:t>Mögliche Ursachen dieser Symptome</w:t>
            </w:r>
          </w:p>
          <w:p w:rsidR="003175DB" w:rsidRPr="00497220" w:rsidRDefault="003175DB" w:rsidP="00215B04">
            <w:pPr>
              <w:numPr>
                <w:ilvl w:val="2"/>
                <w:numId w:val="5"/>
              </w:numPr>
              <w:spacing w:before="20" w:line="240" w:lineRule="auto"/>
            </w:pPr>
            <w:r w:rsidRPr="00497220">
              <w:t>Problembereich I</w:t>
            </w:r>
          </w:p>
          <w:p w:rsidR="003175DB" w:rsidRPr="00497220" w:rsidRDefault="003175DB" w:rsidP="00215B04">
            <w:pPr>
              <w:numPr>
                <w:ilvl w:val="3"/>
                <w:numId w:val="5"/>
              </w:numPr>
              <w:spacing w:before="20" w:line="240" w:lineRule="auto"/>
            </w:pPr>
            <w:r w:rsidRPr="00497220">
              <w:t>Lösungsmöglichkeit:</w:t>
            </w:r>
          </w:p>
          <w:p w:rsidR="003175DB" w:rsidRPr="00497220" w:rsidRDefault="003175DB" w:rsidP="00215B04">
            <w:pPr>
              <w:numPr>
                <w:ilvl w:val="2"/>
                <w:numId w:val="5"/>
              </w:numPr>
              <w:spacing w:before="20" w:line="240" w:lineRule="auto"/>
            </w:pPr>
            <w:r w:rsidRPr="00497220">
              <w:t xml:space="preserve">Problembereich </w:t>
            </w:r>
            <w:proofErr w:type="spellStart"/>
            <w:r w:rsidRPr="00497220">
              <w:t>ll</w:t>
            </w:r>
            <w:proofErr w:type="spellEnd"/>
          </w:p>
          <w:p w:rsidR="003175DB" w:rsidRPr="00497220" w:rsidRDefault="003175DB" w:rsidP="00215B04">
            <w:pPr>
              <w:numPr>
                <w:ilvl w:val="3"/>
                <w:numId w:val="5"/>
              </w:numPr>
              <w:spacing w:before="20" w:line="240" w:lineRule="auto"/>
            </w:pPr>
            <w:r w:rsidRPr="00497220">
              <w:t>Lösungsmöglichkeit:</w:t>
            </w:r>
          </w:p>
          <w:p w:rsidR="003175DB" w:rsidRPr="00497220" w:rsidRDefault="003175DB" w:rsidP="00215B04">
            <w:pPr>
              <w:numPr>
                <w:ilvl w:val="2"/>
                <w:numId w:val="5"/>
              </w:numPr>
              <w:spacing w:before="20" w:line="240" w:lineRule="auto"/>
            </w:pPr>
            <w:r w:rsidRPr="00497220">
              <w:t xml:space="preserve">Problembereich </w:t>
            </w:r>
            <w:proofErr w:type="spellStart"/>
            <w:r w:rsidRPr="00497220">
              <w:t>lll</w:t>
            </w:r>
            <w:proofErr w:type="spellEnd"/>
          </w:p>
          <w:p w:rsidR="003175DB" w:rsidRPr="00497220" w:rsidRDefault="003175DB" w:rsidP="00215B04">
            <w:pPr>
              <w:numPr>
                <w:ilvl w:val="3"/>
                <w:numId w:val="5"/>
              </w:numPr>
              <w:spacing w:before="20" w:line="240" w:lineRule="auto"/>
            </w:pPr>
            <w:r w:rsidRPr="00497220">
              <w:t>Lösungsmöglichkeit:</w:t>
            </w:r>
          </w:p>
          <w:p w:rsidR="003175DB" w:rsidRPr="00497220" w:rsidRDefault="003175DB" w:rsidP="00215B04">
            <w:pPr>
              <w:numPr>
                <w:ilvl w:val="0"/>
                <w:numId w:val="5"/>
              </w:numPr>
              <w:spacing w:before="20" w:line="240" w:lineRule="auto"/>
            </w:pPr>
            <w:r w:rsidRPr="00497220">
              <w:t>Interesselosigkeit</w:t>
            </w:r>
          </w:p>
          <w:p w:rsidR="003175DB" w:rsidRPr="00497220" w:rsidRDefault="003175DB" w:rsidP="00215B04">
            <w:pPr>
              <w:numPr>
                <w:ilvl w:val="1"/>
                <w:numId w:val="5"/>
              </w:numPr>
              <w:spacing w:before="20" w:line="240" w:lineRule="auto"/>
            </w:pPr>
            <w:r w:rsidRPr="00497220">
              <w:t>Allgemeine Symptome für Interesselosigkeit</w:t>
            </w:r>
          </w:p>
          <w:p w:rsidR="003175DB" w:rsidRPr="00497220" w:rsidRDefault="003175DB" w:rsidP="00215B04">
            <w:pPr>
              <w:numPr>
                <w:ilvl w:val="1"/>
                <w:numId w:val="5"/>
              </w:numPr>
              <w:spacing w:before="20" w:line="240" w:lineRule="auto"/>
            </w:pPr>
            <w:r w:rsidRPr="00497220">
              <w:t>Mögliche Ursachen dieser Symptome</w:t>
            </w:r>
          </w:p>
          <w:p w:rsidR="003175DB" w:rsidRPr="00497220" w:rsidRDefault="003175DB" w:rsidP="00215B04">
            <w:pPr>
              <w:numPr>
                <w:ilvl w:val="2"/>
                <w:numId w:val="5"/>
              </w:numPr>
              <w:spacing w:before="20" w:line="240" w:lineRule="auto"/>
            </w:pPr>
            <w:r w:rsidRPr="00497220">
              <w:t>Problembereich IV</w:t>
            </w:r>
          </w:p>
          <w:p w:rsidR="003175DB" w:rsidRPr="00497220" w:rsidRDefault="003175DB" w:rsidP="00215B04">
            <w:pPr>
              <w:numPr>
                <w:ilvl w:val="3"/>
                <w:numId w:val="5"/>
              </w:numPr>
              <w:spacing w:before="20" w:line="240" w:lineRule="auto"/>
            </w:pPr>
            <w:r w:rsidRPr="00497220">
              <w:t>Lösungsmöglichkeit:</w:t>
            </w:r>
          </w:p>
          <w:p w:rsidR="003175DB" w:rsidRPr="00497220" w:rsidRDefault="003175DB" w:rsidP="00215B04">
            <w:pPr>
              <w:numPr>
                <w:ilvl w:val="2"/>
                <w:numId w:val="5"/>
              </w:numPr>
              <w:spacing w:before="20" w:line="240" w:lineRule="auto"/>
            </w:pPr>
            <w:r w:rsidRPr="00497220">
              <w:t>Problembereich V</w:t>
            </w:r>
          </w:p>
          <w:p w:rsidR="003175DB" w:rsidRPr="00497220" w:rsidRDefault="003175DB" w:rsidP="00215B04">
            <w:pPr>
              <w:numPr>
                <w:ilvl w:val="3"/>
                <w:numId w:val="5"/>
              </w:numPr>
              <w:spacing w:before="20" w:line="240" w:lineRule="auto"/>
            </w:pPr>
            <w:r w:rsidRPr="00497220">
              <w:t>Lösungsmöglichkeit:</w:t>
            </w:r>
          </w:p>
          <w:p w:rsidR="003175DB" w:rsidRPr="00497220" w:rsidRDefault="003175DB" w:rsidP="00215B04">
            <w:pPr>
              <w:numPr>
                <w:ilvl w:val="2"/>
                <w:numId w:val="5"/>
              </w:numPr>
              <w:spacing w:before="20" w:line="240" w:lineRule="auto"/>
            </w:pPr>
            <w:r w:rsidRPr="00497220">
              <w:lastRenderedPageBreak/>
              <w:t>Problembereich VI</w:t>
            </w:r>
          </w:p>
          <w:p w:rsidR="003175DB" w:rsidRPr="00497220" w:rsidRDefault="003175DB" w:rsidP="00215B04">
            <w:pPr>
              <w:numPr>
                <w:ilvl w:val="3"/>
                <w:numId w:val="5"/>
              </w:numPr>
              <w:spacing w:before="20" w:line="240" w:lineRule="auto"/>
            </w:pPr>
            <w:r w:rsidRPr="00497220">
              <w:t>Lösungsmöglichkeit.</w:t>
            </w:r>
          </w:p>
          <w:p w:rsidR="003175DB" w:rsidRPr="00497220" w:rsidRDefault="003175DB" w:rsidP="00215B04">
            <w:pPr>
              <w:numPr>
                <w:ilvl w:val="0"/>
                <w:numId w:val="5"/>
              </w:numPr>
              <w:spacing w:before="20" w:line="240" w:lineRule="auto"/>
            </w:pPr>
            <w:r w:rsidRPr="00497220">
              <w:t>Unentschlossenheit</w:t>
            </w:r>
          </w:p>
          <w:p w:rsidR="003175DB" w:rsidRPr="00497220" w:rsidRDefault="003175DB" w:rsidP="00215B04">
            <w:pPr>
              <w:numPr>
                <w:ilvl w:val="1"/>
                <w:numId w:val="5"/>
              </w:numPr>
              <w:spacing w:before="20" w:line="240" w:lineRule="auto"/>
            </w:pPr>
            <w:r w:rsidRPr="00497220">
              <w:t>Allgemeine Symptome für Unentschlossenheit</w:t>
            </w:r>
          </w:p>
          <w:p w:rsidR="003175DB" w:rsidRPr="00497220" w:rsidRDefault="003175DB" w:rsidP="00215B04">
            <w:pPr>
              <w:numPr>
                <w:ilvl w:val="1"/>
                <w:numId w:val="5"/>
              </w:numPr>
              <w:spacing w:before="20" w:line="240" w:lineRule="auto"/>
            </w:pPr>
            <w:r w:rsidRPr="00497220">
              <w:t xml:space="preserve">Mögliche Ursachen dieser </w:t>
            </w:r>
            <w:r w:rsidR="00AD68A0" w:rsidRPr="00497220">
              <w:t>Symptome</w:t>
            </w:r>
          </w:p>
          <w:p w:rsidR="003175DB" w:rsidRPr="00497220" w:rsidRDefault="003175DB" w:rsidP="00215B04">
            <w:pPr>
              <w:numPr>
                <w:ilvl w:val="2"/>
                <w:numId w:val="5"/>
              </w:numPr>
              <w:spacing w:before="20" w:line="240" w:lineRule="auto"/>
            </w:pPr>
            <w:r w:rsidRPr="00497220">
              <w:t xml:space="preserve">Problembereich </w:t>
            </w:r>
            <w:proofErr w:type="spellStart"/>
            <w:r w:rsidRPr="00497220">
              <w:t>Vll</w:t>
            </w:r>
            <w:proofErr w:type="spellEnd"/>
          </w:p>
          <w:p w:rsidR="003175DB" w:rsidRPr="00497220" w:rsidRDefault="003175DB" w:rsidP="00215B04">
            <w:pPr>
              <w:numPr>
                <w:ilvl w:val="3"/>
                <w:numId w:val="5"/>
              </w:numPr>
              <w:spacing w:before="20" w:line="240" w:lineRule="auto"/>
            </w:pPr>
            <w:r w:rsidRPr="00497220">
              <w:t>Lösungsmöglichkeit:</w:t>
            </w:r>
          </w:p>
          <w:p w:rsidR="003175DB" w:rsidRPr="00497220" w:rsidRDefault="003175DB" w:rsidP="00215B04">
            <w:pPr>
              <w:numPr>
                <w:ilvl w:val="2"/>
                <w:numId w:val="5"/>
              </w:numPr>
              <w:spacing w:before="20" w:line="240" w:lineRule="auto"/>
            </w:pPr>
            <w:r w:rsidRPr="00497220">
              <w:t xml:space="preserve">Problembereich </w:t>
            </w:r>
            <w:proofErr w:type="spellStart"/>
            <w:r w:rsidRPr="00497220">
              <w:t>Vlll</w:t>
            </w:r>
            <w:proofErr w:type="spellEnd"/>
          </w:p>
          <w:p w:rsidR="003175DB" w:rsidRPr="00497220" w:rsidRDefault="003175DB" w:rsidP="00215B04">
            <w:pPr>
              <w:numPr>
                <w:ilvl w:val="3"/>
                <w:numId w:val="5"/>
              </w:numPr>
              <w:spacing w:before="20" w:line="240" w:lineRule="auto"/>
            </w:pPr>
            <w:r w:rsidRPr="00497220">
              <w:t>Lösungsmöglichkeit:</w:t>
            </w:r>
          </w:p>
          <w:p w:rsidR="003175DB" w:rsidRPr="00497220" w:rsidRDefault="003175DB" w:rsidP="00215B04">
            <w:pPr>
              <w:numPr>
                <w:ilvl w:val="2"/>
                <w:numId w:val="5"/>
              </w:numPr>
              <w:spacing w:before="20" w:line="240" w:lineRule="auto"/>
            </w:pPr>
            <w:r w:rsidRPr="00497220">
              <w:t>Problembereich IX</w:t>
            </w:r>
          </w:p>
          <w:p w:rsidR="003175DB" w:rsidRPr="00497220" w:rsidRDefault="003175DB" w:rsidP="00215B04">
            <w:pPr>
              <w:numPr>
                <w:ilvl w:val="3"/>
                <w:numId w:val="5"/>
              </w:numPr>
              <w:spacing w:before="20" w:after="120" w:line="240" w:lineRule="auto"/>
            </w:pPr>
            <w:r w:rsidRPr="00497220">
              <w:t>Lösungsmöglichkeit:</w:t>
            </w:r>
          </w:p>
        </w:tc>
      </w:tr>
      <w:tr w:rsidR="003175DB" w:rsidRPr="00497220" w:rsidTr="003175DB">
        <w:tc>
          <w:tcPr>
            <w:tcW w:w="2343" w:type="dxa"/>
          </w:tcPr>
          <w:p w:rsidR="003175DB" w:rsidRPr="00497220" w:rsidRDefault="00BB3DD4" w:rsidP="00BB3DD4">
            <w:pPr>
              <w:rPr>
                <w:b/>
              </w:rPr>
            </w:pPr>
            <w:r w:rsidRPr="00497220">
              <w:rPr>
                <w:b/>
              </w:rPr>
              <w:lastRenderedPageBreak/>
              <w:t>Hinweis</w:t>
            </w:r>
          </w:p>
        </w:tc>
        <w:tc>
          <w:tcPr>
            <w:tcW w:w="6945" w:type="dxa"/>
          </w:tcPr>
          <w:p w:rsidR="003175DB" w:rsidRPr="00497220" w:rsidRDefault="00BB3DD4" w:rsidP="000F3B9F">
            <w:r w:rsidRPr="00497220">
              <w:t xml:space="preserve">Alle künftigen Überschriften haben </w:t>
            </w:r>
            <w:r w:rsidR="000F3B9F" w:rsidRPr="00497220">
              <w:t xml:space="preserve">jetzt zur Hilfe </w:t>
            </w:r>
            <w:r w:rsidRPr="00497220">
              <w:t>rote Schrift.</w:t>
            </w:r>
          </w:p>
        </w:tc>
      </w:tr>
      <w:tr w:rsidR="00256CEE" w:rsidRPr="00497220" w:rsidTr="003175DB">
        <w:tc>
          <w:tcPr>
            <w:tcW w:w="2343" w:type="dxa"/>
          </w:tcPr>
          <w:p w:rsidR="00256CEE" w:rsidRPr="00497220" w:rsidRDefault="00256CEE" w:rsidP="00BB3DD4">
            <w:pPr>
              <w:rPr>
                <w:b/>
              </w:rPr>
            </w:pPr>
            <w:r w:rsidRPr="00497220">
              <w:rPr>
                <w:b/>
              </w:rPr>
              <w:t>Lösungsdatei</w:t>
            </w:r>
          </w:p>
        </w:tc>
        <w:tc>
          <w:tcPr>
            <w:tcW w:w="6945" w:type="dxa"/>
          </w:tcPr>
          <w:p w:rsidR="00256CEE" w:rsidRPr="00497220" w:rsidRDefault="00144CE2" w:rsidP="00BB3DD4">
            <w:r w:rsidRPr="00497220">
              <w:t>w1_s0</w:t>
            </w:r>
            <w:r w:rsidRPr="00497220">
              <w:fldChar w:fldCharType="begin"/>
            </w:r>
            <w:r w:rsidRPr="00497220">
              <w:instrText xml:space="preserve"> REF _Ref206486930 \r \h </w:instrText>
            </w:r>
            <w:r w:rsidRPr="00497220">
              <w:fldChar w:fldCharType="separate"/>
            </w:r>
            <w:r w:rsidR="00FD17D0">
              <w:t>6.5</w:t>
            </w:r>
            <w:r w:rsidRPr="00497220">
              <w:fldChar w:fldCharType="end"/>
            </w:r>
            <w:r w:rsidR="00256CEE" w:rsidRPr="00497220">
              <w:t>_L_UeberschriftenUndVerzeichnisse.doc</w:t>
            </w:r>
            <w:r w:rsidRPr="00497220">
              <w:t>x</w:t>
            </w:r>
          </w:p>
        </w:tc>
      </w:tr>
    </w:tbl>
    <w:p w:rsidR="00A35A8A" w:rsidRDefault="00A35A8A" w:rsidP="0006365B">
      <w:pPr>
        <w:pStyle w:val="berschrift1"/>
      </w:pPr>
      <w:bookmarkStart w:id="102" w:name="_Toc87069702"/>
      <w:bookmarkStart w:id="103" w:name="_Toc298487778"/>
      <w:bookmarkStart w:id="104" w:name="_Toc298487827"/>
      <w:bookmarkEnd w:id="93"/>
      <w:r w:rsidRPr="00A52C6A">
        <w:lastRenderedPageBreak/>
        <w:t>Kopf- und Fusszeilen</w:t>
      </w:r>
      <w:bookmarkEnd w:id="102"/>
      <w:bookmarkEnd w:id="103"/>
      <w:bookmarkEnd w:id="104"/>
    </w:p>
    <w:p w:rsidR="009F7C04" w:rsidRPr="001E3E50" w:rsidRDefault="001E3E50" w:rsidP="009F7C04">
      <w:r w:rsidRPr="001E3E50">
        <w:t>Kopf- und Fusszeilen dienen zur Orientierung in einem mehrseitigen Text und stehen losgelöst von Haupttext a</w:t>
      </w:r>
      <w:r w:rsidR="00757FD0">
        <w:t>m</w:t>
      </w:r>
      <w:r w:rsidRPr="001E3E50">
        <w:t xml:space="preserve"> oberen </w:t>
      </w:r>
      <w:r w:rsidR="00757FD0">
        <w:t>bzw</w:t>
      </w:r>
      <w:r w:rsidRPr="001E3E50">
        <w:t xml:space="preserve">. am unteren Seitenende. </w:t>
      </w:r>
      <w:r>
        <w:t xml:space="preserve">Einige </w:t>
      </w:r>
      <w:r w:rsidRPr="001E3E50">
        <w:t xml:space="preserve">Elemente von Kopf- und Fusszeilen </w:t>
      </w:r>
      <w:r>
        <w:t>wiederholen sich auf</w:t>
      </w:r>
      <w:r w:rsidRPr="001E3E50">
        <w:t xml:space="preserve"> jeder Seite (beispielsweise Autor der Arbeit)</w:t>
      </w:r>
      <w:r>
        <w:t>,</w:t>
      </w:r>
      <w:r w:rsidRPr="001E3E50">
        <w:t xml:space="preserve"> andere Elemente werden auf jeder Seite angepasst (z.B. die Seitenzahl). </w:t>
      </w:r>
      <w:r>
        <w:t xml:space="preserve">In diesem Kapitel </w:t>
      </w:r>
      <w:r w:rsidR="007F0578">
        <w:t>sehen Sie wie</w:t>
      </w:r>
      <w:r>
        <w:t xml:space="preserve"> Kopf- und Fusszeilen in einem mehrseitigen Dokument ein</w:t>
      </w:r>
      <w:r w:rsidR="007F0578">
        <w:t>gefügt und formatiert werden können.</w:t>
      </w:r>
    </w:p>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076F93" w:rsidRPr="00497220" w:rsidRDefault="00E9351C" w:rsidP="00B70010">
            <w:pPr>
              <w:numPr>
                <w:ilvl w:val="0"/>
                <w:numId w:val="42"/>
              </w:numPr>
            </w:pPr>
            <w:r w:rsidRPr="00497220">
              <w:t>Ich kenne die Funktionalität von Kopf- und Fusszeilen und kann sie anwenden</w:t>
            </w:r>
            <w:r w:rsidR="007F47FF">
              <w:t>.</w:t>
            </w:r>
          </w:p>
          <w:p w:rsidR="00E9351C" w:rsidRPr="00497220" w:rsidRDefault="00E9351C" w:rsidP="00B70010">
            <w:pPr>
              <w:numPr>
                <w:ilvl w:val="0"/>
                <w:numId w:val="42"/>
              </w:numPr>
            </w:pPr>
            <w:r w:rsidRPr="00497220">
              <w:t>Ich kann dynamischen Kopf- und Fusszeilentext einfüge</w:t>
            </w:r>
            <w:r w:rsidR="00EF3D5D">
              <w:t>n: Seitennummern, Referenz auf Ü</w:t>
            </w:r>
            <w:r w:rsidRPr="00497220">
              <w:t>berschrift</w:t>
            </w:r>
            <w:r w:rsidR="007F47FF">
              <w:t>.</w:t>
            </w:r>
          </w:p>
          <w:p w:rsidR="00E9351C" w:rsidRPr="00497220" w:rsidRDefault="00E9351C" w:rsidP="00B70010">
            <w:pPr>
              <w:numPr>
                <w:ilvl w:val="0"/>
                <w:numId w:val="42"/>
              </w:numPr>
            </w:pPr>
            <w:r w:rsidRPr="00497220">
              <w:t xml:space="preserve">Ich kann mit den Kopf- und Fusszeilen-Tools </w:t>
            </w:r>
            <w:r w:rsidR="00EF3D5D">
              <w:t>im</w:t>
            </w:r>
            <w:r w:rsidRPr="00497220">
              <w:t xml:space="preserve"> </w:t>
            </w:r>
            <w:r w:rsidR="0025507B">
              <w:rPr>
                <w:noProof/>
              </w:rPr>
              <w:t>Menü</w:t>
            </w:r>
            <w:r w:rsidR="00C06B66">
              <w:rPr>
                <w:noProof/>
              </w:rPr>
              <w:t>band</w:t>
            </w:r>
            <w:r w:rsidRPr="00497220">
              <w:rPr>
                <w:noProof/>
              </w:rPr>
              <w:t xml:space="preserve"> umgehen</w:t>
            </w:r>
            <w:r w:rsidR="007F47FF">
              <w:rPr>
                <w:noProof/>
              </w:rPr>
              <w: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t>Schlüsselbegriffe</w:t>
            </w:r>
          </w:p>
        </w:tc>
        <w:tc>
          <w:tcPr>
            <w:tcW w:w="7062" w:type="dxa"/>
          </w:tcPr>
          <w:p w:rsidR="00076F93" w:rsidRPr="00497220" w:rsidRDefault="00E9351C" w:rsidP="00B65C2F">
            <w:r w:rsidRPr="00497220">
              <w:t>Kopfzeile, Fusszeile, 1. Seite anders, Seitennummer, Referenz auf Überschrift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7062" w:type="dxa"/>
            <w:tcBorders>
              <w:bottom w:val="double" w:sz="4" w:space="0" w:color="auto"/>
            </w:tcBorders>
          </w:tcPr>
          <w:p w:rsidR="00EF3D5D" w:rsidRDefault="00EF3D5D" w:rsidP="0019755A">
            <w:pPr>
              <w:pStyle w:val="AiK"/>
            </w:pPr>
            <w:r>
              <w:t>Konfigurieren Sie in Ihrem Dokument Kopf- und Fusszeilen wie folgt:</w:t>
            </w:r>
          </w:p>
          <w:p w:rsidR="00076F93" w:rsidRPr="00497220" w:rsidRDefault="00245501" w:rsidP="0019755A">
            <w:pPr>
              <w:pStyle w:val="AiK"/>
            </w:pPr>
            <w:r w:rsidRPr="00497220">
              <w:t>1. Seite anders</w:t>
            </w:r>
            <w:r w:rsidR="00212C01" w:rsidRPr="00497220">
              <w:t>, gerade und ungerade Seiten gleich</w:t>
            </w:r>
          </w:p>
          <w:p w:rsidR="00212C01" w:rsidRPr="00497220" w:rsidRDefault="00212C01" w:rsidP="0019755A">
            <w:pPr>
              <w:pStyle w:val="AiK"/>
            </w:pPr>
            <w:r w:rsidRPr="00497220">
              <w:t>Formatvorlage Kopfzeile:</w:t>
            </w:r>
          </w:p>
          <w:p w:rsidR="00212C01" w:rsidRPr="00497220" w:rsidRDefault="00212C01" w:rsidP="00212C01">
            <w:pPr>
              <w:pStyle w:val="AiK2"/>
            </w:pPr>
            <w:r w:rsidRPr="00497220">
              <w:t xml:space="preserve">Arial 10 </w:t>
            </w:r>
            <w:proofErr w:type="spellStart"/>
            <w:r w:rsidRPr="00497220">
              <w:t>pt</w:t>
            </w:r>
            <w:proofErr w:type="spellEnd"/>
            <w:r w:rsidRPr="00497220">
              <w:t xml:space="preserve"> fett</w:t>
            </w:r>
          </w:p>
          <w:p w:rsidR="00212C01" w:rsidRPr="00497220" w:rsidRDefault="00212C01" w:rsidP="00212C01">
            <w:pPr>
              <w:pStyle w:val="AiK2"/>
            </w:pPr>
            <w:r w:rsidRPr="00497220">
              <w:t xml:space="preserve">Abstand vor und nach 0 </w:t>
            </w:r>
            <w:proofErr w:type="spellStart"/>
            <w:r w:rsidRPr="00497220">
              <w:t>pt</w:t>
            </w:r>
            <w:proofErr w:type="spellEnd"/>
          </w:p>
          <w:p w:rsidR="00212C01" w:rsidRPr="00497220" w:rsidRDefault="00212C01" w:rsidP="00212C01">
            <w:pPr>
              <w:pStyle w:val="AiK2"/>
            </w:pPr>
            <w:r w:rsidRPr="00497220">
              <w:t xml:space="preserve">Rahmenlinie unter der Kopfzeile, Abstand 5 </w:t>
            </w:r>
            <w:proofErr w:type="spellStart"/>
            <w:r w:rsidRPr="00497220">
              <w:t>pt</w:t>
            </w:r>
            <w:proofErr w:type="spellEnd"/>
          </w:p>
          <w:p w:rsidR="00E9351C" w:rsidRPr="00497220" w:rsidRDefault="00E9351C" w:rsidP="0019755A">
            <w:pPr>
              <w:pStyle w:val="AiK"/>
            </w:pPr>
            <w:r w:rsidRPr="00497220">
              <w:t>Kopfzeilentext ab Seite 2:</w:t>
            </w:r>
          </w:p>
          <w:p w:rsidR="00245501" w:rsidRPr="00497220" w:rsidRDefault="00E9351C" w:rsidP="00E9351C">
            <w:pPr>
              <w:pStyle w:val="AiK2"/>
            </w:pPr>
            <w:r w:rsidRPr="00497220">
              <w:t xml:space="preserve">linksbündig: </w:t>
            </w:r>
            <w:r w:rsidR="00212C01" w:rsidRPr="00497220">
              <w:t>"</w:t>
            </w:r>
            <w:r w:rsidR="00A53569">
              <w:t>Strukturvergleich von</w:t>
            </w:r>
            <w:r w:rsidR="00212C01" w:rsidRPr="00497220">
              <w:t xml:space="preserve"> …"</w:t>
            </w:r>
          </w:p>
          <w:p w:rsidR="00E9351C" w:rsidRPr="00497220" w:rsidRDefault="00E9351C" w:rsidP="00E9351C">
            <w:pPr>
              <w:pStyle w:val="AiK2"/>
            </w:pPr>
            <w:r w:rsidRPr="00497220">
              <w:t>rechtsbündig: dynamische Referenz auf aktuelles Kapitel</w:t>
            </w:r>
          </w:p>
          <w:p w:rsidR="00212C01" w:rsidRPr="00497220" w:rsidRDefault="00E9351C" w:rsidP="0019755A">
            <w:pPr>
              <w:pStyle w:val="AiK"/>
            </w:pPr>
            <w:r w:rsidRPr="00497220">
              <w:t>Fusszeilentext ab Seite 2:</w:t>
            </w:r>
          </w:p>
          <w:p w:rsidR="00E9351C" w:rsidRPr="00497220" w:rsidRDefault="00E9351C" w:rsidP="00E9351C">
            <w:pPr>
              <w:pStyle w:val="AiK2"/>
            </w:pPr>
            <w:r w:rsidRPr="00497220">
              <w:t xml:space="preserve">linksbündig: </w:t>
            </w:r>
            <w:r w:rsidR="00EF3D5D">
              <w:t xml:space="preserve">Autor, </w:t>
            </w:r>
            <w:r w:rsidRPr="00497220">
              <w:t>Klassenbezeichnung</w:t>
            </w:r>
          </w:p>
          <w:p w:rsidR="00E9351C" w:rsidRPr="00497220" w:rsidRDefault="00EF3D5D" w:rsidP="00EF3D5D">
            <w:pPr>
              <w:pStyle w:val="AiK2"/>
            </w:pPr>
            <w:r>
              <w:t>rechtsbündig</w:t>
            </w:r>
            <w:r w:rsidR="00E9351C" w:rsidRPr="00497220">
              <w:t>: dynamische Seitennummer</w:t>
            </w:r>
          </w:p>
        </w:tc>
      </w:tr>
    </w:tbl>
    <w:p w:rsidR="00757FD0" w:rsidRDefault="00757FD0" w:rsidP="00A006F3">
      <w:pPr>
        <w:pStyle w:val="AbstandNachStandard"/>
      </w:pPr>
    </w:p>
    <w:p w:rsidR="00A35A8A" w:rsidRPr="00A52C6A" w:rsidRDefault="00A35A8A" w:rsidP="00A006F3">
      <w:pPr>
        <w:pStyle w:val="AbstandNachStandard"/>
      </w:pPr>
      <w:r w:rsidRPr="00A52C6A">
        <w:t>Kopf- und Fusszeilen sind Textelemente mit statischem oder dynamischem Text (Felder), welche auf jeder Seite am oberen bzw. unteren Rand wiederholt werden.</w:t>
      </w:r>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A35A8A" w:rsidRPr="00497220" w:rsidTr="00940602">
        <w:trPr>
          <w:cantSplit/>
        </w:trPr>
        <w:tc>
          <w:tcPr>
            <w:tcW w:w="9529" w:type="dxa"/>
          </w:tcPr>
          <w:p w:rsidR="00A35A8A" w:rsidRPr="00497220" w:rsidRDefault="00F958A0" w:rsidP="00B70010">
            <w:pPr>
              <w:pStyle w:val="NummerierteListe"/>
              <w:numPr>
                <w:ilvl w:val="0"/>
                <w:numId w:val="22"/>
              </w:numPr>
              <w:rPr>
                <w:lang w:eastAsia="de-CH"/>
              </w:rPr>
            </w:pPr>
            <w:r>
              <w:rPr>
                <w:noProof/>
                <w:lang w:eastAsia="de-CH"/>
              </w:rPr>
              <w:lastRenderedPageBreak/>
              <mc:AlternateContent>
                <mc:Choice Requires="wps">
                  <w:drawing>
                    <wp:anchor distT="0" distB="0" distL="114300" distR="114300" simplePos="0" relativeHeight="252033536" behindDoc="0" locked="0" layoutInCell="1" allowOverlap="1">
                      <wp:simplePos x="0" y="0"/>
                      <wp:positionH relativeFrom="column">
                        <wp:posOffset>5031243</wp:posOffset>
                      </wp:positionH>
                      <wp:positionV relativeFrom="paragraph">
                        <wp:posOffset>446322</wp:posOffset>
                      </wp:positionV>
                      <wp:extent cx="1081377" cy="1065033"/>
                      <wp:effectExtent l="0" t="0" r="24130" b="20955"/>
                      <wp:wrapNone/>
                      <wp:docPr id="3" name="Ellipse 3"/>
                      <wp:cNvGraphicFramePr/>
                      <a:graphic xmlns:a="http://schemas.openxmlformats.org/drawingml/2006/main">
                        <a:graphicData uri="http://schemas.microsoft.com/office/word/2010/wordprocessingShape">
                          <wps:wsp>
                            <wps:cNvSpPr/>
                            <wps:spPr>
                              <a:xfrm>
                                <a:off x="0" y="0"/>
                                <a:ext cx="1081377" cy="106503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Ellipse 3" o:spid="_x0000_s1026" style="position:absolute;margin-left:396.15pt;margin-top:35.15pt;width:85.15pt;height:83.85pt;z-index:25203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" filled="f" strokecolor="red" strokeweight="2pt"/>
                  </w:pict>
                </mc:Fallback>
              </mc:AlternateContent>
            </w:r>
            <w:r w:rsidR="00122DE4">
              <w:rPr>
                <w:noProof/>
                <w:lang w:eastAsia="de-CH"/>
              </w:rPr>
              <w:drawing>
                <wp:anchor distT="114935" distB="114935" distL="114300" distR="0" simplePos="0" relativeHeight="251599360" behindDoc="0" locked="0" layoutInCell="1" allowOverlap="1" wp14:anchorId="1E239F16" wp14:editId="579ACC0F">
                  <wp:simplePos x="0" y="0"/>
                  <wp:positionH relativeFrom="column">
                    <wp:align>right</wp:align>
                  </wp:positionH>
                  <wp:positionV relativeFrom="line">
                    <wp:align>top</wp:align>
                  </wp:positionV>
                  <wp:extent cx="2743200" cy="1511300"/>
                  <wp:effectExtent l="0" t="0" r="0" b="0"/>
                  <wp:wrapSquare wrapText="bothSides"/>
                  <wp:docPr id="64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204" cstate="email">
                            <a:extLst>
                              <a:ext uri="{28A0092B-C50C-407E-A947-70E740481C1C}">
                                <a14:useLocalDpi xmlns:a14="http://schemas.microsoft.com/office/drawing/2010/main" val="0"/>
                              </a:ext>
                            </a:extLst>
                          </a:blip>
                          <a:srcRect/>
                          <a:stretch>
                            <a:fillRect/>
                          </a:stretch>
                        </pic:blipFill>
                        <pic:spPr bwMode="auto">
                          <a:xfrm>
                            <a:off x="0" y="0"/>
                            <a:ext cx="2743200" cy="151130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Öffnen Sie zuerst mit </w:t>
            </w:r>
            <w:proofErr w:type="spellStart"/>
            <w:r w:rsidR="0025507B">
              <w:rPr>
                <w:b/>
              </w:rPr>
              <w:t>Menü</w:t>
            </w:r>
            <w:r w:rsidR="00AC1055" w:rsidRPr="00AC1055">
              <w:rPr>
                <w:b/>
              </w:rPr>
              <w:t>band</w:t>
            </w:r>
            <w:proofErr w:type="spellEnd"/>
            <w:r w:rsidR="00AC1055" w:rsidRPr="00AC1055">
              <w:rPr>
                <w:b/>
              </w:rPr>
              <w:t xml:space="preserve"> –</w:t>
            </w:r>
            <w:r w:rsidR="00A35A8A" w:rsidRPr="00497220">
              <w:t xml:space="preserve"> Seitenlayout – Seite einrichten – (rechte untere Ecke) das Fenster </w:t>
            </w:r>
            <w:r w:rsidR="00A35A8A" w:rsidRPr="00497220">
              <w:rPr>
                <w:rStyle w:val="Fenstertitel"/>
              </w:rPr>
              <w:t>Seite einrichten</w:t>
            </w:r>
            <w:r w:rsidR="007F47FF">
              <w:t>.</w:t>
            </w:r>
          </w:p>
        </w:tc>
      </w:tr>
      <w:tr w:rsidR="00A35A8A" w:rsidRPr="00497220" w:rsidTr="00940602">
        <w:trPr>
          <w:cantSplit/>
        </w:trPr>
        <w:tc>
          <w:tcPr>
            <w:tcW w:w="9529" w:type="dxa"/>
          </w:tcPr>
          <w:p w:rsidR="00A35A8A" w:rsidRPr="00497220" w:rsidRDefault="00122DE4" w:rsidP="00B70010">
            <w:pPr>
              <w:pStyle w:val="NummerierteListe"/>
              <w:numPr>
                <w:ilvl w:val="0"/>
                <w:numId w:val="34"/>
              </w:numPr>
              <w:rPr>
                <w:lang w:eastAsia="de-CH"/>
              </w:rPr>
            </w:pPr>
            <w:r>
              <w:rPr>
                <w:noProof/>
                <w:lang w:eastAsia="de-CH"/>
              </w:rPr>
              <mc:AlternateContent>
                <mc:Choice Requires="wpg">
                  <w:drawing>
                    <wp:anchor distT="114935" distB="114935" distL="114300" distR="0" simplePos="0" relativeHeight="251586048" behindDoc="0" locked="0" layoutInCell="1" allowOverlap="1" wp14:anchorId="689336B6" wp14:editId="72A6C718">
                      <wp:simplePos x="0" y="0"/>
                      <wp:positionH relativeFrom="column">
                        <wp:align>right</wp:align>
                      </wp:positionH>
                      <wp:positionV relativeFrom="line">
                        <wp:align>top</wp:align>
                      </wp:positionV>
                      <wp:extent cx="2743200" cy="2817495"/>
                      <wp:effectExtent l="12700" t="0" r="0" b="1905"/>
                      <wp:wrapSquare wrapText="bothSides"/>
                      <wp:docPr id="992" name="Group 62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2817495"/>
                                <a:chOff x="6519" y="9171"/>
                                <a:chExt cx="4320" cy="4437"/>
                              </a:xfrm>
                            </wpg:grpSpPr>
                            <pic:pic xmlns:pic="http://schemas.openxmlformats.org/drawingml/2006/picture">
                              <pic:nvPicPr>
                                <pic:cNvPr id="993" name="Picture 630"/>
                                <pic:cNvPicPr>
                                  <a:picLocks noChangeAspect="1" noChangeArrowheads="1"/>
                                </pic:cNvPicPr>
                              </pic:nvPicPr>
                              <pic:blipFill>
                                <a:blip r:embed="rId205" cstate="email">
                                  <a:extLst>
                                    <a:ext uri="{28A0092B-C50C-407E-A947-70E740481C1C}">
                                      <a14:useLocalDpi xmlns:a14="http://schemas.microsoft.com/office/drawing/2010/main" val="0"/>
                                    </a:ext>
                                  </a:extLst>
                                </a:blip>
                                <a:srcRect/>
                                <a:stretch>
                                  <a:fillRect/>
                                </a:stretch>
                              </pic:blipFill>
                              <pic:spPr bwMode="auto">
                                <a:xfrm>
                                  <a:off x="6519" y="9171"/>
                                  <a:ext cx="4320" cy="4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94" name="Oval 631"/>
                              <wps:cNvSpPr>
                                <a:spLocks noChangeAspect="1" noChangeArrowheads="1"/>
                              </wps:cNvSpPr>
                              <wps:spPr bwMode="auto">
                                <a:xfrm>
                                  <a:off x="6519" y="10180"/>
                                  <a:ext cx="1595" cy="701"/>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29" o:spid="_x0000_s1026" style="position:absolute;margin-left:164.8pt;margin-top:0;width:3in;height:221.85pt;z-index:251586048;mso-wrap-distance-top:9.05pt;mso-wrap-distance-right:0;mso-wrap-distance-bottom:9.05pt;mso-position-horizontal:right;mso-position-vertical:top;mso-position-vertical-relative:line" coordorigin="6519,9171" coordsize="4320,4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">
                      <o:lock v:ext="edit" aspectratio="t"/>
                      <v:shape id="Picture 630" o:spid="_x0000_s1027" type="#_x0000_t75" style="position:absolute;left:6519;top:9171;width:4320;height:44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WsE3EAAAA3AAAAA8AAABkcnMvZG93bnJldi54bWxEj0FrwkAUhO8F/8PyBG91Y4VWo6toQVvo&#10;SaPo8ZF9JsHs27C7mvjv3UKhx2FmvmHmy87U4k7OV5YVjIYJCOLc6ooLBYds8zoB4QOyxtoyKXiQ&#10;h+Wi9zLHVNuWd3Tfh0JECPsUFZQhNKmUPi/JoB/ahjh6F+sMhihdIbXDNsJNLd+S5F0arDgulNjQ&#10;Z0n5dX8zkXLOtuHo1qtbthnr9uNy+qm/TkoN+t1qBiJQF/7Df+1vrWA6HcPvmXgE5OI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ZWsE3EAAAA3AAAAA8AAAAAAAAAAAAAAAAA&#10;nwIAAGRycy9kb3ducmV2LnhtbFBLBQYAAAAABAAEAPcAAACQAwAAAAA=&#10;">
                        <v:imagedata r:id="rId207" o:title=""/>
                      </v:shape>
                      <v:oval id="Oval 631" o:spid="_x0000_s1028" style="position:absolute;left:6519;top:10180;width:1595;height: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3xvMgA&#10;AADcAAAADwAAAGRycy9kb3ducmV2LnhtbESPQWsCMRSE7wX/Q3hCL6LZFqm6GkVabNVDodt68Pbc&#10;PHeDm5ftJur23zcFocdhZr5hZovWVuJCjTeOFTwMEhDEudOGCwVfn6v+GIQPyBorx6Tghzws5p27&#10;GabaXfmDLlkoRISwT1FBGUKdSunzkiz6gauJo3d0jcUQZVNI3eA1wm0lH5PkSVo0HBdKrOm5pPyU&#10;na2C82HbG71vvt8q/7J/3Zn1apiZnVL33XY5BRGoDf/hW3utFUwmQ/g7E4+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3fG8yAAAANwAAAAPAAAAAAAAAAAAAAAAAJgCAABk&#10;cnMvZG93bnJldi54bWxQSwUGAAAAAAQABAD1AAAAjQMAAAAA&#10;" filled="f" strokecolor="red" strokeweight="2pt">
                        <o:lock v:ext="edit" aspectratio="t"/>
                      </v:oval>
                      <w10:wrap type="square" anchory="line"/>
                    </v:group>
                  </w:pict>
                </mc:Fallback>
              </mc:AlternateContent>
            </w:r>
            <w:r w:rsidR="00A35A8A" w:rsidRPr="00497220">
              <w:t xml:space="preserve">Kontrollieren Sie die Einstellungen auf der Registerkarte </w:t>
            </w:r>
            <w:r w:rsidR="00E76DF4" w:rsidRPr="00497220">
              <w:t>"</w:t>
            </w:r>
            <w:r w:rsidR="00A35A8A" w:rsidRPr="00497220">
              <w:t>Layout</w:t>
            </w:r>
            <w:r w:rsidR="00E76DF4" w:rsidRPr="00497220">
              <w:t>"</w:t>
            </w:r>
            <w:r w:rsidR="00A35A8A" w:rsidRPr="00497220">
              <w:t>.</w:t>
            </w:r>
          </w:p>
          <w:p w:rsidR="00E76DF4" w:rsidRPr="00497220" w:rsidRDefault="00A35A8A" w:rsidP="00940602">
            <w:pPr>
              <w:pStyle w:val="Eingerckt"/>
              <w:rPr>
                <w:noProof/>
                <w:lang w:eastAsia="de-CH"/>
              </w:rPr>
            </w:pPr>
            <w:r w:rsidRPr="00497220">
              <w:rPr>
                <w:noProof/>
                <w:lang w:eastAsia="de-CH"/>
              </w:rPr>
              <w:t>Da Semester- und Diplomarbeiten nur einseitig, nicht doppelseitig gedruckt werden, können gerade und ungerade Seiten gleich behandelt werden.</w:t>
            </w:r>
          </w:p>
          <w:p w:rsidR="00A35A8A" w:rsidRPr="00497220" w:rsidRDefault="00A35A8A" w:rsidP="00940602">
            <w:pPr>
              <w:pStyle w:val="Eingerckt"/>
              <w:rPr>
                <w:noProof/>
                <w:lang w:eastAsia="de-CH"/>
              </w:rPr>
            </w:pPr>
            <w:r w:rsidRPr="00497220">
              <w:rPr>
                <w:noProof/>
                <w:lang w:eastAsia="de-CH"/>
              </w:rPr>
              <w:t xml:space="preserve">Allerdings sollen auf dem Titelblatt weder eine Kopf- noch eine Fusszeile gedruckt werden. Deshalb wählen Sie die Einstellung </w:t>
            </w:r>
            <w:r w:rsidR="00E76DF4" w:rsidRPr="00497220">
              <w:rPr>
                <w:noProof/>
                <w:lang w:eastAsia="de-CH"/>
              </w:rPr>
              <w:t>"</w:t>
            </w:r>
            <w:r w:rsidRPr="00497220">
              <w:rPr>
                <w:noProof/>
                <w:lang w:eastAsia="de-CH"/>
              </w:rPr>
              <w:t>Erste Seite anders</w:t>
            </w:r>
            <w:r w:rsidR="00E76DF4" w:rsidRPr="00497220">
              <w:rPr>
                <w:noProof/>
                <w:lang w:eastAsia="de-CH"/>
              </w:rPr>
              <w:t>"</w:t>
            </w:r>
            <w:r w:rsidRPr="00497220">
              <w:rPr>
                <w:noProof/>
                <w:lang w:eastAsia="de-CH"/>
              </w:rPr>
              <w:t>.</w:t>
            </w:r>
          </w:p>
          <w:p w:rsidR="00E76DF4" w:rsidRPr="00497220" w:rsidRDefault="00E76DF4" w:rsidP="00E76DF4">
            <w:pPr>
              <w:pStyle w:val="Eingerckt"/>
              <w:rPr>
                <w:i/>
                <w:noProof/>
              </w:rPr>
            </w:pPr>
            <w:r w:rsidRPr="00497220">
              <w:rPr>
                <w:b/>
                <w:i/>
                <w:noProof/>
                <w:lang w:eastAsia="de-CH"/>
              </w:rPr>
              <w:t>Hinweis:</w:t>
            </w:r>
            <w:r w:rsidRPr="00497220">
              <w:rPr>
                <w:i/>
                <w:noProof/>
                <w:lang w:eastAsia="de-CH"/>
              </w:rPr>
              <w:t xml:space="preserve"> Merken Sie sich schon jetzt die Einstellung </w:t>
            </w:r>
            <w:r w:rsidRPr="00497220">
              <w:rPr>
                <w:rStyle w:val="SchaltflcheZchn"/>
                <w:i/>
              </w:rPr>
              <w:t>Erste Seite anders</w:t>
            </w:r>
            <w:r w:rsidRPr="00497220">
              <w:rPr>
                <w:i/>
                <w:noProof/>
                <w:lang w:eastAsia="de-CH"/>
              </w:rPr>
              <w:t>! Sie ist ein beliebter Stolperstein in den nächsten Kapiteln.</w:t>
            </w:r>
          </w:p>
        </w:tc>
      </w:tr>
    </w:tbl>
    <w:p w:rsidR="00A35A8A" w:rsidRPr="00A52C6A" w:rsidRDefault="00A35A8A" w:rsidP="006E673D">
      <w:pPr>
        <w:pStyle w:val="berschrift2"/>
      </w:pPr>
      <w:bookmarkStart w:id="105" w:name="_Toc87069703"/>
      <w:bookmarkStart w:id="106" w:name="_Toc298487828"/>
      <w:r w:rsidRPr="00A52C6A">
        <w:lastRenderedPageBreak/>
        <w:t>Statischer Kopf- und Fusszeilen-Text</w:t>
      </w:r>
      <w:bookmarkEnd w:id="105"/>
      <w:bookmarkEnd w:id="106"/>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A35A8A" w:rsidRPr="00497220" w:rsidTr="00940602">
        <w:trPr>
          <w:cantSplit/>
        </w:trPr>
        <w:tc>
          <w:tcPr>
            <w:tcW w:w="9533" w:type="dxa"/>
          </w:tcPr>
          <w:p w:rsidR="00A35A8A" w:rsidRPr="00497220" w:rsidRDefault="007124B9" w:rsidP="007124B9">
            <w:pPr>
              <w:pStyle w:val="NummerierteListe"/>
            </w:pPr>
            <w:r>
              <w:t xml:space="preserve">Auf der ersten Seite (Titelseite) möchten wir keine Kopf- bzw. Fusszeile. Wir gehen deshalb </w:t>
            </w:r>
            <w:r>
              <w:rPr>
                <w:noProof/>
                <w:lang w:eastAsia="de-CH"/>
              </w:rPr>
              <w:drawing>
                <wp:anchor distT="114935" distB="114935" distL="114300" distR="0" simplePos="0" relativeHeight="251587072" behindDoc="0" locked="0" layoutInCell="1" allowOverlap="1" wp14:anchorId="0330E1E7" wp14:editId="055709E7">
                  <wp:simplePos x="0" y="0"/>
                  <wp:positionH relativeFrom="column">
                    <wp:posOffset>3181985</wp:posOffset>
                  </wp:positionH>
                  <wp:positionV relativeFrom="line">
                    <wp:posOffset>-172085</wp:posOffset>
                  </wp:positionV>
                  <wp:extent cx="2743200" cy="5078095"/>
                  <wp:effectExtent l="0" t="0" r="0" b="8255"/>
                  <wp:wrapSquare wrapText="bothSides"/>
                  <wp:docPr id="632" name="Bild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08" cstate="email">
                            <a:extLst>
                              <a:ext uri="{28A0092B-C50C-407E-A947-70E740481C1C}">
                                <a14:useLocalDpi xmlns:a14="http://schemas.microsoft.com/office/drawing/2010/main" val="0"/>
                              </a:ext>
                            </a:extLst>
                          </a:blip>
                          <a:srcRect/>
                          <a:stretch>
                            <a:fillRect/>
                          </a:stretch>
                        </pic:blipFill>
                        <pic:spPr bwMode="auto">
                          <a:xfrm>
                            <a:off x="0" y="0"/>
                            <a:ext cx="2743200" cy="5078095"/>
                          </a:xfrm>
                          <a:prstGeom prst="rect">
                            <a:avLst/>
                          </a:prstGeom>
                          <a:noFill/>
                          <a:ln>
                            <a:noFill/>
                          </a:ln>
                        </pic:spPr>
                      </pic:pic>
                    </a:graphicData>
                  </a:graphic>
                  <wp14:sizeRelH relativeFrom="page">
                    <wp14:pctWidth>0</wp14:pctWidth>
                  </wp14:sizeRelH>
                  <wp14:sizeRelV relativeFrom="page">
                    <wp14:pctHeight>0</wp14:pctHeight>
                  </wp14:sizeRelV>
                </wp:anchor>
              </w:drawing>
            </w:r>
            <w:r>
              <w:t>zur Seite mit dem Abstract.</w:t>
            </w:r>
            <w:r>
              <w:br/>
            </w:r>
            <w:r>
              <w:br/>
            </w:r>
            <w:r w:rsidR="00A35A8A" w:rsidRPr="00497220">
              <w:t>Positionieren Sie (z.B. mit [</w:t>
            </w:r>
            <w:proofErr w:type="spellStart"/>
            <w:r w:rsidR="00A35A8A" w:rsidRPr="00497220">
              <w:t>Ctrl</w:t>
            </w:r>
            <w:proofErr w:type="spellEnd"/>
            <w:r w:rsidR="00A35A8A" w:rsidRPr="00497220">
              <w:t xml:space="preserve">]+[Home)] den Cursor auf der </w:t>
            </w:r>
            <w:r>
              <w:t xml:space="preserve">Seite mit dem Abstract </w:t>
            </w:r>
            <w:r w:rsidR="00A35A8A" w:rsidRPr="00497220">
              <w:t xml:space="preserve">und wechseln Sie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Einfügen – Kopf- und Fusszeile – Kopfzeile – Kopfzeile bearbeiten</w:t>
            </w:r>
            <w:r w:rsidR="00A35A8A" w:rsidRPr="00497220">
              <w:t xml:space="preserve"> vom Textbearbeitungs-Modus in den Kopfzeilen-Modus.</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mc:AlternateContent>
                <mc:Choice Requires="wpg">
                  <w:drawing>
                    <wp:anchor distT="114935" distB="114935" distL="114300" distR="0" simplePos="0" relativeHeight="251588096" behindDoc="0" locked="0" layoutInCell="1" allowOverlap="1" wp14:anchorId="7723921F" wp14:editId="2AA9B0BC">
                      <wp:simplePos x="0" y="0"/>
                      <wp:positionH relativeFrom="column">
                        <wp:posOffset>4811806</wp:posOffset>
                      </wp:positionH>
                      <wp:positionV relativeFrom="line">
                        <wp:align>top</wp:align>
                      </wp:positionV>
                      <wp:extent cx="1936750" cy="1403985"/>
                      <wp:effectExtent l="0" t="0" r="6350" b="0"/>
                      <wp:wrapSquare wrapText="bothSides"/>
                      <wp:docPr id="989" name="Group 63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37150" cy="991444"/>
                                <a:chOff x="6523" y="10312"/>
                                <a:chExt cx="4320" cy="2211"/>
                              </a:xfrm>
                            </wpg:grpSpPr>
                            <pic:pic xmlns:pic="http://schemas.openxmlformats.org/drawingml/2006/picture">
                              <pic:nvPicPr>
                                <pic:cNvPr id="990" name="Picture 634"/>
                                <pic:cNvPicPr>
                                  <a:picLocks noChangeAspect="1" noChangeArrowheads="1"/>
                                </pic:cNvPicPr>
                              </pic:nvPicPr>
                              <pic:blipFill rotWithShape="1">
                                <a:blip r:embed="rId209" cstate="print">
                                  <a:extLst>
                                    <a:ext uri="{28A0092B-C50C-407E-A947-70E740481C1C}">
                                      <a14:useLocalDpi xmlns:a14="http://schemas.microsoft.com/office/drawing/2010/main" val="0"/>
                                    </a:ext>
                                  </a:extLst>
                                </a:blip>
                                <a:srcRect/>
                                <a:stretch/>
                              </pic:blipFill>
                              <pic:spPr bwMode="auto">
                                <a:xfrm>
                                  <a:off x="6523" y="10312"/>
                                  <a:ext cx="4320" cy="2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91" name="Oval 635"/>
                              <wps:cNvSpPr>
                                <a:spLocks noChangeAspect="1" noChangeArrowheads="1"/>
                              </wps:cNvSpPr>
                              <wps:spPr bwMode="auto">
                                <a:xfrm>
                                  <a:off x="9128" y="10606"/>
                                  <a:ext cx="1616" cy="701"/>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33" o:spid="_x0000_s1026" style="position:absolute;margin-left:378.9pt;margin-top:0;width:152.5pt;height:110.55pt;z-index:251588096;mso-wrap-distance-top:9.05pt;mso-wrap-distance-right:0;mso-wrap-distance-bottom:9.05pt;mso-position-vertical:top;mso-position-vertical-relative:line" coordorigin="6523,10312" coordsize="4320,2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">
                      <o:lock v:ext="edit" aspectratio="t"/>
                      <v:shape id="Picture 634" o:spid="_x0000_s1027" type="#_x0000_t75" style="position:absolute;left:6523;top:10312;width:4320;height:22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ZL03DAAAA3AAAAA8AAABkcnMvZG93bnJldi54bWxET8tqAjEU3Rf6D+EWuquZivUxGqUqRUUE&#10;Xx9wmVwng5ObcZLq+PdmIbg8nPdo0thSXKn2hWMF360EBHHmdMG5guPh76sPwgdkjaVjUnAnD5Px&#10;+9sIU+1uvKPrPuQihrBPUYEJoUql9Jkhi77lKuLInVxtMURY51LXeIvhtpTtJOlKiwXHBoMVzQxl&#10;5/2/VbCdzxezznJ6X/+szHS74d750lkr9fnR/A5BBGrCS/x0L7WCwSDOj2fiEZDj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hkvTcMAAADcAAAADwAAAAAAAAAAAAAAAACf&#10;AgAAZHJzL2Rvd25yZXYueG1sUEsFBgAAAAAEAAQA9wAAAI8DAAAAAA==&#10;">
                        <v:imagedata r:id="rId210" o:title=""/>
                      </v:shape>
                      <v:oval id="Oval 635" o:spid="_x0000_s1028" style="position:absolute;left:9128;top:10606;width:1616;height: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pSJMgA&#10;AADcAAAADwAAAGRycy9kb3ducmV2LnhtbESPQWsCMRSE7wX/Q3hCL6JZS7G6GqW02GoPgqsevL1u&#10;XndDNy/bTdTtv28EocdhZr5hZovWVuJMjTeOFQwHCQji3GnDhYL9btkfg/ABWWPlmBT8kofFvHM3&#10;w1S7C2/pnIVCRAj7FBWUIdSplD4vyaIfuJo4el+usRiibAqpG7xEuK3kQ5KMpEXDcaHEml5Kyr+z&#10;k1Vw+vzoPW3WP++Vfz2+Hcxq+ZiZg1L33fZ5CiJQG/7Dt/ZKK5hMhnA9E4+An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qlIkyAAAANwAAAAPAAAAAAAAAAAAAAAAAJgCAABk&#10;cnMvZG93bnJldi54bWxQSwUGAAAAAAQABAD1AAAAjQMAAAAA&#10;" filled="f" strokecolor="red" strokeweight="2pt">
                        <o:lock v:ext="edit" aspectratio="t"/>
                      </v:oval>
                      <w10:wrap type="square" anchory="line"/>
                    </v:group>
                  </w:pict>
                </mc:Fallback>
              </mc:AlternateContent>
            </w:r>
            <w:r w:rsidR="00A35A8A" w:rsidRPr="00497220">
              <w:t>Der Seitentext wird grau, ein</w:t>
            </w:r>
            <w:r w:rsidR="00E76DF4" w:rsidRPr="00497220">
              <w:t>e</w:t>
            </w:r>
            <w:r w:rsidR="00A35A8A" w:rsidRPr="00497220">
              <w:t xml:space="preserve"> gestrichelte Linie mit der Bezeichnung </w:t>
            </w:r>
            <w:r w:rsidR="00A35A8A" w:rsidRPr="00497220">
              <w:rPr>
                <w:rStyle w:val="SchaltflcheZchn"/>
              </w:rPr>
              <w:t>Erste Kopfzeile</w:t>
            </w:r>
            <w:r w:rsidR="00A35A8A" w:rsidRPr="00497220">
              <w:t xml:space="preserve"> erscheint und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Kopf- und Fusszeilentools</w:t>
            </w:r>
            <w:r w:rsidR="00A35A8A" w:rsidRPr="00497220">
              <w:t xml:space="preserve"> wird eingeblendet.</w:t>
            </w:r>
          </w:p>
          <w:p w:rsidR="00A35A8A" w:rsidRPr="00497220" w:rsidRDefault="00A35A8A" w:rsidP="00940602">
            <w:pPr>
              <w:pStyle w:val="Eingerckt"/>
            </w:pPr>
            <w:r w:rsidRPr="00497220">
              <w:t>Hier können Sie nochmals kontrollieren, ob Sie die Seiteneinstellungen in den voran</w:t>
            </w:r>
            <w:r w:rsidR="00065B57" w:rsidRPr="00497220">
              <w:softHyphen/>
            </w:r>
            <w:r w:rsidRPr="00497220">
              <w:t>gehenden Schritten richtig gemacht haben.</w:t>
            </w:r>
          </w:p>
        </w:tc>
      </w:tr>
      <w:tr w:rsidR="00A35A8A" w:rsidRPr="00497220" w:rsidTr="00940602">
        <w:trPr>
          <w:cantSplit/>
        </w:trPr>
        <w:tc>
          <w:tcPr>
            <w:tcW w:w="9533" w:type="dxa"/>
          </w:tcPr>
          <w:p w:rsidR="00A35A8A" w:rsidRPr="00497220" w:rsidRDefault="000D2F6D" w:rsidP="00940602">
            <w:pPr>
              <w:pStyle w:val="NummerierteListe"/>
            </w:pPr>
            <w:r>
              <w:rPr>
                <w:noProof/>
                <w:lang w:eastAsia="de-CH"/>
              </w:rPr>
              <w:drawing>
                <wp:anchor distT="0" distB="0" distL="114300" distR="114300" simplePos="0" relativeHeight="251962880" behindDoc="0" locked="0" layoutInCell="1" allowOverlap="1" wp14:anchorId="4AEDE9B3" wp14:editId="242B43DB">
                  <wp:simplePos x="0" y="0"/>
                  <wp:positionH relativeFrom="column">
                    <wp:posOffset>2666365</wp:posOffset>
                  </wp:positionH>
                  <wp:positionV relativeFrom="paragraph">
                    <wp:posOffset>59055</wp:posOffset>
                  </wp:positionV>
                  <wp:extent cx="3305810" cy="888365"/>
                  <wp:effectExtent l="19050" t="19050" r="27940" b="26035"/>
                  <wp:wrapSquare wrapText="bothSides"/>
                  <wp:docPr id="1021" name="Grafik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a:blip r:embed="rId211">
                            <a:extLst>
                              <a:ext uri="{28A0092B-C50C-407E-A947-70E740481C1C}">
                                <a14:useLocalDpi xmlns:a14="http://schemas.microsoft.com/office/drawing/2010/main" val="0"/>
                              </a:ext>
                            </a:extLst>
                          </a:blip>
                          <a:stretch>
                            <a:fillRect/>
                          </a:stretch>
                        </pic:blipFill>
                        <pic:spPr>
                          <a:xfrm>
                            <a:off x="0" y="0"/>
                            <a:ext cx="3305810" cy="88836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A35A8A" w:rsidRPr="00497220">
              <w:t xml:space="preserve">Geben Sie nochmals den Titel der Arbeit in die Kopfzeile ein. Verwenden Sie einen manuellen Zeilenwechsel </w:t>
            </w:r>
            <w:r w:rsidR="00A35A8A" w:rsidRPr="00497220">
              <w:sym w:font="Wingdings 3" w:char="F038"/>
            </w:r>
            <w:r w:rsidR="00A35A8A" w:rsidRPr="00497220">
              <w:t xml:space="preserve"> (Tastenkombination [</w:t>
            </w:r>
            <w:proofErr w:type="spellStart"/>
            <w:r w:rsidR="00A35A8A" w:rsidRPr="00497220">
              <w:t>Shift</w:t>
            </w:r>
            <w:proofErr w:type="spellEnd"/>
            <w:r w:rsidR="00A35A8A" w:rsidRPr="00497220">
              <w:t>]+[</w:t>
            </w:r>
            <w:proofErr w:type="spellStart"/>
            <w:r w:rsidR="00A35A8A" w:rsidRPr="00497220">
              <w:t>Enter</w:t>
            </w:r>
            <w:proofErr w:type="spellEnd"/>
            <w:r w:rsidR="00A35A8A" w:rsidRPr="00497220">
              <w:t>]), um den Titel auf zwei Zeilen zu verteilen.</w:t>
            </w:r>
          </w:p>
        </w:tc>
      </w:tr>
      <w:tr w:rsidR="00A35A8A" w:rsidRPr="00497220" w:rsidTr="00940602">
        <w:trPr>
          <w:cantSplit/>
        </w:trPr>
        <w:tc>
          <w:tcPr>
            <w:tcW w:w="9533" w:type="dxa"/>
          </w:tcPr>
          <w:p w:rsidR="00A35A8A" w:rsidRPr="00497220" w:rsidRDefault="000D2F6D" w:rsidP="00940602">
            <w:pPr>
              <w:pStyle w:val="NummerierteListe"/>
            </w:pPr>
            <w:r>
              <w:rPr>
                <w:noProof/>
                <w:lang w:eastAsia="de-CH"/>
              </w:rPr>
              <w:lastRenderedPageBreak/>
              <w:drawing>
                <wp:anchor distT="0" distB="0" distL="114300" distR="114300" simplePos="0" relativeHeight="251963904" behindDoc="0" locked="0" layoutInCell="1" allowOverlap="1" wp14:anchorId="2AD6FB81" wp14:editId="147B60A1">
                  <wp:simplePos x="0" y="0"/>
                  <wp:positionH relativeFrom="column">
                    <wp:posOffset>3448050</wp:posOffset>
                  </wp:positionH>
                  <wp:positionV relativeFrom="paragraph">
                    <wp:posOffset>1270</wp:posOffset>
                  </wp:positionV>
                  <wp:extent cx="2536825" cy="1376680"/>
                  <wp:effectExtent l="19050" t="19050" r="15875" b="13970"/>
                  <wp:wrapSquare wrapText="bothSides"/>
                  <wp:docPr id="1022" name="Grafik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extLst>
                              <a:ext uri="{28A0092B-C50C-407E-A947-70E740481C1C}">
                                <a14:useLocalDpi xmlns:a14="http://schemas.microsoft.com/office/drawing/2010/main" val="0"/>
                              </a:ext>
                            </a:extLst>
                          </a:blip>
                          <a:stretch>
                            <a:fillRect/>
                          </a:stretch>
                        </pic:blipFill>
                        <pic:spPr>
                          <a:xfrm>
                            <a:off x="0" y="0"/>
                            <a:ext cx="2536825" cy="137668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35A8A" w:rsidRPr="00497220">
              <w:t>Doppelklicken Sie ausserhalb der Kopfzeile in den Seitentext und prüfen Sie die Wirkung der Kopfzeile, indem Sie durch verschiedene Seiten blättern.</w:t>
            </w:r>
          </w:p>
          <w:p w:rsidR="00A35A8A" w:rsidRPr="00497220" w:rsidRDefault="00A35A8A" w:rsidP="00940602">
            <w:pPr>
              <w:pStyle w:val="Eingerckt"/>
              <w:rPr>
                <w:noProof/>
              </w:rPr>
            </w:pPr>
            <w:r w:rsidRPr="00497220">
              <w:rPr>
                <w:noProof/>
              </w:rPr>
              <w:t>Noch ist die Kopfzeile dem Seitentext zu ähnlich und zu wenig von ihm abgesetzt. Auch braucht sie etwas viel Platz.</w:t>
            </w:r>
          </w:p>
        </w:tc>
      </w:tr>
      <w:tr w:rsidR="00A35A8A" w:rsidRPr="00497220" w:rsidTr="00940602">
        <w:trPr>
          <w:cantSplit/>
        </w:trPr>
        <w:tc>
          <w:tcPr>
            <w:tcW w:w="9533" w:type="dxa"/>
          </w:tcPr>
          <w:p w:rsidR="00A35A8A" w:rsidRPr="00497220" w:rsidRDefault="00A35A8A" w:rsidP="00940602">
            <w:pPr>
              <w:pStyle w:val="NummerierteListe"/>
            </w:pPr>
            <w:r w:rsidRPr="00497220">
              <w:t>Doppelklicken Sie auf irgendeiner Seite auf die grau angezeigte Kopfzeile, um wieder in den Kopfzeilen-Modus zu wechseln.</w:t>
            </w:r>
          </w:p>
          <w:p w:rsidR="00A35A8A" w:rsidRPr="00497220" w:rsidRDefault="00A35A8A" w:rsidP="00940602">
            <w:pPr>
              <w:pStyle w:val="Eingerckt"/>
              <w:rPr>
                <w:i/>
                <w:noProof/>
              </w:rPr>
            </w:pPr>
            <w:r w:rsidRPr="00497220">
              <w:rPr>
                <w:b/>
                <w:i/>
                <w:noProof/>
              </w:rPr>
              <w:t>Hinweis</w:t>
            </w:r>
            <w:r w:rsidRPr="00497220">
              <w:rPr>
                <w:i/>
                <w:noProof/>
              </w:rPr>
              <w:t>: Kopf- und Fusszeilen werden am Bildschirm zwar ausgebleicht dargestellt, aber auf Papier mit der vollen Farbstärke gedruckt.</w:t>
            </w:r>
          </w:p>
        </w:tc>
      </w:tr>
      <w:tr w:rsidR="00A35A8A" w:rsidRPr="00497220" w:rsidTr="00940602">
        <w:trPr>
          <w:cantSplit/>
        </w:trPr>
        <w:tc>
          <w:tcPr>
            <w:tcW w:w="9533" w:type="dxa"/>
            <w:tcBorders>
              <w:bottom w:val="dotted" w:sz="4" w:space="0" w:color="auto"/>
            </w:tcBorders>
          </w:tcPr>
          <w:p w:rsidR="00A35A8A" w:rsidRPr="00497220" w:rsidRDefault="00122DE4" w:rsidP="00940602">
            <w:pPr>
              <w:pStyle w:val="NummerierteListe"/>
            </w:pPr>
            <w:r>
              <w:rPr>
                <w:noProof/>
                <w:lang w:eastAsia="de-CH"/>
              </w:rPr>
              <w:drawing>
                <wp:anchor distT="114935" distB="114935" distL="114300" distR="0" simplePos="0" relativeHeight="251590144" behindDoc="0" locked="0" layoutInCell="1" allowOverlap="1" wp14:anchorId="5C36AF04" wp14:editId="38E524F0">
                  <wp:simplePos x="0" y="0"/>
                  <wp:positionH relativeFrom="column">
                    <wp:align>right</wp:align>
                  </wp:positionH>
                  <wp:positionV relativeFrom="line">
                    <wp:align>top</wp:align>
                  </wp:positionV>
                  <wp:extent cx="2743200" cy="2493010"/>
                  <wp:effectExtent l="0" t="0" r="0" b="2540"/>
                  <wp:wrapSquare wrapText="bothSides"/>
                  <wp:docPr id="637"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213" cstate="email">
                            <a:extLst>
                              <a:ext uri="{28A0092B-C50C-407E-A947-70E740481C1C}">
                                <a14:useLocalDpi xmlns:a14="http://schemas.microsoft.com/office/drawing/2010/main" val="0"/>
                              </a:ext>
                            </a:extLst>
                          </a:blip>
                          <a:srcRect/>
                          <a:stretch>
                            <a:fillRect/>
                          </a:stretch>
                        </pic:blipFill>
                        <pic:spPr bwMode="auto">
                          <a:xfrm>
                            <a:off x="0" y="0"/>
                            <a:ext cx="2743200" cy="249301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Öffnen Sie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Start – Formatvorlagen – untere rechte Ecke</w:t>
            </w:r>
            <w:r w:rsidR="00A35A8A" w:rsidRPr="00497220">
              <w:t xml:space="preserve"> das Fenster </w:t>
            </w:r>
            <w:r w:rsidR="00A35A8A" w:rsidRPr="00497220">
              <w:rPr>
                <w:rStyle w:val="Fenstertitel"/>
              </w:rPr>
              <w:t>Formatvorlagen</w:t>
            </w:r>
            <w:r w:rsidR="00A35A8A" w:rsidRPr="00497220">
              <w:t>.</w:t>
            </w:r>
          </w:p>
        </w:tc>
      </w:tr>
      <w:tr w:rsidR="00A35A8A" w:rsidRPr="00497220" w:rsidTr="00940602">
        <w:trPr>
          <w:cantSplit/>
        </w:trPr>
        <w:tc>
          <w:tcPr>
            <w:tcW w:w="9533" w:type="dxa"/>
            <w:tcBorders>
              <w:bottom w:val="dotted" w:sz="4" w:space="0" w:color="auto"/>
            </w:tcBorders>
          </w:tcPr>
          <w:p w:rsidR="00A35A8A" w:rsidRPr="00497220" w:rsidRDefault="00122DE4" w:rsidP="00940602">
            <w:pPr>
              <w:pStyle w:val="NummerierteListe"/>
            </w:pPr>
            <w:r>
              <w:rPr>
                <w:noProof/>
                <w:lang w:eastAsia="de-CH"/>
              </w:rPr>
              <w:drawing>
                <wp:anchor distT="114935" distB="114935" distL="114300" distR="0" simplePos="0" relativeHeight="251591168" behindDoc="0" locked="0" layoutInCell="1" allowOverlap="1" wp14:anchorId="49C6E806" wp14:editId="6EC00A0A">
                  <wp:simplePos x="0" y="0"/>
                  <wp:positionH relativeFrom="column">
                    <wp:align>right</wp:align>
                  </wp:positionH>
                  <wp:positionV relativeFrom="line">
                    <wp:align>top</wp:align>
                  </wp:positionV>
                  <wp:extent cx="1908175" cy="3172460"/>
                  <wp:effectExtent l="0" t="0" r="0" b="8890"/>
                  <wp:wrapSquare wrapText="bothSides"/>
                  <wp:docPr id="638" name="Bild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908175" cy="317246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Sie sehen, dass für die Kopfzeile automatisch die Formatvorlage </w:t>
            </w:r>
            <w:r w:rsidR="00A35A8A" w:rsidRPr="00497220">
              <w:rPr>
                <w:bdr w:val="single" w:sz="4" w:space="0" w:color="auto"/>
              </w:rPr>
              <w:t>Kopfzeile</w:t>
            </w:r>
            <w:r w:rsidR="00A35A8A" w:rsidRPr="00497220">
              <w:t xml:space="preserve"> verwendet wird. Das ist sehr praktisch, denn damit können wir nun gezielt alle Kopfzeilen (und nichts anderes als die Kopfzeilen!) unseren Wünschen anpassen.</w:t>
            </w:r>
          </w:p>
        </w:tc>
      </w:tr>
      <w:tr w:rsidR="00A35A8A" w:rsidRPr="00497220" w:rsidTr="00940602">
        <w:trPr>
          <w:cantSplit/>
        </w:trPr>
        <w:tc>
          <w:tcPr>
            <w:tcW w:w="9533" w:type="dxa"/>
            <w:tcBorders>
              <w:top w:val="dotted" w:sz="4" w:space="0" w:color="auto"/>
              <w:bottom w:val="nil"/>
            </w:tcBorders>
          </w:tcPr>
          <w:p w:rsidR="00A35A8A" w:rsidRPr="00497220" w:rsidRDefault="00122DE4" w:rsidP="00940602">
            <w:pPr>
              <w:pStyle w:val="NummerierteListe"/>
            </w:pPr>
            <w:r>
              <w:rPr>
                <w:noProof/>
                <w:lang w:eastAsia="de-CH"/>
              </w:rPr>
              <w:lastRenderedPageBreak/>
              <w:drawing>
                <wp:anchor distT="0" distB="114935" distL="114300" distR="0" simplePos="0" relativeHeight="251505152" behindDoc="0" locked="0" layoutInCell="1" allowOverlap="0" wp14:anchorId="584E15FF" wp14:editId="46AEB4EC">
                  <wp:simplePos x="0" y="0"/>
                  <wp:positionH relativeFrom="column">
                    <wp:align>right</wp:align>
                  </wp:positionH>
                  <wp:positionV relativeFrom="line">
                    <wp:align>top</wp:align>
                  </wp:positionV>
                  <wp:extent cx="3161030" cy="2395220"/>
                  <wp:effectExtent l="0" t="0" r="1270" b="5080"/>
                  <wp:wrapSquare wrapText="left"/>
                  <wp:docPr id="428" name="Bild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215" cstate="email">
                            <a:extLst>
                              <a:ext uri="{28A0092B-C50C-407E-A947-70E740481C1C}">
                                <a14:useLocalDpi xmlns:a14="http://schemas.microsoft.com/office/drawing/2010/main" val="0"/>
                              </a:ext>
                            </a:extLst>
                          </a:blip>
                          <a:srcRect/>
                          <a:stretch>
                            <a:fillRect/>
                          </a:stretch>
                        </pic:blipFill>
                        <pic:spPr bwMode="auto">
                          <a:xfrm>
                            <a:off x="0" y="0"/>
                            <a:ext cx="3161030" cy="239522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Verändern Sie die Formatvorlage Kopfzeile mit einer der aus dem Teil 1 bekannten Methoden in folgender Weise:</w:t>
            </w:r>
          </w:p>
          <w:p w:rsidR="00A35A8A" w:rsidRPr="00497220" w:rsidRDefault="00A35A8A" w:rsidP="00940602">
            <w:pPr>
              <w:pStyle w:val="Eingerckt"/>
            </w:pPr>
            <w:r w:rsidRPr="00497220">
              <w:t>Schriftart:</w:t>
            </w:r>
            <w:r w:rsidRPr="00497220">
              <w:tab/>
              <w:t xml:space="preserve">10 </w:t>
            </w:r>
            <w:proofErr w:type="spellStart"/>
            <w:r w:rsidRPr="00497220">
              <w:t>pt</w:t>
            </w:r>
            <w:proofErr w:type="spellEnd"/>
            <w:r w:rsidRPr="00497220">
              <w:t>, fett</w:t>
            </w:r>
          </w:p>
          <w:p w:rsidR="00A35A8A" w:rsidRPr="00497220" w:rsidRDefault="00A35A8A" w:rsidP="00940602">
            <w:pPr>
              <w:pStyle w:val="Eingerckt"/>
            </w:pPr>
            <w:r w:rsidRPr="00497220">
              <w:t>Abstand vor und nach:</w:t>
            </w:r>
            <w:r w:rsidRPr="00497220">
              <w:tab/>
              <w:t>0 p</w:t>
            </w:r>
          </w:p>
          <w:p w:rsidR="00A35A8A" w:rsidRPr="00497220" w:rsidRDefault="00A35A8A" w:rsidP="00940602">
            <w:pPr>
              <w:pStyle w:val="Eingerckt"/>
            </w:pPr>
            <w:r w:rsidRPr="00497220">
              <w:t>Rahmen:</w:t>
            </w:r>
            <w:r w:rsidRPr="00497220">
              <w:tab/>
              <w:t>unter der Kopfzeile, siehe Bilder</w:t>
            </w:r>
          </w:p>
        </w:tc>
      </w:tr>
      <w:tr w:rsidR="00A35A8A" w:rsidRPr="00497220" w:rsidTr="00940602">
        <w:trPr>
          <w:cantSplit/>
        </w:trPr>
        <w:tc>
          <w:tcPr>
            <w:tcW w:w="9533" w:type="dxa"/>
            <w:tcBorders>
              <w:top w:val="nil"/>
            </w:tcBorders>
          </w:tcPr>
          <w:p w:rsidR="00A35A8A" w:rsidRPr="00497220" w:rsidRDefault="00122DE4" w:rsidP="009C501F">
            <w:pPr>
              <w:pStyle w:val="NummerierteListe"/>
              <w:rPr>
                <w:noProof/>
              </w:rPr>
            </w:pPr>
            <w:r>
              <w:rPr>
                <w:noProof/>
                <w:lang w:eastAsia="de-CH"/>
              </w:rPr>
              <w:drawing>
                <wp:anchor distT="0" distB="114935" distL="114300" distR="0" simplePos="0" relativeHeight="251506176" behindDoc="0" locked="0" layoutInCell="1" allowOverlap="0" wp14:anchorId="375FA10B" wp14:editId="6AB1FEA2">
                  <wp:simplePos x="0" y="0"/>
                  <wp:positionH relativeFrom="column">
                    <wp:align>right</wp:align>
                  </wp:positionH>
                  <wp:positionV relativeFrom="line">
                    <wp:align>top</wp:align>
                  </wp:positionV>
                  <wp:extent cx="2080895" cy="2343785"/>
                  <wp:effectExtent l="0" t="0" r="0" b="0"/>
                  <wp:wrapSquare wrapText="left"/>
                  <wp:docPr id="429" name="Bild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16" cstate="email">
                            <a:extLst>
                              <a:ext uri="{28A0092B-C50C-407E-A947-70E740481C1C}">
                                <a14:useLocalDpi xmlns:a14="http://schemas.microsoft.com/office/drawing/2010/main" val="0"/>
                              </a:ext>
                            </a:extLst>
                          </a:blip>
                          <a:srcRect/>
                          <a:stretch>
                            <a:fillRect/>
                          </a:stretch>
                        </pic:blipFill>
                        <pic:spPr bwMode="auto">
                          <a:xfrm>
                            <a:off x="0" y="0"/>
                            <a:ext cx="2080895" cy="234378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rPr>
                <w:noProof/>
              </w:rPr>
              <w:t xml:space="preserve">Öffnen Sie mit der Schaltfläche </w:t>
            </w:r>
            <w:r w:rsidR="00A35A8A" w:rsidRPr="00497220">
              <w:rPr>
                <w:rStyle w:val="SchaltflcheZchn"/>
              </w:rPr>
              <w:t>Optione</w:t>
            </w:r>
            <w:r w:rsidR="009448F7" w:rsidRPr="00497220">
              <w:rPr>
                <w:rStyle w:val="SchaltflcheZchn"/>
              </w:rPr>
              <w:t>n…</w:t>
            </w:r>
            <w:r w:rsidR="00A35A8A" w:rsidRPr="00497220">
              <w:rPr>
                <w:noProof/>
              </w:rPr>
              <w:t xml:space="preserve"> im Fenster </w:t>
            </w:r>
            <w:r w:rsidR="00A35A8A" w:rsidRPr="00497220">
              <w:t>Rahmen und Schattierungen</w:t>
            </w:r>
            <w:r w:rsidR="00A35A8A" w:rsidRPr="00497220">
              <w:rPr>
                <w:noProof/>
              </w:rPr>
              <w:t xml:space="preserve"> das </w:t>
            </w:r>
            <w:r w:rsidR="00A35A8A" w:rsidRPr="00497220">
              <w:t>Fens</w:t>
            </w:r>
            <w:r w:rsidR="00065B57" w:rsidRPr="00497220">
              <w:softHyphen/>
            </w:r>
            <w:r w:rsidR="009448F7" w:rsidRPr="00497220">
              <w:t xml:space="preserve">ter </w:t>
            </w:r>
            <w:r w:rsidR="009448F7" w:rsidRPr="00497220">
              <w:rPr>
                <w:rStyle w:val="Fenstertitel"/>
              </w:rPr>
              <w:t>Rahmen und </w:t>
            </w:r>
            <w:r w:rsidR="00A35A8A" w:rsidRPr="00497220">
              <w:rPr>
                <w:rStyle w:val="Fenstertitel"/>
              </w:rPr>
              <w:t>Schattierungsoptionen</w:t>
            </w:r>
            <w:r w:rsidR="00A35A8A" w:rsidRPr="00497220">
              <w:rPr>
                <w:noProof/>
              </w:rPr>
              <w:t xml:space="preserve"> und erhöhen Sie den Abstand des unteren Rahmens vom Text auf 5 </w:t>
            </w:r>
            <w:r w:rsidR="00212C01" w:rsidRPr="00497220">
              <w:rPr>
                <w:noProof/>
              </w:rPr>
              <w:t>pt</w:t>
            </w:r>
          </w:p>
        </w:tc>
      </w:tr>
      <w:tr w:rsidR="00A35A8A" w:rsidRPr="00497220" w:rsidTr="00940602">
        <w:trPr>
          <w:cantSplit/>
        </w:trPr>
        <w:tc>
          <w:tcPr>
            <w:tcW w:w="9533" w:type="dxa"/>
          </w:tcPr>
          <w:p w:rsidR="00A35A8A" w:rsidRPr="00497220" w:rsidRDefault="00124CCE" w:rsidP="00940602">
            <w:pPr>
              <w:pStyle w:val="NummerierteListe"/>
            </w:pPr>
            <w:r>
              <w:rPr>
                <w:noProof/>
                <w:lang w:eastAsia="de-CH"/>
              </w:rPr>
              <w:drawing>
                <wp:anchor distT="0" distB="0" distL="114300" distR="114300" simplePos="0" relativeHeight="251964928" behindDoc="0" locked="0" layoutInCell="1" allowOverlap="1" wp14:anchorId="49826C4F" wp14:editId="2B81FC46">
                  <wp:simplePos x="0" y="0"/>
                  <wp:positionH relativeFrom="column">
                    <wp:posOffset>1837690</wp:posOffset>
                  </wp:positionH>
                  <wp:positionV relativeFrom="paragraph">
                    <wp:posOffset>-1576070</wp:posOffset>
                  </wp:positionV>
                  <wp:extent cx="4143375" cy="1085850"/>
                  <wp:effectExtent l="0" t="0" r="9525" b="0"/>
                  <wp:wrapSquare wrapText="bothSides"/>
                  <wp:docPr id="1023" name="Grafik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extLst>
                              <a:ext uri="{28A0092B-C50C-407E-A947-70E740481C1C}">
                                <a14:useLocalDpi xmlns:a14="http://schemas.microsoft.com/office/drawing/2010/main" val="0"/>
                              </a:ext>
                            </a:extLst>
                          </a:blip>
                          <a:stretch>
                            <a:fillRect/>
                          </a:stretch>
                        </pic:blipFill>
                        <pic:spPr>
                          <a:xfrm>
                            <a:off x="0" y="0"/>
                            <a:ext cx="4143375" cy="1085850"/>
                          </a:xfrm>
                          <a:prstGeom prst="rect">
                            <a:avLst/>
                          </a:prstGeom>
                        </pic:spPr>
                      </pic:pic>
                    </a:graphicData>
                  </a:graphic>
                  <wp14:sizeRelH relativeFrom="page">
                    <wp14:pctWidth>0</wp14:pctWidth>
                  </wp14:sizeRelH>
                  <wp14:sizeRelV relativeFrom="page">
                    <wp14:pctHeight>0</wp14:pctHeight>
                  </wp14:sizeRelV>
                </wp:anchor>
              </w:drawing>
            </w:r>
            <w:r w:rsidR="00A35A8A" w:rsidRPr="00497220">
              <w:t xml:space="preserve">Nun stellt sich Ihre Kopfzeile so dar: </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w:drawing>
                <wp:anchor distT="114935" distB="114935" distL="114300" distR="0" simplePos="0" relativeHeight="251593216" behindDoc="0" locked="0" layoutInCell="1" allowOverlap="1" wp14:anchorId="216D384A" wp14:editId="761526ED">
                  <wp:simplePos x="0" y="0"/>
                  <wp:positionH relativeFrom="column">
                    <wp:align>right</wp:align>
                  </wp:positionH>
                  <wp:positionV relativeFrom="line">
                    <wp:align>top</wp:align>
                  </wp:positionV>
                  <wp:extent cx="2743200" cy="1219200"/>
                  <wp:effectExtent l="0" t="0" r="0" b="0"/>
                  <wp:wrapSquare wrapText="bothSides"/>
                  <wp:docPr id="640" name="Bild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8" cstate="email">
                            <a:extLst>
                              <a:ext uri="{28A0092B-C50C-407E-A947-70E740481C1C}">
                                <a14:useLocalDpi xmlns:a14="http://schemas.microsoft.com/office/drawing/2010/main" val="0"/>
                              </a:ext>
                            </a:extLst>
                          </a:blip>
                          <a:srcRect/>
                          <a:stretch>
                            <a:fillRect/>
                          </a:stretch>
                        </pic:blipFill>
                        <pic:spPr bwMode="auto">
                          <a:xfrm>
                            <a:off x="0" y="0"/>
                            <a:ext cx="2743200" cy="121920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Wechseln Sie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Kopf- und Fusszeilentools – Navigation – Zu Fusszeile wechseln</w:t>
            </w:r>
            <w:r w:rsidR="00A35A8A" w:rsidRPr="00497220">
              <w:t xml:space="preserve"> in die Fusszeile.</w:t>
            </w:r>
          </w:p>
        </w:tc>
      </w:tr>
      <w:tr w:rsidR="00A35A8A" w:rsidRPr="00497220" w:rsidTr="00940602">
        <w:trPr>
          <w:cantSplit/>
        </w:trPr>
        <w:tc>
          <w:tcPr>
            <w:tcW w:w="9533" w:type="dxa"/>
          </w:tcPr>
          <w:p w:rsidR="00A35A8A" w:rsidRPr="00497220" w:rsidRDefault="00290790" w:rsidP="00290790">
            <w:pPr>
              <w:pStyle w:val="NummerierteListe"/>
            </w:pPr>
            <w:r>
              <w:rPr>
                <w:noProof/>
                <w:lang w:eastAsia="de-CH"/>
              </w:rPr>
              <w:drawing>
                <wp:anchor distT="0" distB="0" distL="114300" distR="114300" simplePos="0" relativeHeight="252036608" behindDoc="0" locked="0" layoutInCell="1" allowOverlap="1" wp14:anchorId="2DEBC3B9" wp14:editId="48C05058">
                  <wp:simplePos x="0" y="0"/>
                  <wp:positionH relativeFrom="column">
                    <wp:posOffset>2701290</wp:posOffset>
                  </wp:positionH>
                  <wp:positionV relativeFrom="paragraph">
                    <wp:posOffset>19050</wp:posOffset>
                  </wp:positionV>
                  <wp:extent cx="3701415" cy="1009650"/>
                  <wp:effectExtent l="19050" t="19050" r="13335" b="19050"/>
                  <wp:wrapSquare wrapText="bothSides"/>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extLst>
                              <a:ext uri="{28A0092B-C50C-407E-A947-70E740481C1C}">
                                <a14:useLocalDpi xmlns:a14="http://schemas.microsoft.com/office/drawing/2010/main" val="0"/>
                              </a:ext>
                            </a:extLst>
                          </a:blip>
                          <a:stretch>
                            <a:fillRect/>
                          </a:stretch>
                        </pic:blipFill>
                        <pic:spPr>
                          <a:xfrm>
                            <a:off x="0" y="0"/>
                            <a:ext cx="3701415" cy="100965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A35A8A" w:rsidRPr="00497220">
              <w:t>Geben Sie</w:t>
            </w:r>
            <w:r w:rsidR="004B29DA">
              <w:t xml:space="preserve"> links den Namen und die</w:t>
            </w:r>
            <w:r w:rsidR="00A35A8A" w:rsidRPr="00497220">
              <w:t xml:space="preserve"> Klassenbezeichnung</w:t>
            </w:r>
            <w:r w:rsidR="004B29DA">
              <w:t xml:space="preserve"> ein.</w:t>
            </w:r>
            <w:r w:rsidR="00A35A8A" w:rsidRPr="00497220">
              <w:br/>
            </w:r>
          </w:p>
        </w:tc>
      </w:tr>
      <w:tr w:rsidR="00A35A8A" w:rsidRPr="00497220" w:rsidTr="00940602">
        <w:trPr>
          <w:cantSplit/>
        </w:trPr>
        <w:tc>
          <w:tcPr>
            <w:tcW w:w="9533" w:type="dxa"/>
          </w:tcPr>
          <w:p w:rsidR="00A35A8A" w:rsidRPr="00497220" w:rsidRDefault="00A35A8A" w:rsidP="00940602">
            <w:pPr>
              <w:pStyle w:val="NummerierteListe"/>
            </w:pPr>
            <w:r w:rsidRPr="00497220">
              <w:lastRenderedPageBreak/>
              <w:t xml:space="preserve">Für die Fusszeile wird (analog zur Kopfzeile) die Formatvorlage </w:t>
            </w:r>
            <w:r w:rsidRPr="00497220">
              <w:rPr>
                <w:bdr w:val="single" w:sz="4" w:space="0" w:color="auto"/>
              </w:rPr>
              <w:t>Fusszeile</w:t>
            </w:r>
            <w:r w:rsidRPr="00497220">
              <w:t xml:space="preserve"> verwendet. Ändern Sie die Formatvorlage </w:t>
            </w:r>
            <w:r w:rsidRPr="00497220">
              <w:rPr>
                <w:bdr w:val="single" w:sz="4" w:space="0" w:color="auto"/>
              </w:rPr>
              <w:t>Fusszeile</w:t>
            </w:r>
            <w:r w:rsidRPr="00497220">
              <w:t xml:space="preserve"> in derselben Weise wie Sie die Formatvorlage </w:t>
            </w:r>
            <w:r w:rsidRPr="00497220">
              <w:rPr>
                <w:bdr w:val="single" w:sz="4" w:space="0" w:color="auto"/>
              </w:rPr>
              <w:t>Kopfzeile</w:t>
            </w:r>
            <w:r w:rsidRPr="00497220">
              <w:t xml:space="preserve"> verändert haben, allerdings mit einem Rahmen oben statt unten.</w:t>
            </w:r>
          </w:p>
        </w:tc>
      </w:tr>
      <w:tr w:rsidR="004B29DA" w:rsidRPr="00497220" w:rsidTr="008E780C">
        <w:trPr>
          <w:cantSplit/>
        </w:trPr>
        <w:tc>
          <w:tcPr>
            <w:tcW w:w="9533" w:type="dxa"/>
          </w:tcPr>
          <w:p w:rsidR="004B29DA" w:rsidRPr="00497220" w:rsidRDefault="004B29DA" w:rsidP="008E780C">
            <w:pPr>
              <w:pStyle w:val="NummerierteListe"/>
              <w:rPr>
                <w:lang w:eastAsia="de-CH"/>
              </w:rPr>
            </w:pPr>
            <w:r>
              <w:rPr>
                <w:noProof/>
                <w:lang w:eastAsia="de-CH"/>
              </w:rPr>
              <w:drawing>
                <wp:anchor distT="114935" distB="114935" distL="114300" distR="0" simplePos="0" relativeHeight="251972096" behindDoc="0" locked="0" layoutInCell="1" allowOverlap="1" wp14:anchorId="75730493" wp14:editId="588378C2">
                  <wp:simplePos x="0" y="0"/>
                  <wp:positionH relativeFrom="column">
                    <wp:align>right</wp:align>
                  </wp:positionH>
                  <wp:positionV relativeFrom="line">
                    <wp:align>top</wp:align>
                  </wp:positionV>
                  <wp:extent cx="2743200" cy="1684020"/>
                  <wp:effectExtent l="0" t="0" r="0" b="0"/>
                  <wp:wrapSquare wrapText="bothSides"/>
                  <wp:docPr id="641" name="Bild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220" cstate="email">
                            <a:extLst>
                              <a:ext uri="{28A0092B-C50C-407E-A947-70E740481C1C}">
                                <a14:useLocalDpi xmlns:a14="http://schemas.microsoft.com/office/drawing/2010/main" val="0"/>
                              </a:ext>
                            </a:extLst>
                          </a:blip>
                          <a:srcRect/>
                          <a:stretch>
                            <a:fillRect/>
                          </a:stretch>
                        </pic:blipFill>
                        <pic:spPr bwMode="auto">
                          <a:xfrm>
                            <a:off x="0" y="0"/>
                            <a:ext cx="2743200" cy="16840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rPr>
                <w:lang w:eastAsia="de-CH"/>
              </w:rPr>
              <w:t>…</w:t>
            </w:r>
            <w:r w:rsidRPr="00497220">
              <w:t xml:space="preserve"> und aktualisieren Sie danach die Formatvorlage </w:t>
            </w:r>
            <w:r w:rsidRPr="00497220">
              <w:rPr>
                <w:bdr w:val="single" w:sz="4" w:space="0" w:color="auto"/>
              </w:rPr>
              <w:t>Fusszeile</w:t>
            </w:r>
            <w:r w:rsidRPr="00497220">
              <w:t>.</w:t>
            </w:r>
          </w:p>
        </w:tc>
      </w:tr>
      <w:tr w:rsidR="004B29DA" w:rsidRPr="00497220" w:rsidTr="008E780C">
        <w:trPr>
          <w:cantSplit/>
        </w:trPr>
        <w:tc>
          <w:tcPr>
            <w:tcW w:w="9533" w:type="dxa"/>
          </w:tcPr>
          <w:p w:rsidR="004B29DA" w:rsidRPr="00497220" w:rsidRDefault="00290790" w:rsidP="008E780C">
            <w:pPr>
              <w:pStyle w:val="NummerierteListe"/>
              <w:rPr>
                <w:lang w:eastAsia="de-CH"/>
              </w:rPr>
            </w:pPr>
            <w:r>
              <w:rPr>
                <w:noProof/>
                <w:lang w:eastAsia="de-CH"/>
              </w:rPr>
              <w:drawing>
                <wp:anchor distT="0" distB="0" distL="114300" distR="114300" simplePos="0" relativeHeight="252037632" behindDoc="0" locked="0" layoutInCell="1" allowOverlap="1" wp14:anchorId="2AEE1B15" wp14:editId="0B91D19E">
                  <wp:simplePos x="0" y="0"/>
                  <wp:positionH relativeFrom="column">
                    <wp:posOffset>2384425</wp:posOffset>
                  </wp:positionH>
                  <wp:positionV relativeFrom="paragraph">
                    <wp:posOffset>5080</wp:posOffset>
                  </wp:positionV>
                  <wp:extent cx="3590925" cy="952500"/>
                  <wp:effectExtent l="0" t="0" r="9525" b="0"/>
                  <wp:wrapSquare wrapText="bothSides"/>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extLst>
                              <a:ext uri="{28A0092B-C50C-407E-A947-70E740481C1C}">
                                <a14:useLocalDpi xmlns:a14="http://schemas.microsoft.com/office/drawing/2010/main" val="0"/>
                              </a:ext>
                            </a:extLst>
                          </a:blip>
                          <a:stretch>
                            <a:fillRect/>
                          </a:stretch>
                        </pic:blipFill>
                        <pic:spPr>
                          <a:xfrm>
                            <a:off x="0" y="0"/>
                            <a:ext cx="3590925" cy="952500"/>
                          </a:xfrm>
                          <a:prstGeom prst="rect">
                            <a:avLst/>
                          </a:prstGeom>
                        </pic:spPr>
                      </pic:pic>
                    </a:graphicData>
                  </a:graphic>
                  <wp14:sizeRelH relativeFrom="page">
                    <wp14:pctWidth>0</wp14:pctWidth>
                  </wp14:sizeRelH>
                  <wp14:sizeRelV relativeFrom="page">
                    <wp14:pctHeight>0</wp14:pctHeight>
                  </wp14:sizeRelV>
                </wp:anchor>
              </w:drawing>
            </w:r>
            <w:r w:rsidR="004B29DA" w:rsidRPr="00497220">
              <w:rPr>
                <w:lang w:eastAsia="de-CH"/>
              </w:rPr>
              <w:t>Nun sol</w:t>
            </w:r>
            <w:r w:rsidR="004B29DA">
              <w:rPr>
                <w:lang w:eastAsia="de-CH"/>
              </w:rPr>
              <w:t>lte Ihre Fusszeile so aussehen:</w:t>
            </w:r>
            <w:r>
              <w:rPr>
                <w:noProof/>
                <w:lang w:eastAsia="de-CH"/>
              </w:rPr>
              <w:t xml:space="preserve"> </w:t>
            </w:r>
          </w:p>
        </w:tc>
      </w:tr>
      <w:tr w:rsidR="00A35A8A" w:rsidRPr="00497220" w:rsidTr="00940602">
        <w:trPr>
          <w:cantSplit/>
        </w:trPr>
        <w:tc>
          <w:tcPr>
            <w:tcW w:w="9533" w:type="dxa"/>
          </w:tcPr>
          <w:p w:rsidR="00A35A8A" w:rsidRPr="00497220" w:rsidRDefault="004B29DA" w:rsidP="004B29DA">
            <w:pPr>
              <w:pStyle w:val="NummerierteListe"/>
            </w:pPr>
            <w:r>
              <w:t>Auf der rechten Seite soll die Seitenzahl stehen. Damit diese richtig platziert wird, ziehen</w:t>
            </w:r>
            <w:r>
              <w:rPr>
                <w:noProof/>
                <w:lang w:eastAsia="de-CH"/>
              </w:rPr>
              <mc:AlternateContent>
                <mc:Choice Requires="wpg">
                  <w:drawing>
                    <wp:anchor distT="0" distB="0" distL="114300" distR="114300" simplePos="0" relativeHeight="251970048" behindDoc="0" locked="0" layoutInCell="1" allowOverlap="1" wp14:anchorId="5F033FD0" wp14:editId="1AB3ED6D">
                      <wp:simplePos x="0" y="0"/>
                      <wp:positionH relativeFrom="column">
                        <wp:posOffset>4930775</wp:posOffset>
                      </wp:positionH>
                      <wp:positionV relativeFrom="paragraph">
                        <wp:posOffset>0</wp:posOffset>
                      </wp:positionV>
                      <wp:extent cx="970915" cy="999490"/>
                      <wp:effectExtent l="0" t="0" r="635" b="0"/>
                      <wp:wrapSquare wrapText="bothSides"/>
                      <wp:docPr id="68" name="Gruppieren 68"/>
                      <wp:cNvGraphicFramePr/>
                      <a:graphic xmlns:a="http://schemas.openxmlformats.org/drawingml/2006/main">
                        <a:graphicData uri="http://schemas.microsoft.com/office/word/2010/wordprocessingGroup">
                          <wpg:wgp>
                            <wpg:cNvGrpSpPr/>
                            <wpg:grpSpPr>
                              <a:xfrm>
                                <a:off x="0" y="0"/>
                                <a:ext cx="970915" cy="999490"/>
                                <a:chOff x="180000" y="180000"/>
                                <a:chExt cx="971429" cy="1000000"/>
                              </a:xfrm>
                            </wpg:grpSpPr>
                            <pic:pic xmlns:pic="http://schemas.openxmlformats.org/drawingml/2006/picture">
                              <pic:nvPicPr>
                                <pic:cNvPr id="69" name="Grafik 69"/>
                                <pic:cNvPicPr>
                                  <a:picLocks noChangeAspect="1"/>
                                </pic:cNvPicPr>
                              </pic:nvPicPr>
                              <pic:blipFill>
                                <a:blip r:embed="rId222">
                                  <a:extLst>
                                    <a:ext uri="{28A0092B-C50C-407E-A947-70E740481C1C}">
                                      <a14:useLocalDpi xmlns:a14="http://schemas.microsoft.com/office/drawing/2010/main" val="0"/>
                                    </a:ext>
                                  </a:extLst>
                                </a:blip>
                                <a:stretch>
                                  <a:fillRect/>
                                </a:stretch>
                              </pic:blipFill>
                              <pic:spPr>
                                <a:xfrm>
                                  <a:off x="180000" y="180000"/>
                                  <a:ext cx="971429" cy="1000000"/>
                                </a:xfrm>
                                <a:prstGeom prst="rect">
                                  <a:avLst/>
                                </a:prstGeom>
                              </pic:spPr>
                            </pic:pic>
                            <wps:wsp>
                              <wps:cNvPr id="70" name="Ellipse 70"/>
                              <wps:cNvSpPr/>
                              <wps:spPr>
                                <a:xfrm>
                                  <a:off x="523875" y="257175"/>
                                  <a:ext cx="495300" cy="49530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68" o:spid="_x0000_s1026" style="position:absolute;margin-left:388.25pt;margin-top:0;width:76.45pt;height:78.7pt;z-index:251970048" coordorigin="1800,1800" coordsize="9714,10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I1kRACCXD8AdFI4AGlKMwBeQi0AVjwpAKx5UwCseVMA&#10;rHlTALSUeQC0lHkAtJR5ALSUeQC0lHkAtJR5ALSUeQC0lHkAtJR5ALSUeQC0lHkAtJR5ALSUeQC0&#10;lHkAtJR5ALSUeQC0lHkAtJR5ALSUeQC0lHkAtJR5ALSUeQC0lHkAtJR5ALSUeQC0lHkAtJR5ALSU&#10;eQC0lHkAtJR5ALSUeQC0lHkAtJR5ALSUeQC0lHk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9/HrAMOnkwD38ew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9/HsAMOnkwD38es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PHrAMismAD48ew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">
                      <v:shape id="Grafik 69" o:spid="_x0000_s1027" type="#_x0000_t75" style="position:absolute;left:1800;top:1800;width:9714;height:10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H0S/AAAAA2wAAAA8AAABkcnMvZG93bnJldi54bWxEj0GLwjAUhO+C/yE8wYtoqrJVq1EWRfC6&#10;rnh+Ns+22LyUJlurv94Iwh6HmfmGWW1aU4qGaldYVjAeRSCIU6sLzhScfvfDOQjnkTWWlknBgxxs&#10;1t3OChNt7/xDzdFnIkDYJagg975KpHRpTgbdyFbEwbva2qAPss6krvEe4KaUkyiKpcGCw0KOFW1z&#10;Sm/HP6PgObUD++WMn12Mm3F8lvEOG6X6vfZ7CcJT6//Dn/ZBK4gX8P4SfoBc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kfRL8AAAADbAAAADwAAAAAAAAAAAAAAAACfAgAA&#10;ZHJzL2Rvd25yZXYueG1sUEsFBgAAAAAEAAQA9wAAAIwDAAAAAA==&#10;">
                        <v:imagedata r:id="rId224" o:title=""/>
                        <v:path arrowok="t"/>
                      </v:shape>
                      <v:oval id="Ellipse 70" o:spid="_x0000_s1028" style="position:absolute;left:5238;top:2571;width:4953;height:4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qO0sEA&#10;AADbAAAADwAAAGRycy9kb3ducmV2LnhtbERPTWvCQBC9C/0PyxR6001DtSXNKlUQrJ5MS89DdkxC&#10;srMhu2rsr3cOhR4f7ztfja5TFxpC49nA8ywBRVx623Bl4PtrO30DFSKyxc4zGbhRgNXyYZJjZv2V&#10;j3QpYqUkhEOGBuoY+0zrUNbkMMx8TyzcyQ8Oo8Ch0nbAq4S7TqdJstAOG5aGGnva1FS2xdlJ72H9&#10;kqY/6Xredr+bPZ7mvfWfxjw9jh/voCKN8V/8595ZA6+yXr7ID9D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6jtLBAAAA2wAAAA8AAAAAAAAAAAAAAAAAmAIAAGRycy9kb3du&#10;cmV2LnhtbFBLBQYAAAAABAAEAPUAAACGAwAAAAA=&#10;" filled="f" strokecolor="red" strokeweight="2pt"/>
                      <w10:wrap type="square"/>
                    </v:group>
                  </w:pict>
                </mc:Fallback>
              </mc:AlternateContent>
            </w:r>
            <w:r>
              <w:t xml:space="preserve"> Sie den </w:t>
            </w:r>
            <w:r w:rsidR="00A35A8A" w:rsidRPr="00497220">
              <w:t>Tabul</w:t>
            </w:r>
            <w:r>
              <w:t>ator an den rechten Seitenrand …</w:t>
            </w:r>
          </w:p>
        </w:tc>
      </w:tr>
    </w:tbl>
    <w:p w:rsidR="00A35A8A" w:rsidRPr="00A52C6A" w:rsidRDefault="00A35A8A" w:rsidP="006E673D">
      <w:pPr>
        <w:pStyle w:val="berschrift2"/>
      </w:pPr>
      <w:bookmarkStart w:id="107" w:name="_Toc87069704"/>
      <w:bookmarkStart w:id="108" w:name="_Toc298487829"/>
      <w:r w:rsidRPr="00A52C6A">
        <w:t>Dynamischer Kopf- und Fusszeilentext</w:t>
      </w:r>
      <w:bookmarkEnd w:id="107"/>
      <w:bookmarkEnd w:id="108"/>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A35A8A" w:rsidRPr="00497220" w:rsidTr="00940602">
        <w:trPr>
          <w:cantSplit/>
        </w:trPr>
        <w:tc>
          <w:tcPr>
            <w:tcW w:w="9533" w:type="dxa"/>
          </w:tcPr>
          <w:p w:rsidR="00A35A8A" w:rsidRPr="00497220" w:rsidRDefault="00FD3813" w:rsidP="00E8655C">
            <w:pPr>
              <w:pStyle w:val="NummerierteListe"/>
              <w:rPr>
                <w:lang w:eastAsia="de-CH"/>
              </w:rPr>
            </w:pPr>
            <w:r>
              <w:rPr>
                <w:lang w:eastAsia="de-CH"/>
              </w:rPr>
              <w:t>Nun werden wir die Seitenzahl einfügen</w:t>
            </w:r>
            <w:r w:rsidR="00A35A8A" w:rsidRPr="00497220">
              <w:rPr>
                <w:lang w:eastAsia="de-CH"/>
              </w:rPr>
              <w:t xml:space="preserve">. Da diese Zahl natürlich auf jeder Seite eine andere ist, brauchen wir dafür ein </w:t>
            </w:r>
            <w:r w:rsidR="00A35A8A" w:rsidRPr="00497220">
              <w:rPr>
                <w:b/>
                <w:lang w:eastAsia="de-CH"/>
              </w:rPr>
              <w:t>dynamisches</w:t>
            </w:r>
            <w:r w:rsidR="00A35A8A" w:rsidRPr="00497220">
              <w:rPr>
                <w:lang w:eastAsia="de-CH"/>
              </w:rPr>
              <w:t xml:space="preserve"> </w:t>
            </w:r>
            <w:r w:rsidR="00A35A8A" w:rsidRPr="00497220">
              <w:rPr>
                <w:b/>
                <w:lang w:eastAsia="de-CH"/>
              </w:rPr>
              <w:t>Feld</w:t>
            </w:r>
            <w:r w:rsidR="00A35A8A" w:rsidRPr="00497220">
              <w:rPr>
                <w:lang w:eastAsia="de-CH"/>
              </w:rPr>
              <w:t>.</w:t>
            </w:r>
          </w:p>
        </w:tc>
      </w:tr>
      <w:tr w:rsidR="00A35A8A" w:rsidRPr="00497220" w:rsidTr="00940602">
        <w:trPr>
          <w:cantSplit/>
        </w:trPr>
        <w:tc>
          <w:tcPr>
            <w:tcW w:w="9533" w:type="dxa"/>
          </w:tcPr>
          <w:p w:rsidR="00A35A8A" w:rsidRPr="00497220" w:rsidRDefault="00122DE4" w:rsidP="004B29DA">
            <w:pPr>
              <w:pStyle w:val="NummerierteListe"/>
            </w:pPr>
            <w:r>
              <w:rPr>
                <w:noProof/>
                <w:lang w:eastAsia="de-CH"/>
              </w:rPr>
              <w:drawing>
                <wp:anchor distT="114935" distB="114935" distL="114300" distR="0" simplePos="0" relativeHeight="251595264" behindDoc="0" locked="0" layoutInCell="1" allowOverlap="1" wp14:anchorId="02109696" wp14:editId="516DAEBD">
                  <wp:simplePos x="0" y="0"/>
                  <wp:positionH relativeFrom="column">
                    <wp:align>right</wp:align>
                  </wp:positionH>
                  <wp:positionV relativeFrom="line">
                    <wp:align>top</wp:align>
                  </wp:positionV>
                  <wp:extent cx="2743200" cy="1394460"/>
                  <wp:effectExtent l="0" t="0" r="0" b="0"/>
                  <wp:wrapSquare wrapText="bothSides"/>
                  <wp:docPr id="642" name="Bild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225" cstate="email">
                            <a:extLst>
                              <a:ext uri="{28A0092B-C50C-407E-A947-70E740481C1C}">
                                <a14:useLocalDpi xmlns:a14="http://schemas.microsoft.com/office/drawing/2010/main" val="0"/>
                              </a:ext>
                            </a:extLst>
                          </a:blip>
                          <a:srcRect/>
                          <a:stretch>
                            <a:fillRect/>
                          </a:stretch>
                        </pic:blipFill>
                        <pic:spPr bwMode="auto">
                          <a:xfrm>
                            <a:off x="0" y="0"/>
                            <a:ext cx="2743200" cy="139446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Setzen Sie den Cursor danach </w:t>
            </w:r>
            <w:r w:rsidR="004B29DA">
              <w:t>mit dem Tabulator an den rechten Rand</w:t>
            </w:r>
            <w:r w:rsidR="00A35A8A" w:rsidRPr="00497220">
              <w:t xml:space="preserve"> der Fusszeile und fügen Sie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Kopf- und Fusszeilentools – Seitenzahl</w:t>
            </w:r>
            <w:r w:rsidR="00A006F3" w:rsidRPr="00497220">
              <w:rPr>
                <w:b/>
              </w:rPr>
              <w:t xml:space="preserve"> – </w:t>
            </w:r>
            <w:r w:rsidR="00757FD0" w:rsidRPr="00497220">
              <w:rPr>
                <w:b/>
              </w:rPr>
              <w:t>Seitenzahl</w:t>
            </w:r>
            <w:r w:rsidR="00757FD0">
              <w:rPr>
                <w:b/>
              </w:rPr>
              <w:t>en</w:t>
            </w:r>
            <w:r w:rsidR="00757FD0" w:rsidRPr="00497220">
              <w:rPr>
                <w:b/>
              </w:rPr>
              <w:t xml:space="preserve"> – </w:t>
            </w:r>
            <w:r w:rsidR="00A006F3" w:rsidRPr="00497220">
              <w:rPr>
                <w:b/>
              </w:rPr>
              <w:t>Einfache Zahl</w:t>
            </w:r>
            <w:r w:rsidR="00BD6727">
              <w:t xml:space="preserve"> ein Seit</w:t>
            </w:r>
            <w:r w:rsidR="00A35A8A" w:rsidRPr="00497220">
              <w:t>enzahl-Feld ein.</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w:lastRenderedPageBreak/>
              <w:drawing>
                <wp:anchor distT="0" distB="114935" distL="114300" distR="0" simplePos="0" relativeHeight="251509248" behindDoc="0" locked="0" layoutInCell="1" allowOverlap="0" wp14:anchorId="29C17920" wp14:editId="7E508D46">
                  <wp:simplePos x="0" y="0"/>
                  <wp:positionH relativeFrom="column">
                    <wp:align>right</wp:align>
                  </wp:positionH>
                  <wp:positionV relativeFrom="line">
                    <wp:align>top</wp:align>
                  </wp:positionV>
                  <wp:extent cx="3927475" cy="2832735"/>
                  <wp:effectExtent l="0" t="0" r="0" b="5715"/>
                  <wp:wrapSquare wrapText="left"/>
                  <wp:docPr id="437" name="Bild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226" cstate="email">
                            <a:extLst>
                              <a:ext uri="{28A0092B-C50C-407E-A947-70E740481C1C}">
                                <a14:useLocalDpi xmlns:a14="http://schemas.microsoft.com/office/drawing/2010/main" val="0"/>
                              </a:ext>
                            </a:extLst>
                          </a:blip>
                          <a:srcRect/>
                          <a:stretch>
                            <a:fillRect/>
                          </a:stretch>
                        </pic:blipFill>
                        <pic:spPr bwMode="auto">
                          <a:xfrm>
                            <a:off x="0" y="0"/>
                            <a:ext cx="3927475" cy="283273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Um die Seitenzahl etwas zu betonen, </w:t>
            </w:r>
            <w:r w:rsidR="004B29DA">
              <w:t>können</w:t>
            </w:r>
            <w:r w:rsidR="00A35A8A" w:rsidRPr="00497220">
              <w:t xml:space="preserve"> Sie vor und nach der Seitenzahl je ein Leerzeichen und einen </w:t>
            </w:r>
            <w:proofErr w:type="spellStart"/>
            <w:r w:rsidR="00A35A8A" w:rsidRPr="00497220">
              <w:t>Halbgeviertstrich</w:t>
            </w:r>
            <w:proofErr w:type="spellEnd"/>
            <w:r w:rsidR="00A35A8A" w:rsidRPr="00497220">
              <w:t xml:space="preserve"> (einen etwas längeren Bindestrich) ein</w:t>
            </w:r>
            <w:r w:rsidR="004B29DA">
              <w:t>fügen</w:t>
            </w:r>
            <w:r w:rsidR="00A35A8A" w:rsidRPr="00497220">
              <w:t>.</w:t>
            </w:r>
          </w:p>
          <w:p w:rsidR="00A35A8A" w:rsidRPr="00497220" w:rsidRDefault="00A35A8A" w:rsidP="00940602">
            <w:pPr>
              <w:pStyle w:val="Eingerckt"/>
              <w:rPr>
                <w:noProof/>
              </w:rPr>
            </w:pPr>
            <w:r w:rsidRPr="00497220">
              <w:rPr>
                <w:noProof/>
              </w:rPr>
              <w:t xml:space="preserve">Öffnen Sie mit </w:t>
            </w:r>
            <w:r w:rsidR="0025507B">
              <w:rPr>
                <w:b/>
                <w:noProof/>
              </w:rPr>
              <w:t>Menü</w:t>
            </w:r>
            <w:r w:rsidR="00AC1055" w:rsidRPr="00AC1055">
              <w:rPr>
                <w:b/>
                <w:noProof/>
              </w:rPr>
              <w:t>band –</w:t>
            </w:r>
            <w:r w:rsidRPr="00497220">
              <w:rPr>
                <w:b/>
                <w:noProof/>
              </w:rPr>
              <w:t xml:space="preserve"> Einfügen – Symbol – Weitere Symbole</w:t>
            </w:r>
            <w:r w:rsidRPr="00497220">
              <w:rPr>
                <w:noProof/>
              </w:rPr>
              <w:t xml:space="preserve"> das Fenster </w:t>
            </w:r>
            <w:r w:rsidRPr="00497220">
              <w:rPr>
                <w:rStyle w:val="Fenstertitel"/>
              </w:rPr>
              <w:t>Symbol</w:t>
            </w:r>
            <w:r w:rsidRPr="00497220">
              <w:rPr>
                <w:noProof/>
              </w:rPr>
              <w:t xml:space="preserve"> und wechseln Sie zur Registerkarte </w:t>
            </w:r>
            <w:r w:rsidR="00E76DF4" w:rsidRPr="00497220">
              <w:rPr>
                <w:noProof/>
              </w:rPr>
              <w:t>"</w:t>
            </w:r>
            <w:r w:rsidRPr="00497220">
              <w:rPr>
                <w:noProof/>
              </w:rPr>
              <w:t>Sonderzeichen</w:t>
            </w:r>
            <w:r w:rsidR="00E76DF4" w:rsidRPr="00497220">
              <w:rPr>
                <w:noProof/>
              </w:rPr>
              <w:t>"</w:t>
            </w:r>
            <w:r w:rsidRPr="00497220">
              <w:rPr>
                <w:noProof/>
              </w:rPr>
              <w:t>.</w:t>
            </w:r>
          </w:p>
        </w:tc>
      </w:tr>
      <w:tr w:rsidR="00A35A8A" w:rsidRPr="00497220" w:rsidTr="00940602">
        <w:trPr>
          <w:cantSplit/>
        </w:trPr>
        <w:tc>
          <w:tcPr>
            <w:tcW w:w="9533" w:type="dxa"/>
          </w:tcPr>
          <w:p w:rsidR="00A35A8A" w:rsidRPr="00497220" w:rsidRDefault="00290790" w:rsidP="00A006F3">
            <w:pPr>
              <w:pStyle w:val="NummerierteListe"/>
              <w:rPr>
                <w:lang w:eastAsia="de-CH"/>
              </w:rPr>
            </w:pPr>
            <w:r>
              <w:rPr>
                <w:noProof/>
                <w:lang w:eastAsia="de-CH"/>
              </w:rPr>
              <w:drawing>
                <wp:anchor distT="0" distB="0" distL="114300" distR="114300" simplePos="0" relativeHeight="252038656" behindDoc="0" locked="0" layoutInCell="1" allowOverlap="1" wp14:anchorId="1F228DD5" wp14:editId="0BA7E7D1">
                  <wp:simplePos x="0" y="0"/>
                  <wp:positionH relativeFrom="column">
                    <wp:posOffset>53340</wp:posOffset>
                  </wp:positionH>
                  <wp:positionV relativeFrom="paragraph">
                    <wp:posOffset>429895</wp:posOffset>
                  </wp:positionV>
                  <wp:extent cx="5907405" cy="826135"/>
                  <wp:effectExtent l="0" t="0" r="0" b="0"/>
                  <wp:wrapSquare wrapText="bothSides"/>
                  <wp:docPr id="83" name="Grafi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7" cstate="print">
                            <a:extLst>
                              <a:ext uri="{28A0092B-C50C-407E-A947-70E740481C1C}">
                                <a14:useLocalDpi xmlns:a14="http://schemas.microsoft.com/office/drawing/2010/main" val="0"/>
                              </a:ext>
                            </a:extLst>
                          </a:blip>
                          <a:srcRect/>
                          <a:stretch/>
                        </pic:blipFill>
                        <pic:spPr bwMode="auto">
                          <a:xfrm>
                            <a:off x="0" y="0"/>
                            <a:ext cx="5907405" cy="8261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5A8A" w:rsidRPr="00497220">
              <w:rPr>
                <w:lang w:eastAsia="de-CH"/>
              </w:rPr>
              <w:t>Nun sollte Ihre Fusszeile so aussehen; beachten Sie, dass auf jeder Seite automatisch die korrekte Seitenzahl angezeigt wird.</w:t>
            </w:r>
            <w:r>
              <w:rPr>
                <w:noProof/>
                <w:lang w:eastAsia="de-CH"/>
              </w:rPr>
              <w:t xml:space="preserve"> </w:t>
            </w:r>
            <w:r w:rsidR="00A35A8A" w:rsidRPr="00497220">
              <w:rPr>
                <w:lang w:eastAsia="de-CH"/>
              </w:rPr>
              <w:br/>
            </w:r>
          </w:p>
        </w:tc>
      </w:tr>
      <w:tr w:rsidR="00A35A8A" w:rsidRPr="00497220" w:rsidTr="00940602">
        <w:trPr>
          <w:cantSplit/>
        </w:trPr>
        <w:tc>
          <w:tcPr>
            <w:tcW w:w="9533" w:type="dxa"/>
          </w:tcPr>
          <w:p w:rsidR="00A35A8A" w:rsidRPr="00497220" w:rsidRDefault="00A35A8A" w:rsidP="00940602">
            <w:pPr>
              <w:pStyle w:val="NummerierteListe"/>
            </w:pPr>
            <w:r w:rsidRPr="00497220">
              <w:t>Ein ähnlicher Automatismus soll nun noch in der Kopfzeile eingebaut werden: Auf jeder Seite soll oben rechts die aktuelle Kapitel-Überschrift wiederholt werden.</w:t>
            </w:r>
          </w:p>
        </w:tc>
      </w:tr>
      <w:tr w:rsidR="00A35A8A" w:rsidRPr="00497220" w:rsidTr="00940602">
        <w:trPr>
          <w:cantSplit/>
        </w:trPr>
        <w:tc>
          <w:tcPr>
            <w:tcW w:w="9533" w:type="dxa"/>
          </w:tcPr>
          <w:p w:rsidR="00A35A8A" w:rsidRPr="00497220" w:rsidRDefault="00A35A8A" w:rsidP="00940602">
            <w:pPr>
              <w:pStyle w:val="NummerierteListe"/>
            </w:pPr>
            <w:r w:rsidRPr="00497220">
              <w:t xml:space="preserve">Öffnen Sie die Kopfzeile. Kontrollieren Sie die Tabstopp-Position des rechtsbündigen Tabstopps, entfernen Sie eventuell den überflüssigen Zentral-Tabstopp und aktualisieren Sie die Formatvorlage </w:t>
            </w:r>
            <w:r w:rsidRPr="00497220">
              <w:rPr>
                <w:bdr w:val="single" w:sz="4" w:space="0" w:color="auto"/>
              </w:rPr>
              <w:t>Kopfzeile</w:t>
            </w:r>
            <w:r w:rsidRPr="00497220">
              <w:t>.</w:t>
            </w:r>
          </w:p>
        </w:tc>
      </w:tr>
      <w:tr w:rsidR="00A35A8A" w:rsidRPr="00497220" w:rsidTr="00940602">
        <w:trPr>
          <w:cantSplit/>
        </w:trPr>
        <w:tc>
          <w:tcPr>
            <w:tcW w:w="9533" w:type="dxa"/>
          </w:tcPr>
          <w:p w:rsidR="00A35A8A" w:rsidRPr="00497220" w:rsidRDefault="00122DE4" w:rsidP="005C04F5">
            <w:pPr>
              <w:pStyle w:val="NummerierteListe"/>
            </w:pPr>
            <w:r>
              <w:rPr>
                <w:noProof/>
                <w:lang w:eastAsia="de-CH"/>
              </w:rPr>
              <w:drawing>
                <wp:anchor distT="0" distB="114935" distL="114300" distR="0" simplePos="0" relativeHeight="251510272" behindDoc="0" locked="0" layoutInCell="1" allowOverlap="0" wp14:anchorId="06887523" wp14:editId="3C028061">
                  <wp:simplePos x="0" y="0"/>
                  <wp:positionH relativeFrom="column">
                    <wp:align>right</wp:align>
                  </wp:positionH>
                  <wp:positionV relativeFrom="line">
                    <wp:align>top</wp:align>
                  </wp:positionV>
                  <wp:extent cx="3348355" cy="750570"/>
                  <wp:effectExtent l="19050" t="19050" r="23495" b="11430"/>
                  <wp:wrapSquare wrapText="left"/>
                  <wp:docPr id="438" name="Bild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rotWithShape="1">
                          <a:blip r:embed="rId228" cstate="print">
                            <a:extLst>
                              <a:ext uri="{28A0092B-C50C-407E-A947-70E740481C1C}">
                                <a14:useLocalDpi xmlns:a14="http://schemas.microsoft.com/office/drawing/2010/main" val="0"/>
                              </a:ext>
                            </a:extLst>
                          </a:blip>
                          <a:srcRect l="19255"/>
                          <a:stretch/>
                        </pic:blipFill>
                        <pic:spPr bwMode="auto">
                          <a:xfrm>
                            <a:off x="0" y="0"/>
                            <a:ext cx="3348145" cy="750570"/>
                          </a:xfrm>
                          <a:prstGeom prst="rect">
                            <a:avLst/>
                          </a:prstGeom>
                          <a:noFill/>
                          <a:ln w="9525" cap="flat" cmpd="sng" algn="ctr">
                            <a:solidFill>
                              <a:srgbClr val="000000"/>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5A8A" w:rsidRPr="00497220">
              <w:t xml:space="preserve">Fügen Sie nach </w:t>
            </w:r>
            <w:r w:rsidR="00E76DF4" w:rsidRPr="00497220">
              <w:t>"</w:t>
            </w:r>
            <w:r w:rsidR="005C04F5">
              <w:t>Land</w:t>
            </w:r>
            <w:r w:rsidR="009769FC">
              <w:t>wirt</w:t>
            </w:r>
            <w:r w:rsidR="005C04F5">
              <w:t>schaft</w:t>
            </w:r>
            <w:r w:rsidR="009769FC">
              <w:t>s</w:t>
            </w:r>
            <w:r w:rsidR="005C04F5">
              <w:t>modellen</w:t>
            </w:r>
            <w:r w:rsidR="00E76DF4" w:rsidRPr="00497220">
              <w:t>"</w:t>
            </w:r>
            <w:r w:rsidR="00A35A8A" w:rsidRPr="00497220">
              <w:t xml:space="preserve"> einen Tabulatorsprung ein, sodass der Cursor auf der ersten Zeile am rechten Rand steht.</w:t>
            </w:r>
          </w:p>
        </w:tc>
      </w:tr>
      <w:tr w:rsidR="00A35A8A" w:rsidRPr="00497220" w:rsidTr="00940602">
        <w:trPr>
          <w:cantSplit/>
        </w:trPr>
        <w:tc>
          <w:tcPr>
            <w:tcW w:w="9533" w:type="dxa"/>
          </w:tcPr>
          <w:p w:rsidR="00A35A8A" w:rsidRPr="00497220" w:rsidRDefault="00A35A8A" w:rsidP="00940602">
            <w:pPr>
              <w:pStyle w:val="NummerierteListe"/>
            </w:pPr>
            <w:r w:rsidRPr="00497220">
              <w:t xml:space="preserve">Öffnen Sie mit </w:t>
            </w:r>
            <w:proofErr w:type="spellStart"/>
            <w:r w:rsidR="0025507B">
              <w:rPr>
                <w:b/>
              </w:rPr>
              <w:t>Menü</w:t>
            </w:r>
            <w:r w:rsidR="00AC1055" w:rsidRPr="00AC1055">
              <w:rPr>
                <w:b/>
              </w:rPr>
              <w:t>band</w:t>
            </w:r>
            <w:proofErr w:type="spellEnd"/>
            <w:r w:rsidR="00AC1055" w:rsidRPr="00AC1055">
              <w:rPr>
                <w:b/>
              </w:rPr>
              <w:t xml:space="preserve"> –</w:t>
            </w:r>
            <w:r w:rsidRPr="00497220">
              <w:rPr>
                <w:b/>
              </w:rPr>
              <w:t xml:space="preserve"> Einfügen – Text – Schnellbausteine – Feld</w:t>
            </w:r>
            <w:r w:rsidRPr="00497220">
              <w:t xml:space="preserve"> das Fenster </w:t>
            </w:r>
            <w:r w:rsidRPr="00497220">
              <w:rPr>
                <w:rStyle w:val="Fenstertitel"/>
              </w:rPr>
              <w:t>Feld</w:t>
            </w:r>
            <w:r w:rsidR="00122DE4">
              <w:rPr>
                <w:noProof/>
                <w:lang w:eastAsia="de-CH"/>
              </w:rPr>
              <w:drawing>
                <wp:anchor distT="114935" distB="114935" distL="114300" distR="0" simplePos="0" relativeHeight="251596288" behindDoc="0" locked="0" layoutInCell="1" allowOverlap="1" wp14:anchorId="3FE121A5" wp14:editId="3AD494FA">
                  <wp:simplePos x="0" y="0"/>
                  <wp:positionH relativeFrom="column">
                    <wp:align>right</wp:align>
                  </wp:positionH>
                  <wp:positionV relativeFrom="line">
                    <wp:align>top</wp:align>
                  </wp:positionV>
                  <wp:extent cx="2743200" cy="1790700"/>
                  <wp:effectExtent l="0" t="0" r="0" b="0"/>
                  <wp:wrapSquare wrapText="bothSides"/>
                  <wp:docPr id="643" name="Bild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29" cstate="email">
                            <a:extLst>
                              <a:ext uri="{28A0092B-C50C-407E-A947-70E740481C1C}">
                                <a14:useLocalDpi xmlns:a14="http://schemas.microsoft.com/office/drawing/2010/main" val="0"/>
                              </a:ext>
                            </a:extLst>
                          </a:blip>
                          <a:srcRect/>
                          <a:stretch>
                            <a:fillRect/>
                          </a:stretch>
                        </pic:blipFill>
                        <pic:spPr bwMode="auto">
                          <a:xfrm>
                            <a:off x="0" y="0"/>
                            <a:ext cx="2743200"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t xml:space="preserve"> …</w:t>
            </w:r>
          </w:p>
        </w:tc>
      </w:tr>
      <w:tr w:rsidR="00A35A8A" w:rsidRPr="00497220" w:rsidTr="00940602">
        <w:trPr>
          <w:cantSplit/>
        </w:trPr>
        <w:tc>
          <w:tcPr>
            <w:tcW w:w="9533" w:type="dxa"/>
          </w:tcPr>
          <w:p w:rsidR="00A35A8A" w:rsidRPr="00497220" w:rsidRDefault="00122DE4" w:rsidP="00940602">
            <w:pPr>
              <w:pStyle w:val="NummerierteListe"/>
            </w:pPr>
            <w:bookmarkStart w:id="109" w:name="_Ref236561281"/>
            <w:r>
              <w:rPr>
                <w:noProof/>
                <w:lang w:eastAsia="de-CH"/>
              </w:rPr>
              <w:lastRenderedPageBreak/>
              <w:drawing>
                <wp:anchor distT="114935" distB="114935" distL="114300" distR="0" simplePos="0" relativeHeight="251597312" behindDoc="0" locked="0" layoutInCell="1" allowOverlap="1" wp14:anchorId="08641317" wp14:editId="023D0BC9">
                  <wp:simplePos x="0" y="0"/>
                  <wp:positionH relativeFrom="column">
                    <wp:align>right</wp:align>
                  </wp:positionH>
                  <wp:positionV relativeFrom="line">
                    <wp:align>top</wp:align>
                  </wp:positionV>
                  <wp:extent cx="4078605" cy="2326005"/>
                  <wp:effectExtent l="0" t="0" r="0" b="0"/>
                  <wp:wrapSquare wrapText="bothSides"/>
                  <wp:docPr id="644" name="Bild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230" cstate="email">
                            <a:extLst>
                              <a:ext uri="{28A0092B-C50C-407E-A947-70E740481C1C}">
                                <a14:useLocalDpi xmlns:a14="http://schemas.microsoft.com/office/drawing/2010/main" val="0"/>
                              </a:ext>
                            </a:extLst>
                          </a:blip>
                          <a:srcRect/>
                          <a:stretch>
                            <a:fillRect/>
                          </a:stretch>
                        </pic:blipFill>
                        <pic:spPr bwMode="auto">
                          <a:xfrm>
                            <a:off x="0" y="0"/>
                            <a:ext cx="4078605" cy="232600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und wählen Sie darin nebenstehende Einstellungen.</w:t>
            </w:r>
            <w:bookmarkEnd w:id="109"/>
          </w:p>
          <w:p w:rsidR="009448F7" w:rsidRPr="00497220" w:rsidRDefault="009448F7" w:rsidP="009448F7">
            <w:pPr>
              <w:pStyle w:val="Eingerckt"/>
            </w:pPr>
            <w:r w:rsidRPr="00497220">
              <w:t>Kategorien:</w:t>
            </w:r>
            <w:r w:rsidRPr="00497220">
              <w:br/>
            </w:r>
            <w:r w:rsidRPr="00497220">
              <w:tab/>
            </w:r>
            <w:r w:rsidRPr="00497220">
              <w:tab/>
              <w:t xml:space="preserve">Verknüpfungen und </w:t>
            </w:r>
            <w:r w:rsidRPr="00497220">
              <w:tab/>
            </w:r>
            <w:r w:rsidRPr="00497220">
              <w:tab/>
              <w:t>Verweise</w:t>
            </w:r>
          </w:p>
          <w:p w:rsidR="009448F7" w:rsidRPr="00497220" w:rsidRDefault="009448F7" w:rsidP="009448F7">
            <w:pPr>
              <w:pStyle w:val="Eingerckt"/>
            </w:pPr>
            <w:r w:rsidRPr="00497220">
              <w:t>Feldnamen:</w:t>
            </w:r>
            <w:r w:rsidRPr="00497220">
              <w:br/>
            </w:r>
            <w:r w:rsidRPr="00497220">
              <w:tab/>
            </w:r>
            <w:r w:rsidRPr="00497220">
              <w:tab/>
            </w:r>
            <w:proofErr w:type="spellStart"/>
            <w:r w:rsidRPr="00497220">
              <w:t>StyleRef</w:t>
            </w:r>
            <w:proofErr w:type="spellEnd"/>
          </w:p>
          <w:p w:rsidR="009448F7" w:rsidRPr="00497220" w:rsidRDefault="009448F7" w:rsidP="009448F7">
            <w:pPr>
              <w:pStyle w:val="Eingerckt"/>
            </w:pPr>
            <w:r w:rsidRPr="00497220">
              <w:t>Formatvorlagenname:</w:t>
            </w:r>
            <w:r w:rsidRPr="00497220">
              <w:br/>
            </w:r>
            <w:r w:rsidRPr="00497220">
              <w:tab/>
            </w:r>
            <w:r w:rsidRPr="00497220">
              <w:tab/>
              <w:t>Überschrift 1</w:t>
            </w:r>
          </w:p>
        </w:tc>
      </w:tr>
      <w:tr w:rsidR="00A35A8A" w:rsidRPr="00497220" w:rsidTr="00940602">
        <w:trPr>
          <w:cantSplit/>
        </w:trPr>
        <w:tc>
          <w:tcPr>
            <w:tcW w:w="9533" w:type="dxa"/>
          </w:tcPr>
          <w:p w:rsidR="00A35A8A" w:rsidRPr="00497220" w:rsidRDefault="00862F38" w:rsidP="00940602">
            <w:pPr>
              <w:pStyle w:val="NummerierteListe"/>
            </w:pPr>
            <w:r>
              <w:rPr>
                <w:noProof/>
                <w:lang w:eastAsia="de-CH"/>
              </w:rPr>
              <w:drawing>
                <wp:anchor distT="0" distB="0" distL="114300" distR="114300" simplePos="0" relativeHeight="251976192" behindDoc="0" locked="0" layoutInCell="1" allowOverlap="1" wp14:anchorId="17DE397E" wp14:editId="43505171">
                  <wp:simplePos x="0" y="0"/>
                  <wp:positionH relativeFrom="column">
                    <wp:posOffset>3175</wp:posOffset>
                  </wp:positionH>
                  <wp:positionV relativeFrom="paragraph">
                    <wp:posOffset>386715</wp:posOffset>
                  </wp:positionV>
                  <wp:extent cx="5972810" cy="1122045"/>
                  <wp:effectExtent l="0" t="0" r="8890" b="1905"/>
                  <wp:wrapSquare wrapText="bothSides"/>
                  <wp:docPr id="72" name="Grafi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extLst>
                              <a:ext uri="{28A0092B-C50C-407E-A947-70E740481C1C}">
                                <a14:useLocalDpi xmlns:a14="http://schemas.microsoft.com/office/drawing/2010/main" val="0"/>
                              </a:ext>
                            </a:extLst>
                          </a:blip>
                          <a:stretch>
                            <a:fillRect/>
                          </a:stretch>
                        </pic:blipFill>
                        <pic:spPr>
                          <a:xfrm>
                            <a:off x="0" y="0"/>
                            <a:ext cx="5972810" cy="1122045"/>
                          </a:xfrm>
                          <a:prstGeom prst="rect">
                            <a:avLst/>
                          </a:prstGeom>
                        </pic:spPr>
                      </pic:pic>
                    </a:graphicData>
                  </a:graphic>
                  <wp14:sizeRelH relativeFrom="page">
                    <wp14:pctWidth>0</wp14:pctWidth>
                  </wp14:sizeRelH>
                  <wp14:sizeRelV relativeFrom="page">
                    <wp14:pctHeight>0</wp14:pctHeight>
                  </wp14:sizeRelV>
                </wp:anchor>
              </w:drawing>
            </w:r>
            <w:r w:rsidR="00A35A8A" w:rsidRPr="00497220">
              <w:t>Nun ist auf jeder Seite sofort ersichtlich, in welchem Kapitel wir stehen, auch wenn die Kapitel-Überschrift auf einer vorangehenden Seite gestanden hat.</w:t>
            </w:r>
            <w:r w:rsidR="00A35A8A" w:rsidRPr="00497220">
              <w:br/>
            </w:r>
          </w:p>
        </w:tc>
      </w:tr>
      <w:tr w:rsidR="009448F7" w:rsidRPr="00497220" w:rsidTr="00940602">
        <w:trPr>
          <w:cantSplit/>
        </w:trPr>
        <w:tc>
          <w:tcPr>
            <w:tcW w:w="9533" w:type="dxa"/>
          </w:tcPr>
          <w:p w:rsidR="009448F7" w:rsidRPr="00497220" w:rsidRDefault="009448F7" w:rsidP="00862F38">
            <w:pPr>
              <w:pStyle w:val="NummerierteListe"/>
            </w:pPr>
            <w:r w:rsidRPr="00497220">
              <w:t>Um vor dem Text "</w:t>
            </w:r>
            <w:r w:rsidR="00862F38">
              <w:t>Einleitung</w:t>
            </w:r>
            <w:r w:rsidRPr="00497220">
              <w:t xml:space="preserve">" auch noch die Kapitel-Nummer zu erhalten, wiederholen Sie den Schritt </w:t>
            </w:r>
            <w:r w:rsidRPr="00497220">
              <w:fldChar w:fldCharType="begin"/>
            </w:r>
            <w:r w:rsidRPr="00497220">
              <w:instrText xml:space="preserve"> REF _Ref236561281 \r \h </w:instrText>
            </w:r>
            <w:r w:rsidRPr="00497220">
              <w:fldChar w:fldCharType="separate"/>
            </w:r>
            <w:r w:rsidR="00FD17D0">
              <w:t>27</w:t>
            </w:r>
            <w:r w:rsidRPr="00497220">
              <w:fldChar w:fldCharType="end"/>
            </w:r>
            <w:r w:rsidRPr="00497220">
              <w:t xml:space="preserve">, wählen aber zusätzlich die Option </w:t>
            </w:r>
            <w:r w:rsidR="00740C85" w:rsidRPr="00497220">
              <w:rPr>
                <w:rStyle w:val="SchaltflcheZchn"/>
              </w:rPr>
              <w:t>Absatznummer einfügen</w:t>
            </w:r>
            <w:r w:rsidR="00740C85" w:rsidRPr="00497220">
              <w:t>.</w:t>
            </w:r>
          </w:p>
        </w:tc>
      </w:tr>
    </w:tbl>
    <w:p w:rsidR="00670B24" w:rsidRDefault="00670B24" w:rsidP="0006365B">
      <w:pPr>
        <w:pStyle w:val="berschrift1"/>
      </w:pPr>
      <w:bookmarkStart w:id="110" w:name="_Ref206493347"/>
      <w:bookmarkStart w:id="111" w:name="_Toc298487779"/>
      <w:bookmarkStart w:id="112" w:name="_Toc298487830"/>
      <w:bookmarkStart w:id="113" w:name="_Toc87069705"/>
      <w:r>
        <w:lastRenderedPageBreak/>
        <w:t>Abschnitte</w:t>
      </w:r>
      <w:bookmarkEnd w:id="110"/>
      <w:bookmarkEnd w:id="111"/>
      <w:bookmarkEnd w:id="112"/>
    </w:p>
    <w:p w:rsidR="007F0578" w:rsidRPr="007F0578" w:rsidRDefault="007F0578" w:rsidP="007F0578">
      <w:r>
        <w:t>In diesem Kapitel wird aufgezeigt</w:t>
      </w:r>
      <w:r w:rsidR="00757FD0">
        <w:t>,</w:t>
      </w:r>
      <w:r>
        <w:t xml:space="preserve"> wozu Abschnitte </w:t>
      </w:r>
      <w:r w:rsidR="00757FD0">
        <w:t xml:space="preserve">dienen </w:t>
      </w:r>
      <w:r>
        <w:t>und wie Sie Abschnittswechsel anwenden.</w:t>
      </w:r>
    </w:p>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076F93" w:rsidRPr="00497220" w:rsidRDefault="00077794" w:rsidP="00757FD0">
            <w:pPr>
              <w:numPr>
                <w:ilvl w:val="0"/>
                <w:numId w:val="42"/>
              </w:numPr>
            </w:pPr>
            <w:r w:rsidRPr="00497220">
              <w:t>Ich kenne den Zweck von Abschnitten und kann sie zielgerecht einsetzen</w:t>
            </w:r>
            <w:r w:rsidR="007F47FF">
              <w: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t>Schlüsselbegriffe</w:t>
            </w:r>
          </w:p>
        </w:tc>
        <w:tc>
          <w:tcPr>
            <w:tcW w:w="7062" w:type="dxa"/>
          </w:tcPr>
          <w:p w:rsidR="00076F93" w:rsidRPr="00497220" w:rsidRDefault="00077794" w:rsidP="00B65C2F">
            <w:r w:rsidRPr="00497220">
              <w:t>Abschnitt, Abschnittwechsel, "Mit vorheriger verknüpfen", "Erste Kopfzeile"</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7062" w:type="dxa"/>
            <w:tcBorders>
              <w:bottom w:val="double" w:sz="4" w:space="0" w:color="auto"/>
            </w:tcBorders>
          </w:tcPr>
          <w:p w:rsidR="00077794" w:rsidRPr="00497220" w:rsidRDefault="00EF3D5D" w:rsidP="00EF3D5D">
            <w:pPr>
              <w:pStyle w:val="AiK"/>
            </w:pPr>
            <w:r>
              <w:t>Fügen Sie einen Abschnittwechsel vor dem Anhang ein:</w:t>
            </w:r>
            <w:r>
              <w:br/>
              <w:t xml:space="preserve">In der Kopfzeile des Anhangs soll keine </w:t>
            </w:r>
            <w:r w:rsidR="00077794" w:rsidRPr="00497220">
              <w:t>Referenz auf das aktuel</w:t>
            </w:r>
            <w:r>
              <w:t>le Kapitel mehr gemacht werden.</w:t>
            </w:r>
          </w:p>
          <w:p w:rsidR="00077794" w:rsidRPr="00497220" w:rsidRDefault="00EF3D5D" w:rsidP="00077794">
            <w:pPr>
              <w:pStyle w:val="AiK"/>
            </w:pPr>
            <w:r>
              <w:t>Fügen Sie einen Abschnittwechsel nach dem Inhaltsverzeichnis ein:</w:t>
            </w:r>
            <w:r>
              <w:br/>
              <w:t xml:space="preserve">Davor, also im 1.Abschnitt, soll keine </w:t>
            </w:r>
            <w:r w:rsidRPr="00497220">
              <w:t>Referenz auf das aktuel</w:t>
            </w:r>
            <w:r>
              <w:t>le Kapitel mehr gemacht werden.</w:t>
            </w:r>
          </w:p>
          <w:p w:rsidR="00AE6944" w:rsidRPr="00497220" w:rsidRDefault="00EF3D5D" w:rsidP="00AE6944">
            <w:pPr>
              <w:pStyle w:val="AiK"/>
            </w:pPr>
            <w:r>
              <w:t xml:space="preserve">Lösen Sie die </w:t>
            </w:r>
            <w:r w:rsidR="00AE6944" w:rsidRPr="00497220">
              <w:t xml:space="preserve">Trainingsaufgabe </w:t>
            </w:r>
            <w:r w:rsidR="00AE6944" w:rsidRPr="00497220">
              <w:fldChar w:fldCharType="begin"/>
            </w:r>
            <w:r w:rsidR="00AE6944" w:rsidRPr="00497220">
              <w:instrText xml:space="preserve"> REF _Ref206487333 \r \h </w:instrText>
            </w:r>
            <w:r w:rsidR="00AE6944" w:rsidRPr="00497220">
              <w:fldChar w:fldCharType="separate"/>
            </w:r>
            <w:r w:rsidR="00FD17D0">
              <w:t>8.4</w:t>
            </w:r>
            <w:r w:rsidR="00AE6944" w:rsidRPr="00497220">
              <w:fldChar w:fldCharType="end"/>
            </w:r>
            <w:r w:rsidR="00AE6944" w:rsidRPr="00497220">
              <w:t xml:space="preserve">, Seite </w:t>
            </w:r>
            <w:r w:rsidR="00AE6944" w:rsidRPr="00497220">
              <w:fldChar w:fldCharType="begin"/>
            </w:r>
            <w:r w:rsidR="00AE6944" w:rsidRPr="00497220">
              <w:instrText xml:space="preserve"> PAGEREF _Ref206487333 \h </w:instrText>
            </w:r>
            <w:r w:rsidR="00AE6944" w:rsidRPr="00497220">
              <w:fldChar w:fldCharType="separate"/>
            </w:r>
            <w:r w:rsidR="00FD17D0">
              <w:rPr>
                <w:noProof/>
              </w:rPr>
              <w:t>84</w:t>
            </w:r>
            <w:r w:rsidR="00AE6944" w:rsidRPr="00497220">
              <w:fldChar w:fldCharType="end"/>
            </w:r>
          </w:p>
        </w:tc>
      </w:tr>
    </w:tbl>
    <w:p w:rsidR="00A35A8A" w:rsidRPr="00A52C6A" w:rsidRDefault="00670B24" w:rsidP="006E673D">
      <w:pPr>
        <w:pStyle w:val="berschrift2"/>
      </w:pPr>
      <w:bookmarkStart w:id="114" w:name="_Toc298487831"/>
      <w:r>
        <w:t xml:space="preserve">Wozu </w:t>
      </w:r>
      <w:r w:rsidR="00A35A8A" w:rsidRPr="00A52C6A">
        <w:t>Abschnitte</w:t>
      </w:r>
      <w:bookmarkEnd w:id="113"/>
      <w:r>
        <w:t>?</w:t>
      </w:r>
      <w:bookmarkEnd w:id="114"/>
    </w:p>
    <w:p w:rsidR="00A35A8A" w:rsidRDefault="00A35A8A" w:rsidP="00A35A8A">
      <w:r w:rsidRPr="00A52C6A">
        <w:t xml:space="preserve">Mit Abschnitten kann ein Dokument in Teile mit unterschiedlichem Seitenlayout aufgeteilt werden. Das ist zum Beispiel nötig, wenn mitten im Dokument eine einzelne Seite wegen einem breiten Diagramm </w:t>
      </w:r>
      <w:proofErr w:type="spellStart"/>
      <w:r w:rsidRPr="00A52C6A">
        <w:t>querformatig</w:t>
      </w:r>
      <w:proofErr w:type="spellEnd"/>
      <w:r w:rsidRPr="00A52C6A">
        <w:t xml:space="preserve"> gedruckt werden soll.</w:t>
      </w:r>
      <w:r>
        <w:t xml:space="preserve"> Auch andere Probleme lassen sich mit Abschnitten elegant, ohne Abschnitte aber gar nicht lösen:</w:t>
      </w:r>
    </w:p>
    <w:p w:rsidR="0039518B" w:rsidRDefault="0039518B" w:rsidP="00A35A8A">
      <w:pPr>
        <w:rPr>
          <w:noProof/>
        </w:rPr>
      </w:pPr>
      <w:r>
        <w:rPr>
          <w:noProof/>
        </w:rPr>
        <w:t>In unserer Kopfzeile sollen nur im eigentlichen inhaltlichen Teil Überschriften übernommen werden, also von der Einleitung bis zur Schlussfolgerung. Im Abstract, Inhaltsverzeichnis und Anhang soll diese Referenz fehlen.</w:t>
      </w:r>
    </w:p>
    <w:p w:rsidR="00670B24" w:rsidRDefault="0039518B" w:rsidP="00A35A8A">
      <w:pPr>
        <w:rPr>
          <w:noProof/>
        </w:rPr>
      </w:pPr>
      <w:r>
        <w:rPr>
          <w:noProof/>
        </w:rPr>
        <w:t>Wenn wir verschiedene Typen von Kopfzeilen wollen, müssen wir d</w:t>
      </w:r>
      <w:r w:rsidR="00A35A8A" w:rsidRPr="00A52C6A">
        <w:rPr>
          <w:noProof/>
        </w:rPr>
        <w:t xml:space="preserve">as Dokument in verschiedene </w:t>
      </w:r>
      <w:r w:rsidR="00A35A8A" w:rsidRPr="00A6291D">
        <w:rPr>
          <w:b/>
          <w:noProof/>
        </w:rPr>
        <w:t>Abschnitte</w:t>
      </w:r>
      <w:r w:rsidR="00F35D1C">
        <w:rPr>
          <w:noProof/>
        </w:rPr>
        <w:t xml:space="preserve"> aufteilen</w:t>
      </w:r>
      <w:r w:rsidR="00A35A8A" w:rsidRPr="00A52C6A">
        <w:rPr>
          <w:noProof/>
        </w:rPr>
        <w:t>. Jeder Abschnitt bekommt dann seine eigenen Kopf- und Fusszeilen.</w:t>
      </w:r>
    </w:p>
    <w:p w:rsidR="00A35A8A" w:rsidRPr="00A52C6A" w:rsidRDefault="00670B24" w:rsidP="007667D5">
      <w:pPr>
        <w:pStyle w:val="berschrift2"/>
      </w:pPr>
      <w:bookmarkStart w:id="115" w:name="_Toc298487832"/>
      <w:r>
        <w:rPr>
          <w:noProof/>
        </w:rPr>
        <w:t>Abschnitte einrichten</w:t>
      </w:r>
      <w:bookmarkEnd w:id="115"/>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88"/>
      </w:tblGrid>
      <w:tr w:rsidR="00A35A8A" w:rsidRPr="00497220" w:rsidTr="00940602">
        <w:trPr>
          <w:cantSplit/>
        </w:trPr>
        <w:tc>
          <w:tcPr>
            <w:tcW w:w="9533" w:type="dxa"/>
          </w:tcPr>
          <w:p w:rsidR="00A35A8A" w:rsidRPr="00497220" w:rsidRDefault="00F35D1C" w:rsidP="00B70010">
            <w:pPr>
              <w:pStyle w:val="NummerierteListe"/>
              <w:numPr>
                <w:ilvl w:val="0"/>
                <w:numId w:val="26"/>
              </w:numPr>
            </w:pPr>
            <w:r>
              <w:rPr>
                <w:noProof/>
                <w:lang w:eastAsia="de-CH"/>
              </w:rPr>
              <w:drawing>
                <wp:anchor distT="0" distB="0" distL="114300" distR="114300" simplePos="0" relativeHeight="251977216" behindDoc="0" locked="0" layoutInCell="1" allowOverlap="1" wp14:anchorId="58E79B56" wp14:editId="483F0BC8">
                  <wp:simplePos x="0" y="0"/>
                  <wp:positionH relativeFrom="column">
                    <wp:posOffset>3954145</wp:posOffset>
                  </wp:positionH>
                  <wp:positionV relativeFrom="paragraph">
                    <wp:posOffset>0</wp:posOffset>
                  </wp:positionV>
                  <wp:extent cx="1838325" cy="1123950"/>
                  <wp:effectExtent l="19050" t="19050" r="28575" b="19050"/>
                  <wp:wrapSquare wrapText="bothSides"/>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extLst>
                              <a:ext uri="{28A0092B-C50C-407E-A947-70E740481C1C}">
                                <a14:useLocalDpi xmlns:a14="http://schemas.microsoft.com/office/drawing/2010/main" val="0"/>
                              </a:ext>
                            </a:extLst>
                          </a:blip>
                          <a:stretch>
                            <a:fillRect/>
                          </a:stretch>
                        </pic:blipFill>
                        <pic:spPr>
                          <a:xfrm>
                            <a:off x="0" y="0"/>
                            <a:ext cx="1838325" cy="11239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35A8A" w:rsidRPr="00497220">
              <w:t xml:space="preserve">Positionieren Sie den Cursor vor der Überschrift </w:t>
            </w:r>
            <w:r w:rsidR="00E76DF4" w:rsidRPr="00497220">
              <w:t>"</w:t>
            </w:r>
            <w:r>
              <w:t>Anhang</w:t>
            </w:r>
            <w:r w:rsidR="00E76DF4" w:rsidRPr="00497220">
              <w:t>"</w:t>
            </w:r>
            <w:r w:rsidR="00A35A8A" w:rsidRPr="00497220">
              <w:t xml:space="preserve">. </w:t>
            </w:r>
          </w:p>
        </w:tc>
      </w:tr>
      <w:tr w:rsidR="00A35A8A" w:rsidRPr="00497220" w:rsidTr="00940602">
        <w:trPr>
          <w:cantSplit/>
        </w:trPr>
        <w:tc>
          <w:tcPr>
            <w:tcW w:w="9533" w:type="dxa"/>
          </w:tcPr>
          <w:p w:rsidR="00A35A8A" w:rsidRPr="00497220" w:rsidRDefault="00122DE4" w:rsidP="00B70010">
            <w:pPr>
              <w:pStyle w:val="NummerierteListe"/>
              <w:numPr>
                <w:ilvl w:val="0"/>
                <w:numId w:val="35"/>
              </w:numPr>
            </w:pPr>
            <w:bookmarkStart w:id="116" w:name="_Ref86985187"/>
            <w:r>
              <w:rPr>
                <w:noProof/>
                <w:lang w:eastAsia="de-CH"/>
              </w:rPr>
              <w:lastRenderedPageBreak/>
              <w:drawing>
                <wp:anchor distT="114935" distB="114935" distL="114300" distR="0" simplePos="0" relativeHeight="251598336" behindDoc="0" locked="0" layoutInCell="1" allowOverlap="1" wp14:anchorId="35B3D3D2" wp14:editId="4ED1E2CD">
                  <wp:simplePos x="0" y="0"/>
                  <wp:positionH relativeFrom="column">
                    <wp:align>right</wp:align>
                  </wp:positionH>
                  <wp:positionV relativeFrom="line">
                    <wp:align>top</wp:align>
                  </wp:positionV>
                  <wp:extent cx="2743200" cy="2288540"/>
                  <wp:effectExtent l="0" t="0" r="0" b="0"/>
                  <wp:wrapSquare wrapText="bothSides"/>
                  <wp:docPr id="645" name="Bild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233" cstate="email">
                            <a:extLst>
                              <a:ext uri="{28A0092B-C50C-407E-A947-70E740481C1C}">
                                <a14:useLocalDpi xmlns:a14="http://schemas.microsoft.com/office/drawing/2010/main" val="0"/>
                              </a:ext>
                            </a:extLst>
                          </a:blip>
                          <a:srcRect/>
                          <a:stretch>
                            <a:fillRect/>
                          </a:stretch>
                        </pic:blipFill>
                        <pic:spPr bwMode="auto">
                          <a:xfrm>
                            <a:off x="0" y="0"/>
                            <a:ext cx="2743200" cy="228854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Fügen Sie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Seitenlayout – Seite einrichten – Umbrüche – Abschnittsumbrüche – Nächste Seite</w:t>
            </w:r>
            <w:r w:rsidR="00A35A8A" w:rsidRPr="00497220">
              <w:t xml:space="preserve"> einen Abschnittsumbruch ein.</w:t>
            </w:r>
            <w:bookmarkEnd w:id="116"/>
          </w:p>
        </w:tc>
      </w:tr>
      <w:tr w:rsidR="00A35A8A" w:rsidRPr="00497220" w:rsidTr="00940602">
        <w:trPr>
          <w:cantSplit/>
        </w:trPr>
        <w:tc>
          <w:tcPr>
            <w:tcW w:w="9533" w:type="dxa"/>
          </w:tcPr>
          <w:p w:rsidR="00A35A8A" w:rsidRPr="00497220" w:rsidRDefault="00F35D1C" w:rsidP="00940602">
            <w:pPr>
              <w:pStyle w:val="NummerierteListe"/>
            </w:pPr>
            <w:r>
              <w:rPr>
                <w:noProof/>
                <w:lang w:eastAsia="de-CH"/>
              </w:rPr>
              <w:drawing>
                <wp:anchor distT="0" distB="0" distL="114300" distR="114300" simplePos="0" relativeHeight="251978240" behindDoc="0" locked="0" layoutInCell="1" allowOverlap="1" wp14:anchorId="64F69F33" wp14:editId="6446415D">
                  <wp:simplePos x="0" y="0"/>
                  <wp:positionH relativeFrom="margin">
                    <wp:align>right</wp:align>
                  </wp:positionH>
                  <wp:positionV relativeFrom="margin">
                    <wp:align>top</wp:align>
                  </wp:positionV>
                  <wp:extent cx="3966210" cy="1215390"/>
                  <wp:effectExtent l="19050" t="19050" r="15240" b="22860"/>
                  <wp:wrapSquare wrapText="bothSides"/>
                  <wp:docPr id="74" name="Grafi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extLst>
                              <a:ext uri="{28A0092B-C50C-407E-A947-70E740481C1C}">
                                <a14:useLocalDpi xmlns:a14="http://schemas.microsoft.com/office/drawing/2010/main" val="0"/>
                              </a:ext>
                            </a:extLst>
                          </a:blip>
                          <a:stretch>
                            <a:fillRect/>
                          </a:stretch>
                        </pic:blipFill>
                        <pic:spPr>
                          <a:xfrm>
                            <a:off x="0" y="0"/>
                            <a:ext cx="3969870" cy="12167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35A8A" w:rsidRPr="00497220">
              <w:t>Das Resultat dieser Aktion sehen Sie am Ende der vorangehenden Seite.</w:t>
            </w:r>
          </w:p>
        </w:tc>
      </w:tr>
      <w:tr w:rsidR="00A35A8A" w:rsidRPr="00497220" w:rsidTr="00940602">
        <w:trPr>
          <w:cantSplit/>
        </w:trPr>
        <w:tc>
          <w:tcPr>
            <w:tcW w:w="9533" w:type="dxa"/>
          </w:tcPr>
          <w:p w:rsidR="00A35A8A" w:rsidRPr="00497220" w:rsidRDefault="00A35A8A" w:rsidP="00940602">
            <w:pPr>
              <w:pStyle w:val="NummerierteListe"/>
            </w:pPr>
            <w:r w:rsidRPr="00497220">
              <w:t>Bezüglich Kopf- und Fusszeile beobachten Sie nun Folgendes:</w:t>
            </w:r>
          </w:p>
          <w:p w:rsidR="00A35A8A" w:rsidRPr="00497220" w:rsidRDefault="00A35A8A" w:rsidP="0006365B">
            <w:pPr>
              <w:pStyle w:val="Aufzhlungszeichen2"/>
            </w:pPr>
            <w:r w:rsidRPr="00497220">
              <w:t xml:space="preserve">Auf der ersten Seite des neuen Abschnittes (auf der Seite </w:t>
            </w:r>
            <w:r w:rsidR="00F35D1C">
              <w:t>des Anhangs</w:t>
            </w:r>
            <w:r w:rsidRPr="00497220">
              <w:t>) werden weder Kopf- noch Fusszeile angezeigt.</w:t>
            </w:r>
          </w:p>
          <w:p w:rsidR="00A35A8A" w:rsidRPr="00497220" w:rsidRDefault="00A35A8A" w:rsidP="0006365B">
            <w:pPr>
              <w:pStyle w:val="Aufzhlungszeichen2"/>
            </w:pPr>
            <w:r w:rsidRPr="00497220">
              <w:t>Auf der zweiten Seite des neuen Abschnittes (auf der Seite mit dem Tabellenverzeichnis) werden dieselben Kopf- und Fusszeile wie vorher angezeigt.</w:t>
            </w:r>
          </w:p>
          <w:p w:rsidR="00A35A8A" w:rsidRPr="00497220" w:rsidRDefault="00A35A8A" w:rsidP="00940602">
            <w:pPr>
              <w:pStyle w:val="Eingerckt"/>
            </w:pPr>
            <w:r w:rsidRPr="00497220">
              <w:t>Beides ist nicht das, was wir eigentlich wollten. Wir sind also noch nicht am Ziel unserer Wünsche, sondern brauchen nochmals ein paar Schritte.</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mc:AlternateContent>
                <mc:Choice Requires="wpg">
                  <w:drawing>
                    <wp:anchor distT="114935" distB="114935" distL="114300" distR="0" simplePos="0" relativeHeight="251600384" behindDoc="0" locked="0" layoutInCell="1" allowOverlap="1" wp14:anchorId="764684D1" wp14:editId="0A6245AF">
                      <wp:simplePos x="0" y="0"/>
                      <wp:positionH relativeFrom="column">
                        <wp:align>right</wp:align>
                      </wp:positionH>
                      <wp:positionV relativeFrom="line">
                        <wp:align>top</wp:align>
                      </wp:positionV>
                      <wp:extent cx="2743200" cy="2817495"/>
                      <wp:effectExtent l="12700" t="0" r="0" b="1905"/>
                      <wp:wrapSquare wrapText="bothSides"/>
                      <wp:docPr id="980" name="Group 64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2817495"/>
                                <a:chOff x="6523" y="4192"/>
                                <a:chExt cx="4320" cy="4437"/>
                              </a:xfrm>
                            </wpg:grpSpPr>
                            <pic:pic xmlns:pic="http://schemas.openxmlformats.org/drawingml/2006/picture">
                              <pic:nvPicPr>
                                <pic:cNvPr id="981" name="Picture 648"/>
                                <pic:cNvPicPr>
                                  <a:picLocks noChangeAspect="1" noChangeArrowheads="1"/>
                                </pic:cNvPicPr>
                              </pic:nvPicPr>
                              <pic:blipFill>
                                <a:blip r:embed="rId235" cstate="email">
                                  <a:extLst>
                                    <a:ext uri="{28A0092B-C50C-407E-A947-70E740481C1C}">
                                      <a14:useLocalDpi xmlns:a14="http://schemas.microsoft.com/office/drawing/2010/main" val="0"/>
                                    </a:ext>
                                  </a:extLst>
                                </a:blip>
                                <a:srcRect/>
                                <a:stretch>
                                  <a:fillRect/>
                                </a:stretch>
                              </pic:blipFill>
                              <pic:spPr bwMode="auto">
                                <a:xfrm>
                                  <a:off x="6523" y="4192"/>
                                  <a:ext cx="4320" cy="4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82" name="Oval 649"/>
                              <wps:cNvSpPr>
                                <a:spLocks noChangeAspect="1" noChangeArrowheads="1"/>
                              </wps:cNvSpPr>
                              <wps:spPr bwMode="auto">
                                <a:xfrm>
                                  <a:off x="6523" y="5459"/>
                                  <a:ext cx="1303" cy="339"/>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3" name="Oval 650"/>
                              <wps:cNvSpPr>
                                <a:spLocks noChangeAspect="1" noChangeArrowheads="1"/>
                              </wps:cNvSpPr>
                              <wps:spPr bwMode="auto">
                                <a:xfrm>
                                  <a:off x="6523" y="7865"/>
                                  <a:ext cx="2267" cy="463"/>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47" o:spid="_x0000_s1026" style="position:absolute;margin-left:164.8pt;margin-top:0;width:3in;height:221.85pt;z-index:251600384;mso-wrap-distance-top:9.05pt;mso-wrap-distance-right:0;mso-wrap-distance-bottom:9.05pt;mso-position-horizontal:right;mso-position-vertical:top;mso-position-vertical-relative:line" coordorigin="6523,4192" coordsize="4320,4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">
                      <o:lock v:ext="edit" aspectratio="t"/>
                      <v:shape id="Picture 648" o:spid="_x0000_s1027" type="#_x0000_t75" style="position:absolute;left:6523;top:4192;width:4320;height:44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DeXbFAAAA3AAAAA8AAABkcnMvZG93bnJldi54bWxEj0FrAjEUhO+F/ofwCr3V7HqwujWKCELB&#10;HqrrD3hunpvF5GWbpOv23zeFgsdhZr5hluvRWTFQiJ1nBeWkAEHceN1xq+BU717mIGJC1mg9k4If&#10;irBePT4ssdL+xgcajqkVGcKxQgUmpb6SMjaGHMaJ74mzd/HBYcoytFIHvGW4s3JaFDPpsOO8YLCn&#10;raHmevx2CsLXrB6uGzPasD+ft/tL+fr5YZV6fho3byASjeke/m+/awWLeQl/Z/IRk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7Q3l2xQAAANwAAAAPAAAAAAAAAAAAAAAA&#10;AJ8CAABkcnMvZG93bnJldi54bWxQSwUGAAAAAAQABAD3AAAAkQMAAAAA&#10;">
                        <v:imagedata r:id="rId236" o:title=""/>
                      </v:shape>
                      <v:oval id="Oval 649" o:spid="_x0000_s1028" style="position:absolute;left:6523;top:5459;width:1303;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FajsgA&#10;AADcAAAADwAAAGRycy9kb3ducmV2LnhtbESPQWsCMRSE7wX/Q3hCL0WzSml1NUqx2GoPgqsevL1u&#10;XndDNy/rJur675tCocdhZr5hpvPWVuJCjTeOFQz6CQji3GnDhYL9btkbgfABWWPlmBTcyMN81rmb&#10;Yqrdlbd0yUIhIoR9igrKEOpUSp+XZNH3XU0cvS/XWAxRNoXUDV4j3FZymCRP0qLhuFBiTYuS8u/s&#10;bBWcPz8enjfr03vlX49vB7NaPmbmoNR9t32ZgAjUhv/wX3ulFYxHQ/g9E4+An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oVqOyAAAANwAAAAPAAAAAAAAAAAAAAAAAJgCAABk&#10;cnMvZG93bnJldi54bWxQSwUGAAAAAAQABAD1AAAAjQMAAAAA&#10;" filled="f" strokecolor="red" strokeweight="2pt">
                        <o:lock v:ext="edit" aspectratio="t"/>
                      </v:oval>
                      <v:oval id="Oval 650" o:spid="_x0000_s1029" style="position:absolute;left:6523;top:7865;width:2267;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3/FckA&#10;AADcAAAADwAAAGRycy9kb3ducmV2LnhtbESPT08CMRTE7yZ+h+aZeDHQRQ1/VgoxGhQ4kLDAgdtj&#10;+9xt2L6u2wLLt7cmJh4nM/ObzHja2kqcqfHGsYJeNwFBnDttuFCw3cw6QxA+IGusHJOCK3mYTm5v&#10;xphqd+E1nbNQiAhhn6KCMoQ6ldLnJVn0XVcTR+/LNRZDlE0hdYOXCLeVfEySvrRoOC6UWNNbSfkx&#10;O1kFp8PyYbBafH9W/n3/sTPz2XNmdkrd37WvLyACteE//NeeawWj4RP8nolHQE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u3/FckAAADcAAAADwAAAAAAAAAAAAAAAACYAgAA&#10;ZHJzL2Rvd25yZXYueG1sUEsFBgAAAAAEAAQA9QAAAI4DAAAAAA==&#10;" filled="f" strokecolor="red" strokeweight="2pt">
                        <o:lock v:ext="edit" aspectratio="t"/>
                      </v:oval>
                      <w10:wrap type="square" anchory="line"/>
                    </v:group>
                  </w:pict>
                </mc:Fallback>
              </mc:AlternateContent>
            </w:r>
            <w:r w:rsidR="00A35A8A" w:rsidRPr="00497220">
              <w:t>Positionieren Sie den</w:t>
            </w:r>
            <w:r w:rsidR="00F35D1C">
              <w:t xml:space="preserve"> Cursor </w:t>
            </w:r>
            <w:r w:rsidR="00D176C1">
              <w:t>irgendwo im Anhang</w:t>
            </w:r>
            <w:r w:rsidR="00A35A8A" w:rsidRPr="00497220">
              <w:t>.</w:t>
            </w:r>
          </w:p>
          <w:p w:rsidR="00A35A8A" w:rsidRPr="00497220" w:rsidRDefault="00A35A8A" w:rsidP="00940602">
            <w:pPr>
              <w:pStyle w:val="Eingerckt"/>
              <w:rPr>
                <w:noProof/>
              </w:rPr>
            </w:pPr>
            <w:r w:rsidRPr="00497220">
              <w:rPr>
                <w:noProof/>
              </w:rPr>
              <w:t xml:space="preserve">Öffnen Sie wieder mit </w:t>
            </w:r>
            <w:r w:rsidR="0025507B">
              <w:rPr>
                <w:b/>
                <w:noProof/>
              </w:rPr>
              <w:t>Menü</w:t>
            </w:r>
            <w:r w:rsidR="00AC1055" w:rsidRPr="00AC1055">
              <w:rPr>
                <w:b/>
                <w:noProof/>
              </w:rPr>
              <w:t>band –</w:t>
            </w:r>
            <w:r w:rsidRPr="00497220">
              <w:rPr>
                <w:b/>
                <w:noProof/>
              </w:rPr>
              <w:t xml:space="preserve"> Seitenlayout – Seite einrichten – (rechte untere Ecke) </w:t>
            </w:r>
            <w:r w:rsidRPr="00497220">
              <w:rPr>
                <w:noProof/>
              </w:rPr>
              <w:t xml:space="preserve">das Fenster </w:t>
            </w:r>
            <w:r w:rsidRPr="00497220">
              <w:rPr>
                <w:rStyle w:val="Fenstertitel"/>
              </w:rPr>
              <w:t>Seite einrichten</w:t>
            </w:r>
            <w:r w:rsidRPr="00497220">
              <w:rPr>
                <w:noProof/>
              </w:rPr>
              <w:t xml:space="preserve"> und wechseln Sie zur Registerkarte </w:t>
            </w:r>
            <w:r w:rsidR="00E76DF4" w:rsidRPr="00497220">
              <w:rPr>
                <w:noProof/>
              </w:rPr>
              <w:t>"</w:t>
            </w:r>
            <w:r w:rsidRPr="00497220">
              <w:rPr>
                <w:noProof/>
              </w:rPr>
              <w:t>Layout</w:t>
            </w:r>
            <w:r w:rsidR="00E76DF4" w:rsidRPr="00497220">
              <w:rPr>
                <w:noProof/>
              </w:rPr>
              <w:t>"</w:t>
            </w:r>
            <w:r w:rsidRPr="00497220">
              <w:rPr>
                <w:noProof/>
              </w:rPr>
              <w:t>.</w:t>
            </w:r>
          </w:p>
          <w:p w:rsidR="00A35A8A" w:rsidRPr="00497220" w:rsidRDefault="00A35A8A" w:rsidP="00940602">
            <w:pPr>
              <w:pStyle w:val="Eingerckt"/>
              <w:rPr>
                <w:noProof/>
              </w:rPr>
            </w:pPr>
            <w:r w:rsidRPr="00497220">
              <w:rPr>
                <w:noProof/>
              </w:rPr>
              <w:t xml:space="preserve">Der neue Abschnitt hat automatisch dieselben Einstellungen </w:t>
            </w:r>
            <w:r w:rsidR="00E76DF4" w:rsidRPr="00497220">
              <w:rPr>
                <w:noProof/>
              </w:rPr>
              <w:t>"</w:t>
            </w:r>
            <w:r w:rsidRPr="00497220">
              <w:rPr>
                <w:noProof/>
              </w:rPr>
              <w:t>geerbt</w:t>
            </w:r>
            <w:r w:rsidR="00E76DF4" w:rsidRPr="00497220">
              <w:rPr>
                <w:noProof/>
              </w:rPr>
              <w:t>"</w:t>
            </w:r>
            <w:r w:rsidRPr="00497220">
              <w:rPr>
                <w:noProof/>
              </w:rPr>
              <w:t xml:space="preserve">, welche Sie ursprünglich für das ganze Dokument festgelegt haben. Korrigieren Sie die Option </w:t>
            </w:r>
            <w:r w:rsidR="00E76DF4" w:rsidRPr="00497220">
              <w:rPr>
                <w:noProof/>
              </w:rPr>
              <w:t>"</w:t>
            </w:r>
            <w:r w:rsidRPr="00497220">
              <w:rPr>
                <w:noProof/>
              </w:rPr>
              <w:t>Erste Seite anders</w:t>
            </w:r>
            <w:r w:rsidR="00E76DF4" w:rsidRPr="00497220">
              <w:rPr>
                <w:noProof/>
              </w:rPr>
              <w:t>"</w:t>
            </w:r>
            <w:r w:rsidRPr="00497220">
              <w:rPr>
                <w:noProof/>
              </w:rPr>
              <w:t xml:space="preserve"> und achten Sie darauf, dass diese Einstellungen nur auf den </w:t>
            </w:r>
            <w:r w:rsidR="00580F43" w:rsidRPr="00497220">
              <w:rPr>
                <w:noProof/>
                <w:bdr w:val="single" w:sz="4" w:space="0" w:color="auto"/>
              </w:rPr>
              <w:t>Aktuellen Abschnitt </w:t>
            </w:r>
            <w:r w:rsidRPr="00497220">
              <w:rPr>
                <w:noProof/>
                <w:bdr w:val="single" w:sz="4" w:space="0" w:color="auto"/>
              </w:rPr>
              <w:sym w:font="Wingdings 3" w:char="F082"/>
            </w:r>
            <w:r w:rsidRPr="00497220">
              <w:rPr>
                <w:noProof/>
              </w:rPr>
              <w:t xml:space="preserve"> angewandt werden.</w:t>
            </w:r>
          </w:p>
        </w:tc>
      </w:tr>
      <w:tr w:rsidR="00A35A8A" w:rsidRPr="00497220" w:rsidTr="00940602">
        <w:trPr>
          <w:cantSplit/>
        </w:trPr>
        <w:tc>
          <w:tcPr>
            <w:tcW w:w="9533" w:type="dxa"/>
          </w:tcPr>
          <w:p w:rsidR="00A35A8A" w:rsidRPr="00497220" w:rsidRDefault="00A35A8A" w:rsidP="00940602">
            <w:pPr>
              <w:pStyle w:val="NummerierteListe"/>
            </w:pPr>
            <w:r w:rsidRPr="00497220">
              <w:lastRenderedPageBreak/>
              <w:t xml:space="preserve">Nun sollten die altvertrauten Kopf- und Fusszeilen auch auf der </w:t>
            </w:r>
            <w:r w:rsidR="00D176C1">
              <w:t xml:space="preserve">1. </w:t>
            </w:r>
            <w:r w:rsidRPr="00497220">
              <w:t xml:space="preserve">Seite </w:t>
            </w:r>
            <w:r w:rsidR="00D176C1">
              <w:t>im Anhang gezeigt werden</w:t>
            </w:r>
            <w:r w:rsidRPr="00497220">
              <w:t>.</w:t>
            </w:r>
          </w:p>
          <w:p w:rsidR="00580F43" w:rsidRPr="00497220" w:rsidRDefault="00580F43" w:rsidP="00580F43">
            <w:pPr>
              <w:pStyle w:val="Eingerckt"/>
              <w:rPr>
                <w:i/>
              </w:rPr>
            </w:pPr>
            <w:r w:rsidRPr="00497220">
              <w:rPr>
                <w:b/>
                <w:i/>
              </w:rPr>
              <w:t>Merke:</w:t>
            </w:r>
            <w:r w:rsidRPr="00497220">
              <w:rPr>
                <w:i/>
              </w:rPr>
              <w:t xml:space="preserve"> Die Option Erste Seite anders ist nur im 1. Abschnitt, wo es tatsächlich eine anders gestaltete Titelseite gibt, sinnvoll. In allen anderen Abschnitten ist diese Option störend.</w:t>
            </w:r>
          </w:p>
        </w:tc>
      </w:tr>
      <w:tr w:rsidR="00A35A8A" w:rsidRPr="00497220" w:rsidTr="00940602">
        <w:trPr>
          <w:cantSplit/>
        </w:trPr>
        <w:tc>
          <w:tcPr>
            <w:tcW w:w="9533" w:type="dxa"/>
          </w:tcPr>
          <w:p w:rsidR="00A35A8A" w:rsidRPr="00497220" w:rsidRDefault="00532710" w:rsidP="00352DE9">
            <w:pPr>
              <w:pStyle w:val="NummerierteListe"/>
            </w:pPr>
            <w:r>
              <w:rPr>
                <w:noProof/>
                <w:lang w:eastAsia="de-CH"/>
              </w:rPr>
              <w:drawing>
                <wp:anchor distT="0" distB="0" distL="114300" distR="114300" simplePos="0" relativeHeight="252047872" behindDoc="0" locked="0" layoutInCell="1" allowOverlap="1">
                  <wp:simplePos x="0" y="0"/>
                  <wp:positionH relativeFrom="column">
                    <wp:posOffset>3313430</wp:posOffset>
                  </wp:positionH>
                  <wp:positionV relativeFrom="paragraph">
                    <wp:posOffset>0</wp:posOffset>
                  </wp:positionV>
                  <wp:extent cx="2672715" cy="1550035"/>
                  <wp:effectExtent l="0" t="0" r="0" b="0"/>
                  <wp:wrapSquare wrapText="bothSides"/>
                  <wp:docPr id="1046" name="Grafik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extLst>
                              <a:ext uri="{28A0092B-C50C-407E-A947-70E740481C1C}">
                                <a14:useLocalDpi xmlns:a14="http://schemas.microsoft.com/office/drawing/2010/main" val="0"/>
                              </a:ext>
                            </a:extLst>
                          </a:blip>
                          <a:stretch>
                            <a:fillRect/>
                          </a:stretch>
                        </pic:blipFill>
                        <pic:spPr>
                          <a:xfrm>
                            <a:off x="0" y="0"/>
                            <a:ext cx="2672715" cy="1550035"/>
                          </a:xfrm>
                          <a:prstGeom prst="rect">
                            <a:avLst/>
                          </a:prstGeom>
                        </pic:spPr>
                      </pic:pic>
                    </a:graphicData>
                  </a:graphic>
                  <wp14:sizeRelH relativeFrom="page">
                    <wp14:pctWidth>0</wp14:pctWidth>
                  </wp14:sizeRelH>
                  <wp14:sizeRelV relativeFrom="page">
                    <wp14:pctHeight>0</wp14:pctHeight>
                  </wp14:sizeRelV>
                </wp:anchor>
              </w:drawing>
            </w:r>
            <w:r w:rsidR="00A35A8A" w:rsidRPr="00497220">
              <w:t xml:space="preserve">Doppelklicken Sie auf die Kopfzeile auf der Seite </w:t>
            </w:r>
            <w:r w:rsidR="009F31B9">
              <w:t>vor dem Anhang</w:t>
            </w:r>
            <w:r w:rsidR="00A35A8A" w:rsidRPr="00497220">
              <w:t>, um die Kopfzeile zu bearbeiten. Sofort wird deutlich, dass das Einfügen eines Abschnittes sich auch auf die Kopf- und Fusszeilen auswirkt: Jeder Abschnitt hat offenbar seine eigenen Kopf- und Fusszeilen.</w:t>
            </w:r>
            <w:r w:rsidR="00352DE9">
              <w:rPr>
                <w:noProof/>
                <w:lang w:eastAsia="de-CH"/>
              </w:rPr>
              <w:t xml:space="preserve"> </w:t>
            </w:r>
          </w:p>
        </w:tc>
      </w:tr>
      <w:tr w:rsidR="00A35A8A" w:rsidRPr="00497220" w:rsidTr="00940602">
        <w:trPr>
          <w:cantSplit/>
        </w:trPr>
        <w:tc>
          <w:tcPr>
            <w:tcW w:w="9533" w:type="dxa"/>
          </w:tcPr>
          <w:p w:rsidR="00A35A8A" w:rsidRPr="00497220" w:rsidRDefault="00D176C1" w:rsidP="00940602">
            <w:pPr>
              <w:pStyle w:val="NummerierteListe"/>
              <w:rPr>
                <w:lang w:eastAsia="de-CH"/>
              </w:rPr>
            </w:pPr>
            <w:r>
              <w:rPr>
                <w:lang w:eastAsia="de-CH"/>
              </w:rPr>
              <w:t xml:space="preserve">Stellen Sie den Cursor in die Kopfzeile – Abschnitt 2. </w:t>
            </w:r>
            <w:r w:rsidR="00A35A8A" w:rsidRPr="00497220">
              <w:rPr>
                <w:lang w:eastAsia="de-CH"/>
              </w:rPr>
              <w:t xml:space="preserve">Beachten Sie, dass das Icon </w:t>
            </w:r>
            <w:r w:rsidR="00122DE4">
              <w:rPr>
                <w:noProof/>
                <w:position w:val="-8"/>
                <w:lang w:eastAsia="de-CH"/>
              </w:rPr>
              <w:drawing>
                <wp:inline distT="0" distB="0" distL="0" distR="0" wp14:anchorId="0491EAEC" wp14:editId="6CEE1AB3">
                  <wp:extent cx="1535430" cy="211455"/>
                  <wp:effectExtent l="0" t="0" r="7620"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535430" cy="211455"/>
                          </a:xfrm>
                          <a:prstGeom prst="rect">
                            <a:avLst/>
                          </a:prstGeom>
                          <a:noFill/>
                          <a:ln>
                            <a:noFill/>
                          </a:ln>
                        </pic:spPr>
                      </pic:pic>
                    </a:graphicData>
                  </a:graphic>
                </wp:inline>
              </w:drawing>
            </w:r>
            <w:r w:rsidR="00A35A8A" w:rsidRPr="00497220">
              <w:rPr>
                <w:lang w:eastAsia="de-CH"/>
              </w:rPr>
              <w:t xml:space="preserve"> auf der </w:t>
            </w:r>
            <w:proofErr w:type="spellStart"/>
            <w:r w:rsidR="0025507B">
              <w:rPr>
                <w:b/>
                <w:lang w:eastAsia="de-CH"/>
              </w:rPr>
              <w:t>Menü</w:t>
            </w:r>
            <w:r w:rsidR="00AC1055" w:rsidRPr="00AC1055">
              <w:rPr>
                <w:b/>
                <w:lang w:eastAsia="de-CH"/>
              </w:rPr>
              <w:t>band</w:t>
            </w:r>
            <w:proofErr w:type="spellEnd"/>
            <w:r w:rsidR="00AC1055" w:rsidRPr="00AC1055">
              <w:rPr>
                <w:b/>
                <w:lang w:eastAsia="de-CH"/>
              </w:rPr>
              <w:t xml:space="preserve"> –</w:t>
            </w:r>
            <w:r w:rsidR="00A35A8A" w:rsidRPr="00497220">
              <w:rPr>
                <w:b/>
                <w:lang w:eastAsia="de-CH"/>
              </w:rPr>
              <w:t xml:space="preserve"> Kopf- und Fusszeilentools</w:t>
            </w:r>
            <w:r w:rsidR="00A35A8A" w:rsidRPr="00497220">
              <w:rPr>
                <w:lang w:eastAsia="de-CH"/>
              </w:rPr>
              <w:t xml:space="preserve"> aktiviert ist!</w:t>
            </w:r>
          </w:p>
          <w:p w:rsidR="00A35A8A" w:rsidRPr="00497220" w:rsidRDefault="00A35A8A" w:rsidP="00940602">
            <w:pPr>
              <w:pStyle w:val="Eingerckt"/>
              <w:rPr>
                <w:noProof/>
                <w:lang w:eastAsia="de-CH"/>
              </w:rPr>
            </w:pPr>
            <w:r w:rsidRPr="00497220">
              <w:rPr>
                <w:noProof/>
                <w:lang w:eastAsia="de-CH"/>
              </w:rPr>
              <w:t xml:space="preserve">Das heisst: Die Kopfzeilen von Abschnitt 1 und Abschnitt 2 sind miteinander verbunden. </w:t>
            </w:r>
            <w:r w:rsidRPr="00497220">
              <w:rPr>
                <w:b/>
                <w:noProof/>
                <w:lang w:eastAsia="de-CH"/>
              </w:rPr>
              <w:t>Wenn Sie die Kopfzeile im einen Abschnitt verändern, verändern Sie damit auch die Kopfzeile im andern Abschnitt.</w:t>
            </w:r>
          </w:p>
        </w:tc>
      </w:tr>
      <w:tr w:rsidR="00A35A8A" w:rsidRPr="00497220" w:rsidTr="00940602">
        <w:trPr>
          <w:cantSplit/>
        </w:trPr>
        <w:tc>
          <w:tcPr>
            <w:tcW w:w="9533" w:type="dxa"/>
          </w:tcPr>
          <w:p w:rsidR="00A35A8A" w:rsidRPr="00497220" w:rsidRDefault="00A35A8A" w:rsidP="00940602">
            <w:pPr>
              <w:pStyle w:val="NummerierteListe"/>
            </w:pPr>
            <w:r w:rsidRPr="00497220">
              <w:t xml:space="preserve">Kappen Sie diese Verbindung mit einem Klick auf das </w:t>
            </w:r>
            <w:proofErr w:type="gramStart"/>
            <w:r w:rsidRPr="00497220">
              <w:t xml:space="preserve">Icon </w:t>
            </w:r>
            <w:proofErr w:type="gramEnd"/>
            <w:r w:rsidR="00122DE4">
              <w:rPr>
                <w:noProof/>
                <w:position w:val="-8"/>
                <w:lang w:eastAsia="de-CH"/>
              </w:rPr>
              <w:drawing>
                <wp:inline distT="0" distB="0" distL="0" distR="0" wp14:anchorId="0583435C" wp14:editId="17BBDD57">
                  <wp:extent cx="1535430" cy="211455"/>
                  <wp:effectExtent l="0" t="0" r="7620" b="0"/>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535430" cy="211455"/>
                          </a:xfrm>
                          <a:prstGeom prst="rect">
                            <a:avLst/>
                          </a:prstGeom>
                          <a:noFill/>
                          <a:ln>
                            <a:noFill/>
                          </a:ln>
                        </pic:spPr>
                      </pic:pic>
                    </a:graphicData>
                  </a:graphic>
                </wp:inline>
              </w:drawing>
            </w:r>
            <w:r w:rsidRPr="00497220">
              <w:t>. Nun können die Kopfzeilen der beiden Abschnitte unabhängig voneinander bearbeitet werden.</w:t>
            </w:r>
          </w:p>
        </w:tc>
      </w:tr>
      <w:tr w:rsidR="00A35A8A" w:rsidRPr="00497220" w:rsidTr="00940602">
        <w:trPr>
          <w:cantSplit/>
        </w:trPr>
        <w:tc>
          <w:tcPr>
            <w:tcW w:w="9533" w:type="dxa"/>
          </w:tcPr>
          <w:p w:rsidR="00A35A8A" w:rsidRPr="00497220" w:rsidRDefault="00D176C1" w:rsidP="00940602">
            <w:pPr>
              <w:pStyle w:val="NummerierteListe"/>
            </w:pPr>
            <w:r>
              <w:rPr>
                <w:noProof/>
                <w:lang w:eastAsia="de-CH"/>
              </w:rPr>
              <w:drawing>
                <wp:anchor distT="0" distB="0" distL="114300" distR="114300" simplePos="0" relativeHeight="251982336" behindDoc="0" locked="0" layoutInCell="1" allowOverlap="1" wp14:anchorId="1D271FEF" wp14:editId="0100D8B0">
                  <wp:simplePos x="0" y="0"/>
                  <wp:positionH relativeFrom="column">
                    <wp:posOffset>93980</wp:posOffset>
                  </wp:positionH>
                  <wp:positionV relativeFrom="paragraph">
                    <wp:posOffset>404495</wp:posOffset>
                  </wp:positionV>
                  <wp:extent cx="5972810" cy="1012190"/>
                  <wp:effectExtent l="19050" t="19050" r="27940" b="16510"/>
                  <wp:wrapSquare wrapText="bothSides"/>
                  <wp:docPr id="84" name="Grafi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extLst>
                              <a:ext uri="{28A0092B-C50C-407E-A947-70E740481C1C}">
                                <a14:useLocalDpi xmlns:a14="http://schemas.microsoft.com/office/drawing/2010/main" val="0"/>
                              </a:ext>
                            </a:extLst>
                          </a:blip>
                          <a:stretch>
                            <a:fillRect/>
                          </a:stretch>
                        </pic:blipFill>
                        <pic:spPr>
                          <a:xfrm>
                            <a:off x="0" y="0"/>
                            <a:ext cx="5972810" cy="101219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35A8A" w:rsidRPr="00497220">
              <w:t>Löschen Sie nun den Tabulatorsprung und das Feld, welches die aktuelle Überschrift anzeigt, aus der Kopfzeile.</w:t>
            </w:r>
          </w:p>
        </w:tc>
      </w:tr>
      <w:tr w:rsidR="00A35A8A" w:rsidRPr="00497220" w:rsidTr="00940602">
        <w:trPr>
          <w:cantSplit/>
        </w:trPr>
        <w:tc>
          <w:tcPr>
            <w:tcW w:w="9533" w:type="dxa"/>
          </w:tcPr>
          <w:p w:rsidR="00A35A8A" w:rsidRPr="00497220" w:rsidRDefault="00A35A8A" w:rsidP="00940602">
            <w:pPr>
              <w:pStyle w:val="NummerierteListe"/>
              <w:rPr>
                <w:lang w:eastAsia="de-CH"/>
              </w:rPr>
            </w:pPr>
            <w:bookmarkStart w:id="117" w:name="_Ref86985195"/>
            <w:r w:rsidRPr="00497220">
              <w:rPr>
                <w:lang w:eastAsia="de-CH"/>
              </w:rPr>
              <w:lastRenderedPageBreak/>
              <w:t>Ihre Änderung sollte sich sofort auch auf die Kopfzeile</w:t>
            </w:r>
            <w:r w:rsidR="00D176C1">
              <w:rPr>
                <w:lang w:eastAsia="de-CH"/>
              </w:rPr>
              <w:t>n der Seiten des Anhangs</w:t>
            </w:r>
            <w:r w:rsidRPr="00497220">
              <w:rPr>
                <w:lang w:eastAsia="de-CH"/>
              </w:rPr>
              <w:t>, nicht aber auf die Kopfzeilen des ersten Abschnittes auswirken.</w:t>
            </w:r>
            <w:bookmarkEnd w:id="117"/>
          </w:p>
          <w:p w:rsidR="00A35A8A" w:rsidRPr="00497220" w:rsidRDefault="00532710" w:rsidP="00940602">
            <w:pPr>
              <w:pStyle w:val="Eingerckt"/>
              <w:rPr>
                <w:noProof/>
                <w:lang w:eastAsia="de-CH"/>
              </w:rPr>
            </w:pPr>
            <w:r>
              <w:rPr>
                <w:noProof/>
                <w:lang w:eastAsia="de-CH"/>
              </w:rPr>
              <w:drawing>
                <wp:anchor distT="0" distB="0" distL="114300" distR="114300" simplePos="0" relativeHeight="252048896" behindDoc="0" locked="0" layoutInCell="1" allowOverlap="1" wp14:anchorId="565B005E" wp14:editId="7C2A0198">
                  <wp:simplePos x="0" y="0"/>
                  <wp:positionH relativeFrom="column">
                    <wp:posOffset>220345</wp:posOffset>
                  </wp:positionH>
                  <wp:positionV relativeFrom="paragraph">
                    <wp:posOffset>2936875</wp:posOffset>
                  </wp:positionV>
                  <wp:extent cx="3371215" cy="821690"/>
                  <wp:effectExtent l="19050" t="19050" r="19685" b="16510"/>
                  <wp:wrapSquare wrapText="bothSides"/>
                  <wp:docPr id="1047" name="Grafik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0" cstate="print">
                            <a:extLst>
                              <a:ext uri="{28A0092B-C50C-407E-A947-70E740481C1C}">
                                <a14:useLocalDpi xmlns:a14="http://schemas.microsoft.com/office/drawing/2010/main" val="0"/>
                              </a:ext>
                            </a:extLst>
                          </a:blip>
                          <a:srcRect/>
                          <a:stretch/>
                        </pic:blipFill>
                        <pic:spPr bwMode="auto">
                          <a:xfrm>
                            <a:off x="0" y="0"/>
                            <a:ext cx="3371215" cy="821690"/>
                          </a:xfrm>
                          <a:prstGeom prst="rect">
                            <a:avLst/>
                          </a:prstGeom>
                          <a:ln>
                            <a:solidFill>
                              <a:schemeClr val="accent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E3DA5">
              <w:rPr>
                <w:noProof/>
                <w:lang w:eastAsia="de-CH"/>
              </w:rPr>
              <w:drawing>
                <wp:anchor distT="0" distB="0" distL="114300" distR="114300" simplePos="0" relativeHeight="252046848" behindDoc="0" locked="0" layoutInCell="1" allowOverlap="1" wp14:anchorId="586F677E" wp14:editId="44E22D48">
                  <wp:simplePos x="0" y="0"/>
                  <wp:positionH relativeFrom="column">
                    <wp:posOffset>236220</wp:posOffset>
                  </wp:positionH>
                  <wp:positionV relativeFrom="paragraph">
                    <wp:posOffset>1983740</wp:posOffset>
                  </wp:positionV>
                  <wp:extent cx="5478145" cy="751205"/>
                  <wp:effectExtent l="19050" t="19050" r="27305" b="10795"/>
                  <wp:wrapSquare wrapText="bothSides"/>
                  <wp:docPr id="1045" name="Grafik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extLst>
                              <a:ext uri="{28A0092B-C50C-407E-A947-70E740481C1C}">
                                <a14:useLocalDpi xmlns:a14="http://schemas.microsoft.com/office/drawing/2010/main" val="0"/>
                              </a:ext>
                            </a:extLst>
                          </a:blip>
                          <a:stretch>
                            <a:fillRect/>
                          </a:stretch>
                        </pic:blipFill>
                        <pic:spPr>
                          <a:xfrm>
                            <a:off x="0" y="0"/>
                            <a:ext cx="5478145" cy="75120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A35A8A" w:rsidRPr="00497220">
              <w:rPr>
                <w:noProof/>
                <w:lang w:eastAsia="de-CH"/>
              </w:rPr>
              <w:t xml:space="preserve">Mit den beiden Icons </w:t>
            </w:r>
            <w:r w:rsidR="00122DE4">
              <w:rPr>
                <w:noProof/>
                <w:position w:val="-8"/>
                <w:lang w:eastAsia="de-CH"/>
              </w:rPr>
              <w:drawing>
                <wp:inline distT="0" distB="0" distL="0" distR="0" wp14:anchorId="33EFFB33" wp14:editId="1884976A">
                  <wp:extent cx="1269365" cy="218440"/>
                  <wp:effectExtent l="0" t="0" r="6985" b="0"/>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269365" cy="218440"/>
                          </a:xfrm>
                          <a:prstGeom prst="rect">
                            <a:avLst/>
                          </a:prstGeom>
                          <a:noFill/>
                          <a:ln>
                            <a:noFill/>
                          </a:ln>
                        </pic:spPr>
                      </pic:pic>
                    </a:graphicData>
                  </a:graphic>
                </wp:inline>
              </w:drawing>
            </w:r>
            <w:r w:rsidR="00A35A8A" w:rsidRPr="00497220">
              <w:rPr>
                <w:noProof/>
                <w:lang w:eastAsia="de-CH"/>
              </w:rPr>
              <w:t xml:space="preserve"> und </w:t>
            </w:r>
            <w:r w:rsidR="00122DE4">
              <w:rPr>
                <w:noProof/>
                <w:position w:val="-8"/>
                <w:lang w:eastAsia="de-CH"/>
              </w:rPr>
              <w:drawing>
                <wp:inline distT="0" distB="0" distL="0" distR="0" wp14:anchorId="31B186B7" wp14:editId="0289DFB8">
                  <wp:extent cx="1207770" cy="191135"/>
                  <wp:effectExtent l="0" t="0" r="0" b="0"/>
                  <wp:docPr id="16"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207770" cy="191135"/>
                          </a:xfrm>
                          <a:prstGeom prst="rect">
                            <a:avLst/>
                          </a:prstGeom>
                          <a:noFill/>
                          <a:ln>
                            <a:noFill/>
                          </a:ln>
                        </pic:spPr>
                      </pic:pic>
                    </a:graphicData>
                  </a:graphic>
                </wp:inline>
              </w:drawing>
            </w:r>
            <w:r w:rsidR="00A35A8A" w:rsidRPr="00497220">
              <w:rPr>
                <w:noProof/>
                <w:lang w:eastAsia="de-CH"/>
              </w:rPr>
              <w:t xml:space="preserve"> auf der Kopf- und Fusszeilen-Symbolleiste können Sie schnell durch die Kopf- und Fusszeilen der verschiedenen Abschnitte blättern und kontrollieren, ob Ihre Änderungen den gewünschten Effekt haben. Sie sollten jetzt der Reihe nach zu sehen bekommen:</w:t>
            </w:r>
          </w:p>
          <w:p w:rsidR="00A35A8A" w:rsidRPr="00497220" w:rsidRDefault="003A289C" w:rsidP="00940602">
            <w:pPr>
              <w:pStyle w:val="Eingerckt"/>
              <w:rPr>
                <w:noProof/>
                <w:lang w:eastAsia="de-CH"/>
              </w:rPr>
            </w:pPr>
            <w:r>
              <w:rPr>
                <w:noProof/>
                <w:lang w:eastAsia="de-CH"/>
              </w:rPr>
              <w:drawing>
                <wp:anchor distT="0" distB="0" distL="114300" distR="114300" simplePos="0" relativeHeight="252045824" behindDoc="0" locked="0" layoutInCell="1" allowOverlap="1" wp14:anchorId="7E584306" wp14:editId="1B102B54">
                  <wp:simplePos x="0" y="0"/>
                  <wp:positionH relativeFrom="column">
                    <wp:posOffset>236220</wp:posOffset>
                  </wp:positionH>
                  <wp:positionV relativeFrom="paragraph">
                    <wp:posOffset>61595</wp:posOffset>
                  </wp:positionV>
                  <wp:extent cx="5400675" cy="762000"/>
                  <wp:effectExtent l="19050" t="19050" r="28575" b="19050"/>
                  <wp:wrapSquare wrapText="bothSides"/>
                  <wp:docPr id="1043" name="Grafik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extLst>
                              <a:ext uri="{28A0092B-C50C-407E-A947-70E740481C1C}">
                                <a14:useLocalDpi xmlns:a14="http://schemas.microsoft.com/office/drawing/2010/main" val="0"/>
                              </a:ext>
                            </a:extLst>
                          </a:blip>
                          <a:stretch>
                            <a:fillRect/>
                          </a:stretch>
                        </pic:blipFill>
                        <pic:spPr>
                          <a:xfrm>
                            <a:off x="0" y="0"/>
                            <a:ext cx="5400675" cy="76200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p w:rsidR="00C466EA" w:rsidRPr="00497220" w:rsidRDefault="00C466EA" w:rsidP="00940602">
            <w:pPr>
              <w:pStyle w:val="Eingerckt"/>
              <w:rPr>
                <w:noProof/>
                <w:lang w:eastAsia="de-CH"/>
              </w:rPr>
            </w:pPr>
          </w:p>
          <w:p w:rsidR="002E3DA5" w:rsidRDefault="002E3DA5" w:rsidP="00940602">
            <w:pPr>
              <w:pStyle w:val="Eingerckt"/>
              <w:rPr>
                <w:noProof/>
                <w:lang w:eastAsia="de-CH"/>
              </w:rPr>
            </w:pPr>
          </w:p>
          <w:p w:rsidR="00A35A8A" w:rsidRPr="00497220" w:rsidRDefault="00A35A8A" w:rsidP="002E3DA5">
            <w:pPr>
              <w:pStyle w:val="Eingerckt"/>
              <w:ind w:left="0"/>
              <w:rPr>
                <w:noProof/>
                <w:lang w:eastAsia="de-CH"/>
              </w:rPr>
            </w:pPr>
          </w:p>
          <w:p w:rsidR="00C466EA" w:rsidRPr="00497220" w:rsidRDefault="00C466EA" w:rsidP="00940602">
            <w:pPr>
              <w:pStyle w:val="Eingerckt"/>
              <w:rPr>
                <w:noProof/>
                <w:lang w:eastAsia="de-CH"/>
              </w:rPr>
            </w:pPr>
          </w:p>
          <w:p w:rsidR="00A35A8A" w:rsidRPr="00497220" w:rsidRDefault="00A35A8A" w:rsidP="00940602">
            <w:pPr>
              <w:pStyle w:val="Eingerckt"/>
              <w:rPr>
                <w:noProof/>
                <w:lang w:eastAsia="de-CH"/>
              </w:rPr>
            </w:pPr>
          </w:p>
        </w:tc>
      </w:tr>
      <w:tr w:rsidR="00A35A8A" w:rsidRPr="00497220" w:rsidTr="00940602">
        <w:trPr>
          <w:cantSplit/>
        </w:trPr>
        <w:tc>
          <w:tcPr>
            <w:tcW w:w="9533" w:type="dxa"/>
          </w:tcPr>
          <w:p w:rsidR="00A35A8A" w:rsidRPr="00497220" w:rsidRDefault="00A35A8A" w:rsidP="00940602">
            <w:pPr>
              <w:pStyle w:val="NummerierteListe"/>
              <w:rPr>
                <w:lang w:eastAsia="de-CH"/>
              </w:rPr>
            </w:pPr>
            <w:r w:rsidRPr="00497220">
              <w:rPr>
                <w:lang w:eastAsia="de-CH"/>
              </w:rPr>
              <w:t xml:space="preserve">Da </w:t>
            </w:r>
            <w:r w:rsidR="0068134B">
              <w:rPr>
                <w:lang w:eastAsia="de-CH"/>
              </w:rPr>
              <w:t>Sie keine Seitennummer in der Fusszeile des Anhangs möchten, müssen Sie in der Fusszeile die Verknüpfung zu Abschnitt 1 löschen. Erst jetzt dürfen Sie in Abschnitt 2 auch die Seitenzahl löschen.</w:t>
            </w:r>
          </w:p>
          <w:p w:rsidR="00A35A8A" w:rsidRPr="00497220" w:rsidRDefault="00001EF6" w:rsidP="00940602">
            <w:pPr>
              <w:pStyle w:val="Eingerckt"/>
              <w:rPr>
                <w:noProof/>
                <w:lang w:eastAsia="de-CH"/>
              </w:rPr>
            </w:pPr>
            <w:r>
              <w:rPr>
                <w:noProof/>
                <w:lang w:eastAsia="de-CH"/>
              </w:rPr>
              <w:drawing>
                <wp:anchor distT="0" distB="0" distL="114300" distR="114300" simplePos="0" relativeHeight="252049920" behindDoc="0" locked="0" layoutInCell="1" allowOverlap="1">
                  <wp:simplePos x="0" y="0"/>
                  <wp:positionH relativeFrom="column">
                    <wp:posOffset>169545</wp:posOffset>
                  </wp:positionH>
                  <wp:positionV relativeFrom="paragraph">
                    <wp:posOffset>150495</wp:posOffset>
                  </wp:positionV>
                  <wp:extent cx="5972810" cy="1965325"/>
                  <wp:effectExtent l="19050" t="19050" r="27940" b="15875"/>
                  <wp:wrapSquare wrapText="bothSides"/>
                  <wp:docPr id="1049" name="Grafik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extLst>
                              <a:ext uri="{28A0092B-C50C-407E-A947-70E740481C1C}">
                                <a14:useLocalDpi xmlns:a14="http://schemas.microsoft.com/office/drawing/2010/main" val="0"/>
                              </a:ext>
                            </a:extLst>
                          </a:blip>
                          <a:stretch>
                            <a:fillRect/>
                          </a:stretch>
                        </pic:blipFill>
                        <pic:spPr>
                          <a:xfrm>
                            <a:off x="0" y="0"/>
                            <a:ext cx="5972810" cy="196532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tc>
      </w:tr>
      <w:tr w:rsidR="00A35A8A" w:rsidRPr="00497220" w:rsidTr="00940602">
        <w:trPr>
          <w:cantSplit/>
        </w:trPr>
        <w:tc>
          <w:tcPr>
            <w:tcW w:w="9533" w:type="dxa"/>
          </w:tcPr>
          <w:p w:rsidR="00A35A8A" w:rsidRPr="00497220" w:rsidRDefault="00A35A8A" w:rsidP="0050274C">
            <w:pPr>
              <w:pStyle w:val="NummerierteListe"/>
              <w:rPr>
                <w:lang w:eastAsia="de-CH"/>
              </w:rPr>
            </w:pPr>
            <w:r w:rsidRPr="00497220">
              <w:rPr>
                <w:lang w:eastAsia="de-CH"/>
              </w:rPr>
              <w:t>Um nun auch noch die Kopfzeile über dem Inhaltsverze</w:t>
            </w:r>
            <w:r w:rsidR="00626E86" w:rsidRPr="00497220">
              <w:rPr>
                <w:lang w:eastAsia="de-CH"/>
              </w:rPr>
              <w:t xml:space="preserve">ichnis </w:t>
            </w:r>
            <w:r w:rsidR="0050274C">
              <w:rPr>
                <w:lang w:eastAsia="de-CH"/>
              </w:rPr>
              <w:t xml:space="preserve">und dem Abstract </w:t>
            </w:r>
            <w:r w:rsidR="00626E86" w:rsidRPr="00497220">
              <w:rPr>
                <w:lang w:eastAsia="de-CH"/>
              </w:rPr>
              <w:t>vom überflüssigen Eintrag</w:t>
            </w:r>
            <w:r w:rsidRPr="00497220">
              <w:rPr>
                <w:lang w:eastAsia="de-CH"/>
              </w:rPr>
              <w:t xml:space="preserve"> </w:t>
            </w:r>
            <w:r w:rsidR="00E76DF4" w:rsidRPr="00497220">
              <w:rPr>
                <w:lang w:eastAsia="de-CH"/>
              </w:rPr>
              <w:t>"</w:t>
            </w:r>
            <w:r w:rsidR="0050274C">
              <w:rPr>
                <w:lang w:eastAsia="de-CH"/>
              </w:rPr>
              <w:t>Einleitung</w:t>
            </w:r>
            <w:r w:rsidR="00E76DF4" w:rsidRPr="00497220">
              <w:rPr>
                <w:lang w:eastAsia="de-CH"/>
              </w:rPr>
              <w:t>"</w:t>
            </w:r>
            <w:r w:rsidRPr="00497220">
              <w:rPr>
                <w:lang w:eastAsia="de-CH"/>
              </w:rPr>
              <w:t xml:space="preserve"> zu befreien, </w:t>
            </w:r>
            <w:r w:rsidRPr="00497220">
              <w:t xml:space="preserve">positionieren Sie den Cursor vor der Überschrift </w:t>
            </w:r>
            <w:r w:rsidR="00E76DF4" w:rsidRPr="00497220">
              <w:t>"</w:t>
            </w:r>
            <w:r w:rsidR="0050274C">
              <w:t>Einleitung</w:t>
            </w:r>
            <w:r w:rsidR="00E76DF4" w:rsidRPr="00497220">
              <w:t>"</w:t>
            </w:r>
            <w:r w:rsidRPr="00497220">
              <w:t xml:space="preserve"> und führen die Schritte </w:t>
            </w:r>
            <w:r w:rsidRPr="00497220">
              <w:fldChar w:fldCharType="begin"/>
            </w:r>
            <w:r w:rsidRPr="00497220">
              <w:instrText xml:space="preserve"> REF _Ref86985187 \r \h </w:instrText>
            </w:r>
            <w:r w:rsidRPr="00497220">
              <w:fldChar w:fldCharType="separate"/>
            </w:r>
            <w:r w:rsidR="00FD17D0">
              <w:t>2</w:t>
            </w:r>
            <w:r w:rsidRPr="00497220">
              <w:fldChar w:fldCharType="end"/>
            </w:r>
            <w:r w:rsidRPr="00497220">
              <w:t xml:space="preserve"> – </w:t>
            </w:r>
            <w:r w:rsidRPr="00497220">
              <w:fldChar w:fldCharType="begin"/>
            </w:r>
            <w:r w:rsidRPr="00497220">
              <w:instrText xml:space="preserve"> REF _Ref86985195 \r \h </w:instrText>
            </w:r>
            <w:r w:rsidRPr="00497220">
              <w:fldChar w:fldCharType="separate"/>
            </w:r>
            <w:r w:rsidR="00FD17D0">
              <w:t>11</w:t>
            </w:r>
            <w:r w:rsidRPr="00497220">
              <w:fldChar w:fldCharType="end"/>
            </w:r>
            <w:r w:rsidRPr="00497220">
              <w:t xml:space="preserve"> sinngemäss durch.</w:t>
            </w:r>
          </w:p>
        </w:tc>
      </w:tr>
    </w:tbl>
    <w:p w:rsidR="00670B24" w:rsidRDefault="00670B24" w:rsidP="006E673D">
      <w:pPr>
        <w:pStyle w:val="berschrift2"/>
      </w:pPr>
      <w:bookmarkStart w:id="118" w:name="_Toc298487833"/>
      <w:r>
        <w:lastRenderedPageBreak/>
        <w:t>Wann braucht es Abschnitte?</w:t>
      </w:r>
      <w:bookmarkEnd w:id="118"/>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A35A8A" w:rsidRPr="00497220" w:rsidTr="00940602">
        <w:trPr>
          <w:cantSplit/>
        </w:trPr>
        <w:tc>
          <w:tcPr>
            <w:tcW w:w="9533" w:type="dxa"/>
          </w:tcPr>
          <w:p w:rsidR="00A35A8A" w:rsidRPr="00497220" w:rsidRDefault="00A35A8A" w:rsidP="00670B24">
            <w:pPr>
              <w:rPr>
                <w:noProof/>
                <w:lang w:eastAsia="de-CH"/>
              </w:rPr>
            </w:pPr>
            <w:r w:rsidRPr="00497220">
              <w:rPr>
                <w:noProof/>
                <w:lang w:eastAsia="de-CH"/>
              </w:rPr>
              <w:t xml:space="preserve">Wenn Sie </w:t>
            </w:r>
            <w:r w:rsidR="00AB3B88">
              <w:rPr>
                <w:noProof/>
                <w:lang w:eastAsia="de-CH"/>
              </w:rPr>
              <w:t>in einem der folgenden Bereiche</w:t>
            </w:r>
            <w:r w:rsidRPr="00497220">
              <w:rPr>
                <w:noProof/>
                <w:lang w:eastAsia="de-CH"/>
              </w:rPr>
              <w:t xml:space="preserve"> unterschiedliche Einstellungen in ein und demselben Dokument haben möchten, arbeiten Sie am besten mit Abschnitten:</w:t>
            </w:r>
          </w:p>
          <w:p w:rsidR="00A35A8A" w:rsidRPr="00497220" w:rsidRDefault="00A35A8A" w:rsidP="003666A9">
            <w:pPr>
              <w:pStyle w:val="Aufzhlungszeichen"/>
              <w:spacing w:before="60"/>
              <w:ind w:left="357" w:hanging="357"/>
            </w:pPr>
            <w:r w:rsidRPr="00497220">
              <w:t>Seitenränder</w:t>
            </w:r>
          </w:p>
          <w:p w:rsidR="00A35A8A" w:rsidRPr="00497220" w:rsidRDefault="00A35A8A" w:rsidP="003666A9">
            <w:pPr>
              <w:pStyle w:val="Aufzhlungszeichen"/>
              <w:spacing w:before="60"/>
              <w:ind w:left="357" w:hanging="357"/>
            </w:pPr>
            <w:r w:rsidRPr="00497220">
              <w:t>Papierformat und -ausrichtung</w:t>
            </w:r>
          </w:p>
          <w:p w:rsidR="00A35A8A" w:rsidRPr="00497220" w:rsidRDefault="00A35A8A" w:rsidP="003666A9">
            <w:pPr>
              <w:pStyle w:val="Aufzhlungszeichen"/>
              <w:spacing w:before="60"/>
              <w:ind w:left="357" w:hanging="357"/>
            </w:pPr>
            <w:r w:rsidRPr="00497220">
              <w:t>Papierzufuhr für einen Drucker</w:t>
            </w:r>
          </w:p>
          <w:p w:rsidR="00A35A8A" w:rsidRPr="00497220" w:rsidRDefault="00A35A8A" w:rsidP="003666A9">
            <w:pPr>
              <w:pStyle w:val="Aufzhlungszeichen"/>
              <w:spacing w:before="60"/>
              <w:ind w:left="357" w:hanging="357"/>
            </w:pPr>
            <w:r w:rsidRPr="00497220">
              <w:t xml:space="preserve">Vertikale </w:t>
            </w:r>
            <w:hyperlink r:id="rId246" w:anchor="#" w:history="1">
              <w:r w:rsidRPr="00497220">
                <w:t>Ausrichtung</w:t>
              </w:r>
            </w:hyperlink>
          </w:p>
          <w:p w:rsidR="00A35A8A" w:rsidRPr="00497220" w:rsidRDefault="00FD3649" w:rsidP="003666A9">
            <w:pPr>
              <w:pStyle w:val="Aufzhlungszeichen"/>
              <w:spacing w:before="60"/>
              <w:ind w:left="357" w:hanging="357"/>
            </w:pPr>
            <w:hyperlink r:id="rId247" w:anchor="#" w:history="1">
              <w:r w:rsidR="00A35A8A" w:rsidRPr="00497220">
                <w:t>Kopf- und Fu</w:t>
              </w:r>
              <w:r w:rsidR="009B3B00">
                <w:t>ss</w:t>
              </w:r>
              <w:r w:rsidR="00A35A8A" w:rsidRPr="00497220">
                <w:t>zeilen</w:t>
              </w:r>
            </w:hyperlink>
          </w:p>
          <w:p w:rsidR="00A35A8A" w:rsidRPr="00497220" w:rsidRDefault="00A35A8A" w:rsidP="003666A9">
            <w:pPr>
              <w:pStyle w:val="Aufzhlungszeichen"/>
              <w:spacing w:before="60"/>
              <w:ind w:left="357" w:hanging="357"/>
            </w:pPr>
            <w:r w:rsidRPr="00497220">
              <w:t>Spalten</w:t>
            </w:r>
          </w:p>
          <w:p w:rsidR="00A35A8A" w:rsidRPr="00497220" w:rsidRDefault="00A35A8A" w:rsidP="003666A9">
            <w:pPr>
              <w:pStyle w:val="Aufzhlungszeichen"/>
              <w:spacing w:before="60"/>
              <w:ind w:left="357" w:hanging="357"/>
            </w:pPr>
            <w:r w:rsidRPr="00497220">
              <w:t>Seitennummerierung</w:t>
            </w:r>
          </w:p>
          <w:p w:rsidR="00A35A8A" w:rsidRPr="00497220" w:rsidRDefault="00A35A8A" w:rsidP="003666A9">
            <w:pPr>
              <w:pStyle w:val="Aufzhlungszeichen"/>
              <w:spacing w:before="60"/>
              <w:ind w:left="357" w:hanging="357"/>
            </w:pPr>
            <w:r w:rsidRPr="00497220">
              <w:t>Nummerieren von Zeilen</w:t>
            </w:r>
          </w:p>
          <w:p w:rsidR="00A35A8A" w:rsidRPr="00497220" w:rsidRDefault="00A35A8A" w:rsidP="009B3B00">
            <w:pPr>
              <w:pStyle w:val="Aufzhlungszeichen"/>
              <w:spacing w:before="60"/>
              <w:ind w:left="357" w:hanging="357"/>
            </w:pPr>
            <w:r w:rsidRPr="00497220">
              <w:t>Fu</w:t>
            </w:r>
            <w:r w:rsidR="009B3B00">
              <w:t>ss</w:t>
            </w:r>
            <w:r w:rsidRPr="00497220">
              <w:t>- und Endnoten</w:t>
            </w:r>
          </w:p>
        </w:tc>
      </w:tr>
    </w:tbl>
    <w:p w:rsidR="00670B24" w:rsidRDefault="00670B24" w:rsidP="006E673D">
      <w:pPr>
        <w:pStyle w:val="berschrift2"/>
      </w:pPr>
      <w:bookmarkStart w:id="119" w:name="_Ref206487333"/>
      <w:bookmarkStart w:id="120" w:name="_Toc298487834"/>
      <w:bookmarkStart w:id="121" w:name="_Toc87069706"/>
      <w:r>
        <w:t>Trainings-Aufgabe: Kopfzeilen, Fusszeilen, Abschnitte</w:t>
      </w:r>
      <w:bookmarkEnd w:id="119"/>
      <w:bookmarkEnd w:id="1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2"/>
        <w:gridCol w:w="6944"/>
      </w:tblGrid>
      <w:tr w:rsidR="00670B24" w:rsidRPr="00497220" w:rsidTr="00670B24">
        <w:tc>
          <w:tcPr>
            <w:tcW w:w="2342" w:type="dxa"/>
          </w:tcPr>
          <w:p w:rsidR="00670B24" w:rsidRPr="00497220" w:rsidRDefault="00670B24" w:rsidP="006C620A">
            <w:pPr>
              <w:rPr>
                <w:b/>
              </w:rPr>
            </w:pPr>
            <w:r w:rsidRPr="00497220">
              <w:rPr>
                <w:b/>
              </w:rPr>
              <w:t>Material</w:t>
            </w:r>
          </w:p>
        </w:tc>
        <w:tc>
          <w:tcPr>
            <w:tcW w:w="6944" w:type="dxa"/>
          </w:tcPr>
          <w:p w:rsidR="00670B24" w:rsidRPr="00497220" w:rsidRDefault="00670B24" w:rsidP="00F6051A">
            <w:pPr>
              <w:pStyle w:val="Aufzhlungszeichen"/>
              <w:ind w:left="357" w:hanging="357"/>
            </w:pPr>
            <w:r w:rsidRPr="00497220">
              <w:t xml:space="preserve">Word-Datei </w:t>
            </w:r>
            <w:r w:rsidR="00256CEE" w:rsidRPr="00497220">
              <w:t>w1_s</w:t>
            </w:r>
            <w:r w:rsidR="00EC2FBF" w:rsidRPr="00497220">
              <w:t>0</w:t>
            </w:r>
            <w:r w:rsidR="0080550F" w:rsidRPr="00497220">
              <w:fldChar w:fldCharType="begin"/>
            </w:r>
            <w:r w:rsidR="0080550F" w:rsidRPr="00497220">
              <w:instrText xml:space="preserve"> REF _Ref206487333 \r \h </w:instrText>
            </w:r>
            <w:r w:rsidR="0080550F" w:rsidRPr="00497220">
              <w:fldChar w:fldCharType="separate"/>
            </w:r>
            <w:r w:rsidR="00FD17D0">
              <w:t>8.4</w:t>
            </w:r>
            <w:r w:rsidR="0080550F" w:rsidRPr="00497220">
              <w:fldChar w:fldCharType="end"/>
            </w:r>
            <w:r w:rsidRPr="00497220">
              <w:t>_AM_KopfzeilenFusszeilenAbschnitte.doc</w:t>
            </w:r>
            <w:r w:rsidR="00F6051A" w:rsidRPr="00497220">
              <w:t>x</w:t>
            </w:r>
          </w:p>
        </w:tc>
      </w:tr>
      <w:tr w:rsidR="00670B24" w:rsidRPr="00497220" w:rsidTr="00670B24">
        <w:tc>
          <w:tcPr>
            <w:tcW w:w="2342" w:type="dxa"/>
          </w:tcPr>
          <w:p w:rsidR="00670B24" w:rsidRPr="00497220" w:rsidRDefault="00670B24" w:rsidP="006C620A">
            <w:pPr>
              <w:rPr>
                <w:b/>
              </w:rPr>
            </w:pPr>
            <w:r w:rsidRPr="00497220">
              <w:rPr>
                <w:b/>
              </w:rPr>
              <w:t>Ziel</w:t>
            </w:r>
          </w:p>
        </w:tc>
        <w:tc>
          <w:tcPr>
            <w:tcW w:w="6944" w:type="dxa"/>
          </w:tcPr>
          <w:p w:rsidR="00670B24" w:rsidRPr="00497220" w:rsidRDefault="00670B24" w:rsidP="009B3B00">
            <w:r w:rsidRPr="00497220">
              <w:t xml:space="preserve">Die Aufgaben-Datei </w:t>
            </w:r>
            <w:r w:rsidR="009B3B00">
              <w:t xml:space="preserve">umfasst einen </w:t>
            </w:r>
            <w:r w:rsidR="00356555" w:rsidRPr="00497220">
              <w:t xml:space="preserve">Mustertext, aber </w:t>
            </w:r>
            <w:r w:rsidRPr="00497220">
              <w:t xml:space="preserve">keine Kopf- und Fusszeilen. Auf Seite 3 soll </w:t>
            </w:r>
            <w:r w:rsidR="00356555" w:rsidRPr="00497220">
              <w:t xml:space="preserve">zudem </w:t>
            </w:r>
            <w:r w:rsidRPr="00497220">
              <w:t xml:space="preserve">eine Tabelle seitenfüllend </w:t>
            </w:r>
            <w:proofErr w:type="spellStart"/>
            <w:r w:rsidRPr="00497220">
              <w:t>querformatig</w:t>
            </w:r>
            <w:proofErr w:type="spellEnd"/>
            <w:r w:rsidRPr="00497220">
              <w:t xml:space="preserve"> angezeigt werden. </w:t>
            </w:r>
            <w:r w:rsidRPr="00497220">
              <w:rPr>
                <w:b/>
              </w:rPr>
              <w:t>Ergänzen Sie die Aufgaben-Datei entsprechend</w:t>
            </w:r>
            <w:r w:rsidRPr="00497220">
              <w:t>.</w:t>
            </w:r>
          </w:p>
        </w:tc>
      </w:tr>
      <w:tr w:rsidR="00670B24" w:rsidRPr="00497220" w:rsidTr="00670B24">
        <w:tc>
          <w:tcPr>
            <w:tcW w:w="2342" w:type="dxa"/>
          </w:tcPr>
          <w:p w:rsidR="00670B24" w:rsidRPr="00497220" w:rsidRDefault="00670B24" w:rsidP="006C620A">
            <w:pPr>
              <w:rPr>
                <w:b/>
                <w:szCs w:val="22"/>
              </w:rPr>
            </w:pPr>
            <w:r w:rsidRPr="00497220">
              <w:rPr>
                <w:b/>
                <w:szCs w:val="22"/>
              </w:rPr>
              <w:t>Aufgaben im Detail</w:t>
            </w:r>
          </w:p>
        </w:tc>
        <w:tc>
          <w:tcPr>
            <w:tcW w:w="6944" w:type="dxa"/>
          </w:tcPr>
          <w:p w:rsidR="00670B24" w:rsidRPr="00497220" w:rsidRDefault="00670B24" w:rsidP="00C466EA">
            <w:pPr>
              <w:pStyle w:val="Aufzhlungszeichen"/>
              <w:ind w:left="357" w:hanging="357"/>
            </w:pPr>
            <w:r w:rsidRPr="00497220">
              <w:t xml:space="preserve">Fügen Sie diesem Dokument eine </w:t>
            </w:r>
            <w:r w:rsidRPr="00497220">
              <w:rPr>
                <w:b/>
              </w:rPr>
              <w:t>Kopfzeile</w:t>
            </w:r>
            <w:r w:rsidRPr="00497220">
              <w:t xml:space="preserve"> hinzu.</w:t>
            </w:r>
          </w:p>
          <w:p w:rsidR="00670B24" w:rsidRPr="00497220" w:rsidRDefault="00670B24" w:rsidP="00C466EA">
            <w:pPr>
              <w:pStyle w:val="Aufzhlungszeichen"/>
              <w:numPr>
                <w:ilvl w:val="0"/>
                <w:numId w:val="0"/>
              </w:numPr>
              <w:spacing w:before="40"/>
            </w:pPr>
            <w:r w:rsidRPr="00497220">
              <w:tab/>
              <w:t xml:space="preserve">Erste Seite </w:t>
            </w:r>
            <w:r w:rsidRPr="00497220">
              <w:rPr>
                <w:b/>
              </w:rPr>
              <w:t>ohne</w:t>
            </w:r>
            <w:r w:rsidRPr="00497220">
              <w:t xml:space="preserve"> Kopfzeile</w:t>
            </w:r>
          </w:p>
          <w:p w:rsidR="00670B24" w:rsidRPr="00497220" w:rsidRDefault="00670B24" w:rsidP="00C466EA">
            <w:pPr>
              <w:pStyle w:val="Aufzhlungszeichen"/>
              <w:numPr>
                <w:ilvl w:val="0"/>
                <w:numId w:val="0"/>
              </w:numPr>
              <w:spacing w:before="40"/>
            </w:pPr>
            <w:r w:rsidRPr="00497220">
              <w:tab/>
              <w:t xml:space="preserve">Gerade und ungerade Seiten </w:t>
            </w:r>
            <w:r w:rsidRPr="00497220">
              <w:rPr>
                <w:b/>
              </w:rPr>
              <w:t>gleich</w:t>
            </w:r>
            <w:r w:rsidRPr="00497220">
              <w:t xml:space="preserve"> (einseitiger Druck)</w:t>
            </w:r>
          </w:p>
          <w:p w:rsidR="00670B24" w:rsidRPr="00497220" w:rsidRDefault="00670B24" w:rsidP="00C466EA">
            <w:pPr>
              <w:pStyle w:val="Aufzhlungszeichen"/>
              <w:numPr>
                <w:ilvl w:val="0"/>
                <w:numId w:val="0"/>
              </w:numPr>
              <w:spacing w:before="40"/>
            </w:pPr>
            <w:r w:rsidRPr="00497220">
              <w:tab/>
              <w:t>Seitennummer rechts</w:t>
            </w:r>
          </w:p>
          <w:p w:rsidR="00670B24" w:rsidRPr="00497220" w:rsidRDefault="00670B24" w:rsidP="00C466EA">
            <w:pPr>
              <w:pStyle w:val="Aufzhlungszeichen"/>
              <w:numPr>
                <w:ilvl w:val="0"/>
                <w:numId w:val="0"/>
              </w:numPr>
              <w:spacing w:before="40"/>
            </w:pPr>
            <w:r w:rsidRPr="00497220">
              <w:tab/>
              <w:t xml:space="preserve">Aktuelle Überschrift links </w:t>
            </w:r>
          </w:p>
          <w:p w:rsidR="00670B24" w:rsidRPr="00497220" w:rsidRDefault="00670B24" w:rsidP="00C466EA">
            <w:pPr>
              <w:pStyle w:val="Aufzhlungszeichen"/>
              <w:ind w:left="357" w:hanging="357"/>
            </w:pPr>
            <w:r w:rsidRPr="00497220">
              <w:t xml:space="preserve">Ändern Sie in dieses Dokument so, dass die </w:t>
            </w:r>
            <w:r w:rsidRPr="00497220">
              <w:rPr>
                <w:b/>
              </w:rPr>
              <w:t xml:space="preserve">3. Seite </w:t>
            </w:r>
            <w:proofErr w:type="spellStart"/>
            <w:r w:rsidRPr="00497220">
              <w:rPr>
                <w:b/>
              </w:rPr>
              <w:t>quer</w:t>
            </w:r>
            <w:r w:rsidR="00065B57" w:rsidRPr="00497220">
              <w:rPr>
                <w:b/>
              </w:rPr>
              <w:softHyphen/>
            </w:r>
            <w:r w:rsidRPr="00497220">
              <w:rPr>
                <w:b/>
              </w:rPr>
              <w:t>formatig</w:t>
            </w:r>
            <w:proofErr w:type="spellEnd"/>
            <w:r w:rsidRPr="00497220">
              <w:t xml:space="preserve"> steht; Seiten 4+5 sollen wieder </w:t>
            </w:r>
            <w:proofErr w:type="spellStart"/>
            <w:r w:rsidRPr="00497220">
              <w:t>hochformatig</w:t>
            </w:r>
            <w:proofErr w:type="spellEnd"/>
            <w:r w:rsidRPr="00497220">
              <w:t xml:space="preserve"> stehen</w:t>
            </w:r>
            <w:r w:rsidR="007F47FF">
              <w:t>.</w:t>
            </w:r>
          </w:p>
          <w:p w:rsidR="00670B24" w:rsidRPr="00497220" w:rsidRDefault="00670B24" w:rsidP="00C466EA">
            <w:pPr>
              <w:pStyle w:val="Aufzhlungszeichen"/>
              <w:ind w:left="357" w:hanging="357"/>
            </w:pPr>
            <w:r w:rsidRPr="00497220">
              <w:t xml:space="preserve">Passen Sie die Kopf- und Fusszeilen auf den Seiten 2 bis 5 an das jeweilige Seitenformat an, sodass die Seitennummer auch auf der </w:t>
            </w:r>
            <w:proofErr w:type="spellStart"/>
            <w:r w:rsidRPr="00497220">
              <w:t>querformatigen</w:t>
            </w:r>
            <w:proofErr w:type="spellEnd"/>
            <w:r w:rsidRPr="00497220">
              <w:t xml:space="preserve"> Seite am rechten Seitenrand erscheint</w:t>
            </w:r>
            <w:r w:rsidR="007F47FF">
              <w:t>.</w:t>
            </w:r>
          </w:p>
          <w:p w:rsidR="00670B24" w:rsidRPr="00497220" w:rsidRDefault="00670B24" w:rsidP="00C466EA">
            <w:pPr>
              <w:pStyle w:val="Aufzhlungszeichen"/>
              <w:ind w:left="357" w:hanging="357"/>
            </w:pPr>
            <w:r w:rsidRPr="00497220">
              <w:t>Die Seitennummerierung soll auf Seite 4 neu mit römischen Zif</w:t>
            </w:r>
            <w:r w:rsidR="00065B57" w:rsidRPr="00497220">
              <w:softHyphen/>
            </w:r>
            <w:r w:rsidRPr="00497220">
              <w:t xml:space="preserve">fern beginnen. Verwenden Sie dazu </w:t>
            </w:r>
            <w:r w:rsidR="00AD68A0" w:rsidRPr="00497220">
              <w:t>gegebenenfalls</w:t>
            </w:r>
            <w:r w:rsidRPr="00497220">
              <w:t xml:space="preserve"> die Word-Hilfe (</w:t>
            </w:r>
            <w:proofErr w:type="spellStart"/>
            <w:r w:rsidRPr="00497220">
              <w:t>Haupt</w:t>
            </w:r>
            <w:r w:rsidR="0025507B">
              <w:t>Menü</w:t>
            </w:r>
            <w:proofErr w:type="spellEnd"/>
            <w:r w:rsidRPr="00497220">
              <w:t xml:space="preserve"> </w:t>
            </w:r>
            <w:proofErr w:type="gramStart"/>
            <w:r w:rsidRPr="00497220">
              <w:t>– ?</w:t>
            </w:r>
            <w:proofErr w:type="gramEnd"/>
            <w:r w:rsidRPr="00497220">
              <w:t xml:space="preserve"> – Microsoft Office Word Hilfe oder einfach F1) und suchen Sie "Seitennummerierung neu beginnen"</w:t>
            </w:r>
            <w:r w:rsidR="007F47FF">
              <w:t>.</w:t>
            </w:r>
          </w:p>
        </w:tc>
      </w:tr>
      <w:tr w:rsidR="00256CEE" w:rsidRPr="00497220" w:rsidTr="00670B24">
        <w:tc>
          <w:tcPr>
            <w:tcW w:w="2342" w:type="dxa"/>
          </w:tcPr>
          <w:p w:rsidR="00256CEE" w:rsidRPr="00497220" w:rsidRDefault="00256CEE" w:rsidP="006C620A">
            <w:pPr>
              <w:rPr>
                <w:b/>
                <w:szCs w:val="22"/>
              </w:rPr>
            </w:pPr>
            <w:r w:rsidRPr="00497220">
              <w:rPr>
                <w:b/>
                <w:szCs w:val="22"/>
              </w:rPr>
              <w:t>Lösungsdatei</w:t>
            </w:r>
          </w:p>
        </w:tc>
        <w:tc>
          <w:tcPr>
            <w:tcW w:w="6944" w:type="dxa"/>
          </w:tcPr>
          <w:p w:rsidR="00256CEE" w:rsidRPr="00497220" w:rsidRDefault="00F6051A" w:rsidP="00670B24">
            <w:pPr>
              <w:pStyle w:val="Aufzhlungszeichen"/>
            </w:pPr>
            <w:r w:rsidRPr="00497220">
              <w:t>w1_s</w:t>
            </w:r>
            <w:r w:rsidR="00EC2FBF" w:rsidRPr="00497220">
              <w:t>0</w:t>
            </w:r>
            <w:r w:rsidR="0080550F" w:rsidRPr="00497220">
              <w:fldChar w:fldCharType="begin"/>
            </w:r>
            <w:r w:rsidR="0080550F" w:rsidRPr="00497220">
              <w:instrText xml:space="preserve"> REF _Ref206487333 \r \h </w:instrText>
            </w:r>
            <w:r w:rsidR="0080550F" w:rsidRPr="00497220">
              <w:fldChar w:fldCharType="separate"/>
            </w:r>
            <w:r w:rsidR="00FD17D0">
              <w:t>8.4</w:t>
            </w:r>
            <w:r w:rsidR="0080550F" w:rsidRPr="00497220">
              <w:fldChar w:fldCharType="end"/>
            </w:r>
            <w:r w:rsidR="00256CEE" w:rsidRPr="00497220">
              <w:t>_L_KopfzeilenFusszeilenAbschnitte.doc</w:t>
            </w:r>
            <w:r w:rsidRPr="00497220">
              <w:t>x</w:t>
            </w:r>
          </w:p>
        </w:tc>
      </w:tr>
    </w:tbl>
    <w:p w:rsidR="00670B24" w:rsidRPr="00670B24" w:rsidRDefault="00670B24" w:rsidP="00670B24"/>
    <w:p w:rsidR="00A35A8A" w:rsidRDefault="00A35A8A" w:rsidP="007667D5">
      <w:pPr>
        <w:pStyle w:val="berschrift1"/>
      </w:pPr>
      <w:bookmarkStart w:id="122" w:name="_Toc298487780"/>
      <w:bookmarkStart w:id="123" w:name="_Toc298487835"/>
      <w:r w:rsidRPr="00A52C6A">
        <w:lastRenderedPageBreak/>
        <w:t>Titelblatt</w:t>
      </w:r>
      <w:bookmarkEnd w:id="121"/>
      <w:bookmarkEnd w:id="122"/>
      <w:bookmarkEnd w:id="123"/>
    </w:p>
    <w:p w:rsidR="004C0A81" w:rsidRPr="004C0A81" w:rsidRDefault="004C0A81" w:rsidP="004C0A81">
      <w:r>
        <w:t>Für die grösseren schriftlichen Arbeiten (wie Semester- und Bachelorarbeiten), die Sie im Rahmen Ihres Studiums schreiben werden, gibt es klare Vorgaben bezüglich Titel-Layout. In diesem Kapitel werden Sie ein entsprechendes Titelblatt gestalten.</w:t>
      </w:r>
    </w:p>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B54564" w:rsidRPr="00497220" w:rsidRDefault="00B54564" w:rsidP="00B70010">
            <w:pPr>
              <w:numPr>
                <w:ilvl w:val="0"/>
                <w:numId w:val="42"/>
              </w:numPr>
            </w:pPr>
            <w:r w:rsidRPr="00497220">
              <w:t xml:space="preserve">Ich kenne Tabellen als Layout-Hilfen für Titelblätter </w:t>
            </w:r>
            <w:proofErr w:type="spellStart"/>
            <w:r w:rsidRPr="00497220">
              <w:t>u.ä.</w:t>
            </w:r>
            <w:proofErr w:type="spellEnd"/>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t>Schlüsselbegriffe</w:t>
            </w:r>
          </w:p>
        </w:tc>
        <w:tc>
          <w:tcPr>
            <w:tcW w:w="7062" w:type="dxa"/>
          </w:tcPr>
          <w:p w:rsidR="00076F93" w:rsidRPr="00497220" w:rsidRDefault="00B54564" w:rsidP="00B65C2F">
            <w:r w:rsidRPr="00497220">
              <w:t>Tabelle, Layout, Zeilenhöhe, Rahmenlinie, Gitternetzlinie</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7062" w:type="dxa"/>
            <w:tcBorders>
              <w:bottom w:val="double" w:sz="4" w:space="0" w:color="auto"/>
            </w:tcBorders>
          </w:tcPr>
          <w:p w:rsidR="00076F93" w:rsidRPr="00497220" w:rsidRDefault="00EF3D5D" w:rsidP="009B3B00">
            <w:pPr>
              <w:pStyle w:val="AiK"/>
            </w:pPr>
            <w:r>
              <w:t xml:space="preserve">Gestalten Sie das </w:t>
            </w:r>
            <w:r w:rsidR="00B54564" w:rsidRPr="00497220">
              <w:t>Titelblatt gemäss Vorlage mit Hilfe einer Word-Tabelle</w:t>
            </w:r>
            <w:r w:rsidR="007F47FF">
              <w:t>.</w:t>
            </w:r>
          </w:p>
        </w:tc>
      </w:tr>
    </w:tbl>
    <w:p w:rsidR="00E514B2" w:rsidRDefault="00E514B2" w:rsidP="00626E86">
      <w:pPr>
        <w:pStyle w:val="AbstandNachStandard"/>
      </w:pPr>
    </w:p>
    <w:p w:rsidR="00A35A8A" w:rsidRPr="00A52C6A" w:rsidRDefault="00A35A8A" w:rsidP="00626E86">
      <w:pPr>
        <w:pStyle w:val="AbstandNachStandard"/>
      </w:pPr>
      <w:r w:rsidRPr="00A52C6A">
        <w:t xml:space="preserve">Im Folgenden soll ein Raster für ein </w:t>
      </w:r>
      <w:r w:rsidR="00CA1E7F">
        <w:t>ZHAW</w:t>
      </w:r>
      <w:r w:rsidRPr="00A52C6A">
        <w:t>-konformes Titelblatt erstellt werden. Das ge</w:t>
      </w:r>
      <w:r w:rsidR="00065B57">
        <w:softHyphen/>
      </w:r>
      <w:r w:rsidRPr="00A52C6A">
        <w:t>eignete Instrument dafür ist die Tabelle.</w:t>
      </w:r>
      <w:r>
        <w:t xml:space="preserve"> Denn in einer Tabelle können Sie alle Masse </w:t>
      </w:r>
      <w:proofErr w:type="spellStart"/>
      <w:r w:rsidR="00AD68A0">
        <w:t>mi</w:t>
      </w:r>
      <w:r w:rsidR="004418C6">
        <w:t>l</w:t>
      </w:r>
      <w:r w:rsidR="00AD68A0">
        <w:t>li</w:t>
      </w:r>
      <w:r w:rsidR="00065B57">
        <w:softHyphen/>
      </w:r>
      <w:r w:rsidR="00AD68A0">
        <w:t>metergenau</w:t>
      </w:r>
      <w:proofErr w:type="spellEnd"/>
      <w:r>
        <w:t xml:space="preserve"> anpassen und sind nicht an Zeilenhöhen und Buchstabenbreiten gebunden.</w:t>
      </w:r>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A35A8A" w:rsidRPr="00497220" w:rsidTr="00940602">
        <w:trPr>
          <w:cantSplit/>
        </w:trPr>
        <w:tc>
          <w:tcPr>
            <w:tcW w:w="9533" w:type="dxa"/>
          </w:tcPr>
          <w:p w:rsidR="00A35A8A" w:rsidRPr="00497220" w:rsidRDefault="00122DE4" w:rsidP="00B70010">
            <w:pPr>
              <w:pStyle w:val="NummerierteListe"/>
              <w:numPr>
                <w:ilvl w:val="0"/>
                <w:numId w:val="25"/>
              </w:numPr>
            </w:pPr>
            <w:r>
              <w:rPr>
                <w:noProof/>
                <w:lang w:eastAsia="de-CH"/>
              </w:rPr>
              <w:drawing>
                <wp:anchor distT="114935" distB="114935" distL="114300" distR="0" simplePos="0" relativeHeight="251602432" behindDoc="0" locked="0" layoutInCell="1" allowOverlap="1" wp14:anchorId="1E37FE49" wp14:editId="6522FC20">
                  <wp:simplePos x="0" y="0"/>
                  <wp:positionH relativeFrom="column">
                    <wp:align>right</wp:align>
                  </wp:positionH>
                  <wp:positionV relativeFrom="line">
                    <wp:align>top</wp:align>
                  </wp:positionV>
                  <wp:extent cx="2743200" cy="2806065"/>
                  <wp:effectExtent l="0" t="0" r="0" b="0"/>
                  <wp:wrapSquare wrapText="bothSides"/>
                  <wp:docPr id="655" name="Bild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48" cstate="email">
                            <a:extLst>
                              <a:ext uri="{28A0092B-C50C-407E-A947-70E740481C1C}">
                                <a14:useLocalDpi xmlns:a14="http://schemas.microsoft.com/office/drawing/2010/main" val="0"/>
                              </a:ext>
                            </a:extLst>
                          </a:blip>
                          <a:srcRect/>
                          <a:stretch>
                            <a:fillRect/>
                          </a:stretch>
                        </pic:blipFill>
                        <pic:spPr bwMode="auto">
                          <a:xfrm>
                            <a:off x="0" y="0"/>
                            <a:ext cx="2743200" cy="280606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Positionieren</w:t>
            </w:r>
            <w:r w:rsidR="00A35A8A" w:rsidRPr="00497220">
              <w:rPr>
                <w:lang w:eastAsia="de-CH"/>
              </w:rPr>
              <w:t xml:space="preserve"> Sie den Cursor mit [</w:t>
            </w:r>
            <w:proofErr w:type="spellStart"/>
            <w:r w:rsidR="00A35A8A" w:rsidRPr="00497220">
              <w:rPr>
                <w:lang w:eastAsia="de-CH"/>
              </w:rPr>
              <w:t>Ctrl</w:t>
            </w:r>
            <w:proofErr w:type="spellEnd"/>
            <w:r w:rsidR="00A35A8A" w:rsidRPr="00497220">
              <w:rPr>
                <w:lang w:eastAsia="de-CH"/>
              </w:rPr>
              <w:t xml:space="preserve">]+[Home] ganz am Anfang des Dokuments. </w:t>
            </w:r>
          </w:p>
          <w:p w:rsidR="00A35A8A" w:rsidRPr="00497220" w:rsidRDefault="00A35A8A" w:rsidP="00940602">
            <w:pPr>
              <w:pStyle w:val="Eingerckt"/>
              <w:rPr>
                <w:noProof/>
              </w:rPr>
            </w:pPr>
            <w:r w:rsidRPr="00497220">
              <w:rPr>
                <w:noProof/>
                <w:lang w:eastAsia="de-CH"/>
              </w:rPr>
              <w:t xml:space="preserve">Öffnen Sie mit </w:t>
            </w:r>
            <w:r w:rsidR="0025507B">
              <w:rPr>
                <w:b/>
                <w:noProof/>
                <w:lang w:eastAsia="de-CH"/>
              </w:rPr>
              <w:t>Menü</w:t>
            </w:r>
            <w:r w:rsidR="00AC1055" w:rsidRPr="00AC1055">
              <w:rPr>
                <w:b/>
                <w:noProof/>
                <w:lang w:eastAsia="de-CH"/>
              </w:rPr>
              <w:t>band –</w:t>
            </w:r>
            <w:r w:rsidRPr="00497220">
              <w:rPr>
                <w:b/>
                <w:noProof/>
                <w:lang w:eastAsia="de-CH"/>
              </w:rPr>
              <w:t xml:space="preserve"> Einfügen – Tabelle</w:t>
            </w:r>
            <w:r w:rsidRPr="00497220">
              <w:rPr>
                <w:noProof/>
                <w:lang w:eastAsia="de-CH"/>
              </w:rPr>
              <w:t xml:space="preserve"> </w:t>
            </w:r>
            <w:r w:rsidRPr="00497220">
              <w:rPr>
                <w:b/>
                <w:noProof/>
                <w:lang w:eastAsia="de-CH"/>
              </w:rPr>
              <w:t>– Tabelle einfügen</w:t>
            </w:r>
            <w:r w:rsidRPr="00497220">
              <w:rPr>
                <w:noProof/>
                <w:lang w:eastAsia="de-CH"/>
              </w:rPr>
              <w:t xml:space="preserve"> das Fenster </w:t>
            </w:r>
            <w:r w:rsidRPr="00497220">
              <w:rPr>
                <w:rStyle w:val="Fenstertitel"/>
              </w:rPr>
              <w:t>Tabelle einfügen</w:t>
            </w:r>
            <w:r w:rsidRPr="00497220">
              <w:rPr>
                <w:noProof/>
                <w:lang w:eastAsia="de-CH"/>
              </w:rPr>
              <w:t>.</w:t>
            </w:r>
          </w:p>
        </w:tc>
      </w:tr>
      <w:tr w:rsidR="00A35A8A" w:rsidRPr="00497220" w:rsidTr="00940602">
        <w:trPr>
          <w:cantSplit/>
        </w:trPr>
        <w:tc>
          <w:tcPr>
            <w:tcW w:w="9533" w:type="dxa"/>
          </w:tcPr>
          <w:p w:rsidR="00A35A8A" w:rsidRPr="00497220" w:rsidRDefault="00122DE4" w:rsidP="00B70010">
            <w:pPr>
              <w:pStyle w:val="NummerierteListe"/>
              <w:numPr>
                <w:ilvl w:val="0"/>
                <w:numId w:val="54"/>
              </w:numPr>
              <w:rPr>
                <w:lang w:eastAsia="de-CH"/>
              </w:rPr>
            </w:pPr>
            <w:r>
              <w:rPr>
                <w:noProof/>
                <w:lang w:eastAsia="de-CH"/>
              </w:rPr>
              <w:lastRenderedPageBreak/>
              <w:drawing>
                <wp:anchor distT="0" distB="114935" distL="114300" distR="0" simplePos="0" relativeHeight="251516416" behindDoc="0" locked="0" layoutInCell="1" allowOverlap="0" wp14:anchorId="0A2F4E04" wp14:editId="53D0A2A1">
                  <wp:simplePos x="0" y="0"/>
                  <wp:positionH relativeFrom="column">
                    <wp:align>right</wp:align>
                  </wp:positionH>
                  <wp:positionV relativeFrom="line">
                    <wp:align>top</wp:align>
                  </wp:positionV>
                  <wp:extent cx="2520950" cy="2827655"/>
                  <wp:effectExtent l="0" t="0" r="0" b="0"/>
                  <wp:wrapSquare wrapText="left"/>
                  <wp:docPr id="444" name="Bild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49" cstate="email">
                            <a:extLst>
                              <a:ext uri="{28A0092B-C50C-407E-A947-70E740481C1C}">
                                <a14:useLocalDpi xmlns:a14="http://schemas.microsoft.com/office/drawing/2010/main" val="0"/>
                              </a:ext>
                            </a:extLst>
                          </a:blip>
                          <a:srcRect/>
                          <a:stretch>
                            <a:fillRect/>
                          </a:stretch>
                        </pic:blipFill>
                        <pic:spPr bwMode="auto">
                          <a:xfrm>
                            <a:off x="0" y="0"/>
                            <a:ext cx="2520950" cy="282765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rPr>
                <w:lang w:eastAsia="de-CH"/>
              </w:rPr>
              <w:t>Wählen Sie darin die nebenstehenden Einstellungen.</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mc:AlternateContent>
                <mc:Choice Requires="wps">
                  <w:drawing>
                    <wp:anchor distT="0" distB="0" distL="114300" distR="114300" simplePos="0" relativeHeight="251518464" behindDoc="0" locked="0" layoutInCell="1" allowOverlap="1" wp14:anchorId="05FBD6A7" wp14:editId="2966882E">
                      <wp:simplePos x="0" y="0"/>
                      <wp:positionH relativeFrom="column">
                        <wp:posOffset>4829175</wp:posOffset>
                      </wp:positionH>
                      <wp:positionV relativeFrom="paragraph">
                        <wp:posOffset>85090</wp:posOffset>
                      </wp:positionV>
                      <wp:extent cx="342900" cy="342900"/>
                      <wp:effectExtent l="19050" t="18415" r="19050" b="19685"/>
                      <wp:wrapNone/>
                      <wp:docPr id="971" name="Oval 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46" o:spid="_x0000_s1026" style="position:absolute;margin-left:380.25pt;margin-top:6.7pt;width:27pt;height:27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" filled="f" strokecolor="red" strokeweight="2pt"/>
                  </w:pict>
                </mc:Fallback>
              </mc:AlternateContent>
            </w:r>
            <w:r>
              <w:rPr>
                <w:noProof/>
                <w:lang w:eastAsia="de-CH"/>
              </w:rPr>
              <w:drawing>
                <wp:anchor distT="0" distB="114935" distL="114300" distR="0" simplePos="0" relativeHeight="251517440" behindDoc="0" locked="0" layoutInCell="1" allowOverlap="0" wp14:anchorId="5D831970" wp14:editId="0973B788">
                  <wp:simplePos x="0" y="0"/>
                  <wp:positionH relativeFrom="column">
                    <wp:align>right</wp:align>
                  </wp:positionH>
                  <wp:positionV relativeFrom="line">
                    <wp:align>top</wp:align>
                  </wp:positionV>
                  <wp:extent cx="1134110" cy="1218565"/>
                  <wp:effectExtent l="19050" t="19050" r="27940" b="19685"/>
                  <wp:wrapSquare wrapText="left"/>
                  <wp:docPr id="445" name="Bild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250" cstate="email">
                            <a:extLst>
                              <a:ext uri="{28A0092B-C50C-407E-A947-70E740481C1C}">
                                <a14:useLocalDpi xmlns:a14="http://schemas.microsoft.com/office/drawing/2010/main" val="0"/>
                              </a:ext>
                            </a:extLst>
                          </a:blip>
                          <a:srcRect/>
                          <a:stretch>
                            <a:fillRect/>
                          </a:stretch>
                        </pic:blipFill>
                        <pic:spPr bwMode="auto">
                          <a:xfrm>
                            <a:off x="0" y="0"/>
                            <a:ext cx="1134110" cy="121856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A35A8A" w:rsidRPr="00497220">
              <w:t xml:space="preserve">Markieren Sie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Tabellentools - Layout – Auswählen – Tabelle auswählen</w:t>
            </w:r>
            <w:r w:rsidR="00A35A8A" w:rsidRPr="00497220">
              <w:t xml:space="preserve"> oder (viel einfacher) mit einem Klick auf das Tabellen-Kreuz die ganze Tabelle.</w:t>
            </w:r>
          </w:p>
        </w:tc>
      </w:tr>
      <w:tr w:rsidR="00A35A8A" w:rsidRPr="00497220" w:rsidTr="00940602">
        <w:trPr>
          <w:cantSplit/>
        </w:trPr>
        <w:tc>
          <w:tcPr>
            <w:tcW w:w="9533" w:type="dxa"/>
          </w:tcPr>
          <w:p w:rsidR="00A35A8A" w:rsidRPr="00497220" w:rsidRDefault="00122DE4" w:rsidP="00940602">
            <w:pPr>
              <w:pStyle w:val="NummerierteListe"/>
              <w:rPr>
                <w:lang w:eastAsia="de-CH"/>
              </w:rPr>
            </w:pPr>
            <w:r>
              <w:rPr>
                <w:noProof/>
                <w:lang w:eastAsia="de-CH"/>
              </w:rPr>
              <w:drawing>
                <wp:anchor distT="114935" distB="114935" distL="114300" distR="0" simplePos="0" relativeHeight="251603456" behindDoc="0" locked="0" layoutInCell="1" allowOverlap="1" wp14:anchorId="375487B7" wp14:editId="40E750DF">
                  <wp:simplePos x="0" y="0"/>
                  <wp:positionH relativeFrom="column">
                    <wp:align>right</wp:align>
                  </wp:positionH>
                  <wp:positionV relativeFrom="line">
                    <wp:align>top</wp:align>
                  </wp:positionV>
                  <wp:extent cx="2743200" cy="1790700"/>
                  <wp:effectExtent l="0" t="0" r="0" b="0"/>
                  <wp:wrapSquare wrapText="bothSides"/>
                  <wp:docPr id="656" name="Bild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51" cstate="email">
                            <a:extLst>
                              <a:ext uri="{28A0092B-C50C-407E-A947-70E740481C1C}">
                                <a14:useLocalDpi xmlns:a14="http://schemas.microsoft.com/office/drawing/2010/main" val="0"/>
                              </a:ext>
                            </a:extLst>
                          </a:blip>
                          <a:srcRect/>
                          <a:stretch>
                            <a:fillRect/>
                          </a:stretch>
                        </pic:blipFill>
                        <pic:spPr bwMode="auto">
                          <a:xfrm>
                            <a:off x="0" y="0"/>
                            <a:ext cx="2743200"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rPr>
                <w:lang w:eastAsia="de-CH"/>
              </w:rPr>
              <w:t xml:space="preserve">Entfernen Sie mit </w:t>
            </w:r>
            <w:proofErr w:type="spellStart"/>
            <w:r w:rsidR="0025507B">
              <w:rPr>
                <w:b/>
                <w:lang w:eastAsia="de-CH"/>
              </w:rPr>
              <w:t>Menü</w:t>
            </w:r>
            <w:r w:rsidR="00AC1055" w:rsidRPr="00AC1055">
              <w:rPr>
                <w:b/>
                <w:lang w:eastAsia="de-CH"/>
              </w:rPr>
              <w:t>band</w:t>
            </w:r>
            <w:proofErr w:type="spellEnd"/>
            <w:r w:rsidR="00AC1055" w:rsidRPr="00AC1055">
              <w:rPr>
                <w:b/>
                <w:lang w:eastAsia="de-CH"/>
              </w:rPr>
              <w:t xml:space="preserve"> –</w:t>
            </w:r>
            <w:r w:rsidR="00A35A8A" w:rsidRPr="00497220">
              <w:rPr>
                <w:b/>
                <w:lang w:eastAsia="de-CH"/>
              </w:rPr>
              <w:t xml:space="preserve"> Tabellentools – Entwurf – Rahmen </w:t>
            </w:r>
            <w:r w:rsidR="00A35A8A" w:rsidRPr="00497220">
              <w:rPr>
                <w:lang w:eastAsia="de-CH"/>
              </w:rPr>
              <w:t>alle Tabellen-Rahmen. Die Tabelle soll uns ja nur als zeichnerisches Gerüst für die Platzierung der Textelemente dienen, aber nicht das Titelblatt mit Linien verunstalten.</w:t>
            </w:r>
          </w:p>
        </w:tc>
      </w:tr>
      <w:tr w:rsidR="00A35A8A" w:rsidRPr="00497220" w:rsidTr="00940602">
        <w:trPr>
          <w:cantSplit/>
        </w:trPr>
        <w:tc>
          <w:tcPr>
            <w:tcW w:w="9533" w:type="dxa"/>
          </w:tcPr>
          <w:p w:rsidR="00A35A8A" w:rsidRPr="00497220" w:rsidRDefault="00221CFA" w:rsidP="00940602">
            <w:pPr>
              <w:pStyle w:val="NummerierteListe"/>
              <w:rPr>
                <w:lang w:eastAsia="de-CH"/>
              </w:rPr>
            </w:pPr>
            <w:r>
              <w:rPr>
                <w:noProof/>
                <w:lang w:eastAsia="de-CH"/>
              </w:rPr>
              <w:drawing>
                <wp:anchor distT="0" distB="0" distL="114300" distR="114300" simplePos="0" relativeHeight="251988480" behindDoc="0" locked="0" layoutInCell="1" allowOverlap="1" wp14:anchorId="0516493E" wp14:editId="430474EA">
                  <wp:simplePos x="0" y="0"/>
                  <wp:positionH relativeFrom="column">
                    <wp:posOffset>4371975</wp:posOffset>
                  </wp:positionH>
                  <wp:positionV relativeFrom="paragraph">
                    <wp:posOffset>0</wp:posOffset>
                  </wp:positionV>
                  <wp:extent cx="1600200" cy="1152525"/>
                  <wp:effectExtent l="0" t="0" r="0" b="9525"/>
                  <wp:wrapSquare wrapText="bothSides"/>
                  <wp:docPr id="89" name="Grafi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extLst>
                              <a:ext uri="{28A0092B-C50C-407E-A947-70E740481C1C}">
                                <a14:useLocalDpi xmlns:a14="http://schemas.microsoft.com/office/drawing/2010/main" val="0"/>
                              </a:ext>
                            </a:extLst>
                          </a:blip>
                          <a:stretch>
                            <a:fillRect/>
                          </a:stretch>
                        </pic:blipFill>
                        <pic:spPr>
                          <a:xfrm>
                            <a:off x="0" y="0"/>
                            <a:ext cx="1600200" cy="1152525"/>
                          </a:xfrm>
                          <a:prstGeom prst="rect">
                            <a:avLst/>
                          </a:prstGeom>
                        </pic:spPr>
                      </pic:pic>
                    </a:graphicData>
                  </a:graphic>
                  <wp14:sizeRelH relativeFrom="page">
                    <wp14:pctWidth>0</wp14:pctWidth>
                  </wp14:sizeRelH>
                  <wp14:sizeRelV relativeFrom="page">
                    <wp14:pctHeight>0</wp14:pctHeight>
                  </wp14:sizeRelV>
                </wp:anchor>
              </w:drawing>
            </w:r>
            <w:r w:rsidR="00A35A8A" w:rsidRPr="00497220">
              <w:rPr>
                <w:lang w:eastAsia="de-CH"/>
              </w:rPr>
              <w:t xml:space="preserve">Ist die Tabelle jetzt scheinbar ganz verschwunden? Dann klicken Sie auf </w:t>
            </w:r>
            <w:proofErr w:type="spellStart"/>
            <w:r w:rsidR="0025507B">
              <w:rPr>
                <w:b/>
                <w:lang w:eastAsia="de-CH"/>
              </w:rPr>
              <w:t>Menü</w:t>
            </w:r>
            <w:r w:rsidR="00AC1055" w:rsidRPr="00AC1055">
              <w:rPr>
                <w:b/>
                <w:lang w:eastAsia="de-CH"/>
              </w:rPr>
              <w:t>band</w:t>
            </w:r>
            <w:proofErr w:type="spellEnd"/>
            <w:r w:rsidR="00AC1055" w:rsidRPr="00AC1055">
              <w:rPr>
                <w:b/>
                <w:lang w:eastAsia="de-CH"/>
              </w:rPr>
              <w:t xml:space="preserve"> –</w:t>
            </w:r>
            <w:r w:rsidR="00A35A8A" w:rsidRPr="00497220">
              <w:rPr>
                <w:b/>
                <w:lang w:eastAsia="de-CH"/>
              </w:rPr>
              <w:t xml:space="preserve"> Tabellentools – Layout – </w:t>
            </w:r>
            <w:r>
              <w:rPr>
                <w:b/>
                <w:lang w:eastAsia="de-CH"/>
              </w:rPr>
              <w:t>Raster</w:t>
            </w:r>
            <w:r w:rsidR="00A35A8A" w:rsidRPr="00497220">
              <w:rPr>
                <w:b/>
                <w:lang w:eastAsia="de-CH"/>
              </w:rPr>
              <w:t>linien anzeigen.</w:t>
            </w:r>
          </w:p>
          <w:p w:rsidR="00A35A8A" w:rsidRPr="00497220" w:rsidRDefault="00A35A8A" w:rsidP="00940602">
            <w:pPr>
              <w:pStyle w:val="Eingerckt"/>
              <w:rPr>
                <w:noProof/>
                <w:lang w:eastAsia="de-CH"/>
              </w:rPr>
            </w:pPr>
            <w:r w:rsidRPr="00497220">
              <w:rPr>
                <w:noProof/>
                <w:lang w:eastAsia="de-CH"/>
              </w:rPr>
              <w:t>Damit werden am Bildschirm blau gestrichelte Hilfslinien angezeigt, die aber auf dem Papier nicht gedruckt werden.</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mc:AlternateContent>
                <mc:Choice Requires="wps">
                  <w:drawing>
                    <wp:anchor distT="0" distB="0" distL="114300" distR="114300" simplePos="0" relativeHeight="251520512" behindDoc="0" locked="0" layoutInCell="1" allowOverlap="1" wp14:anchorId="1D0600FD" wp14:editId="0A60A46F">
                      <wp:simplePos x="0" y="0"/>
                      <wp:positionH relativeFrom="column">
                        <wp:posOffset>4705350</wp:posOffset>
                      </wp:positionH>
                      <wp:positionV relativeFrom="paragraph">
                        <wp:posOffset>46355</wp:posOffset>
                      </wp:positionV>
                      <wp:extent cx="342900" cy="342900"/>
                      <wp:effectExtent l="19050" t="17780" r="19050" b="20320"/>
                      <wp:wrapNone/>
                      <wp:docPr id="970" name="Oval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48" o:spid="_x0000_s1026" style="position:absolute;margin-left:370.5pt;margin-top:3.65pt;width:27pt;height:27pt;z-index:2515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" filled="f" strokecolor="red" strokeweight="2pt"/>
                  </w:pict>
                </mc:Fallback>
              </mc:AlternateContent>
            </w:r>
            <w:r>
              <w:rPr>
                <w:noProof/>
                <w:lang w:eastAsia="de-CH"/>
              </w:rPr>
              <w:drawing>
                <wp:anchor distT="0" distB="114935" distL="114300" distR="0" simplePos="0" relativeHeight="251519488" behindDoc="0" locked="0" layoutInCell="1" allowOverlap="0" wp14:anchorId="3890E47B" wp14:editId="299A1854">
                  <wp:simplePos x="0" y="0"/>
                  <wp:positionH relativeFrom="column">
                    <wp:align>right</wp:align>
                  </wp:positionH>
                  <wp:positionV relativeFrom="line">
                    <wp:align>top</wp:align>
                  </wp:positionV>
                  <wp:extent cx="2212975" cy="1409065"/>
                  <wp:effectExtent l="19050" t="19050" r="15875" b="19685"/>
                  <wp:wrapSquare wrapText="left"/>
                  <wp:docPr id="447" name="Bild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253" cstate="email">
                            <a:extLst>
                              <a:ext uri="{28A0092B-C50C-407E-A947-70E740481C1C}">
                                <a14:useLocalDpi xmlns:a14="http://schemas.microsoft.com/office/drawing/2010/main" val="0"/>
                              </a:ext>
                            </a:extLst>
                          </a:blip>
                          <a:srcRect/>
                          <a:stretch>
                            <a:fillRect/>
                          </a:stretch>
                        </pic:blipFill>
                        <pic:spPr bwMode="auto">
                          <a:xfrm>
                            <a:off x="0" y="0"/>
                            <a:ext cx="2212975" cy="140906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A35A8A" w:rsidRPr="00497220">
              <w:t>Markieren Sie mit einem Klick über die Tabelle die erste (und einzige) Spalte der Tabelle.</w:t>
            </w:r>
          </w:p>
          <w:p w:rsidR="00A35A8A" w:rsidRPr="00497220" w:rsidRDefault="00A35A8A" w:rsidP="00940602">
            <w:pPr>
              <w:pStyle w:val="Eingerckt"/>
              <w:rPr>
                <w:i/>
                <w:noProof/>
              </w:rPr>
            </w:pPr>
            <w:r w:rsidRPr="00497220">
              <w:rPr>
                <w:b/>
                <w:i/>
                <w:noProof/>
              </w:rPr>
              <w:t>Hinweis</w:t>
            </w:r>
            <w:r w:rsidRPr="00497220">
              <w:rPr>
                <w:i/>
                <w:noProof/>
              </w:rPr>
              <w:t>: Nun sieht es fast wieder so aus, als sei die ganze Tabelle markiert. Dem ist aber nicht so. Der folgende Schritt deckt den Unterschied auf…</w:t>
            </w:r>
          </w:p>
        </w:tc>
      </w:tr>
      <w:tr w:rsidR="00A35A8A" w:rsidRPr="00497220" w:rsidTr="00940602">
        <w:trPr>
          <w:cantSplit/>
        </w:trPr>
        <w:tc>
          <w:tcPr>
            <w:tcW w:w="9533" w:type="dxa"/>
          </w:tcPr>
          <w:p w:rsidR="00A35A8A" w:rsidRPr="00497220" w:rsidRDefault="00A35A8A" w:rsidP="00940602">
            <w:pPr>
              <w:pStyle w:val="NummerierteListe"/>
            </w:pPr>
            <w:r w:rsidRPr="00497220">
              <w:lastRenderedPageBreak/>
              <w:t xml:space="preserve">Sorgen Sie mit einem Klick auf das Icon </w:t>
            </w:r>
            <w:r w:rsidR="00122DE4">
              <w:rPr>
                <w:noProof/>
                <w:lang w:eastAsia="de-CH"/>
              </w:rPr>
              <w:drawing>
                <wp:inline distT="0" distB="0" distL="0" distR="0" wp14:anchorId="17A41999" wp14:editId="0D76B636">
                  <wp:extent cx="218440" cy="211455"/>
                  <wp:effectExtent l="0" t="0" r="0" b="0"/>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18440" cy="211455"/>
                          </a:xfrm>
                          <a:prstGeom prst="rect">
                            <a:avLst/>
                          </a:prstGeom>
                          <a:noFill/>
                          <a:ln>
                            <a:noFill/>
                          </a:ln>
                        </pic:spPr>
                      </pic:pic>
                    </a:graphicData>
                  </a:graphic>
                </wp:inline>
              </w:drawing>
            </w:r>
            <w:r w:rsidRPr="00497220">
              <w:t xml:space="preserve"> auf der Format-Symbolleiste dafür, dass der Inhalt jeder Tabellen-Zelle zentriert ausgerichtet wird.</w:t>
            </w:r>
          </w:p>
          <w:p w:rsidR="00A35A8A" w:rsidRPr="00497220" w:rsidRDefault="00A35A8A" w:rsidP="00940602">
            <w:pPr>
              <w:pStyle w:val="Eingerckt"/>
              <w:rPr>
                <w:i/>
                <w:noProof/>
              </w:rPr>
            </w:pPr>
            <w:r w:rsidRPr="00497220">
              <w:rPr>
                <w:b/>
                <w:i/>
                <w:noProof/>
              </w:rPr>
              <w:t>Hinweis</w:t>
            </w:r>
            <w:r w:rsidRPr="00497220">
              <w:rPr>
                <w:i/>
                <w:noProof/>
              </w:rPr>
              <w:t>: Wenn Sie im vorherigen Schritt nicht die Spalte, sondern die ganze Tabelle markiert haben, wird nicht der Spalteninhalt zentriert, sondern die Tabelle als Ganzes. Die Zellinhalte bleiben dann linksbündig ausgerichtet, was Sie an der Position der Einfügemarken in den Zellen erkennen.</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mc:AlternateContent>
                <mc:Choice Requires="wpg">
                  <w:drawing>
                    <wp:anchor distT="114935" distB="114935" distL="114300" distR="0" simplePos="0" relativeHeight="251605504" behindDoc="0" locked="0" layoutInCell="1" allowOverlap="1" wp14:anchorId="1E38EEDD" wp14:editId="09306570">
                      <wp:simplePos x="0" y="0"/>
                      <wp:positionH relativeFrom="column">
                        <wp:align>right</wp:align>
                      </wp:positionH>
                      <wp:positionV relativeFrom="line">
                        <wp:align>top</wp:align>
                      </wp:positionV>
                      <wp:extent cx="4138930" cy="860425"/>
                      <wp:effectExtent l="0" t="12700" r="5080" b="3175"/>
                      <wp:wrapSquare wrapText="bothSides"/>
                      <wp:docPr id="966" name="Group 65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138930" cy="860425"/>
                                <a:chOff x="4772" y="11660"/>
                                <a:chExt cx="6071" cy="1262"/>
                              </a:xfrm>
                            </wpg:grpSpPr>
                            <pic:pic xmlns:pic="http://schemas.openxmlformats.org/drawingml/2006/picture">
                              <pic:nvPicPr>
                                <pic:cNvPr id="967" name="Picture 659"/>
                                <pic:cNvPicPr>
                                  <a:picLocks noChangeAspect="1" noChangeArrowheads="1"/>
                                </pic:cNvPicPr>
                              </pic:nvPicPr>
                              <pic:blipFill>
                                <a:blip r:embed="rId255" cstate="email">
                                  <a:extLst>
                                    <a:ext uri="{28A0092B-C50C-407E-A947-70E740481C1C}">
                                      <a14:useLocalDpi xmlns:a14="http://schemas.microsoft.com/office/drawing/2010/main" val="0"/>
                                    </a:ext>
                                  </a:extLst>
                                </a:blip>
                                <a:srcRect/>
                                <a:stretch>
                                  <a:fillRect/>
                                </a:stretch>
                              </pic:blipFill>
                              <pic:spPr bwMode="auto">
                                <a:xfrm>
                                  <a:off x="4772" y="11660"/>
                                  <a:ext cx="6071" cy="1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8" name="Oval 660"/>
                              <wps:cNvSpPr>
                                <a:spLocks noChangeAspect="1" noChangeArrowheads="1"/>
                              </wps:cNvSpPr>
                              <wps:spPr bwMode="auto">
                                <a:xfrm>
                                  <a:off x="7513" y="11660"/>
                                  <a:ext cx="589" cy="1175"/>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58" o:spid="_x0000_s1026" style="position:absolute;margin-left:274.7pt;margin-top:0;width:325.9pt;height:67.75pt;z-index:251605504;mso-wrap-distance-top:9.05pt;mso-wrap-distance-right:0;mso-wrap-distance-bottom:9.05pt;mso-position-horizontal:right;mso-position-vertical:top;mso-position-vertical-relative:line" coordorigin="4772,11660" coordsize="6071,12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">
                      <o:lock v:ext="edit" aspectratio="t"/>
                      <v:shape id="Picture 659" o:spid="_x0000_s1027" type="#_x0000_t75" style="position:absolute;left:4772;top:11660;width:6071;height:12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pYfbBAAAA3AAAAA8AAABkcnMvZG93bnJldi54bWxEj0GLwjAUhO+C/yE8YW+a6qHaahQRFrwt&#10;qx48PppnW2xeQpJt6783Cwt7HGbmG2Z3GE0nevKhtaxguchAEFdWt1wruF0/5xsQISJr7CyTghcF&#10;OOynkx2W2g78Tf0l1iJBOJSooInRlVKGqiGDYWEdcfIe1huMSfpaao9DgptOrrIslwZbTgsNOjo1&#10;VD0vP0ZBf1/78NBf+RVdfXf5UMiMC6U+ZuNxCyLSGP/Df+2zVlDka/g9k46A3L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apYfbBAAAA3AAAAA8AAAAAAAAAAAAAAAAAnwIA&#10;AGRycy9kb3ducmV2LnhtbFBLBQYAAAAABAAEAPcAAACNAwAAAAA=&#10;">
                        <v:imagedata r:id="rId257" o:title=""/>
                      </v:shape>
                      <v:oval id="Oval 660" o:spid="_x0000_s1028" style="position:absolute;left:7513;top:11660;width:589;height:1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LnsUA&#10;AADcAAAADwAAAGRycy9kb3ducmV2LnhtbERPu27CMBTdkfoP1q3UBRWHCtGSYhAC8eqARChDt9v4&#10;NrEaX6exgfTv8YDEeHTe42lrK3GmxhvHCvq9BARx7rThQsHnYfn8BsIHZI2VY1LwTx6mk4fOGFPt&#10;LryncxYKEUPYp6igDKFOpfR5SRZ9z9XEkftxjcUQYVNI3eAlhttKviTJUFo0HBtKrGleUv6bnayC&#10;0/dH93W3/VtXfvG1OprNcpCZo1JPj+3sHUSgNtzFN/dGKxgN49p4Jh4BO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RYuexQAAANwAAAAPAAAAAAAAAAAAAAAAAJgCAABkcnMv&#10;ZG93bnJldi54bWxQSwUGAAAAAAQABAD1AAAAigMAAAAA&#10;" filled="f" strokecolor="red" strokeweight="2pt">
                        <o:lock v:ext="edit" aspectratio="t"/>
                      </v:oval>
                      <w10:wrap type="square" anchory="line"/>
                    </v:group>
                  </w:pict>
                </mc:Fallback>
              </mc:AlternateContent>
            </w:r>
            <w:r w:rsidR="00A35A8A" w:rsidRPr="00497220">
              <w:t xml:space="preserve">Richtig </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mc:AlternateContent>
                <mc:Choice Requires="wpg">
                  <w:drawing>
                    <wp:anchor distT="114935" distB="114935" distL="114300" distR="0" simplePos="0" relativeHeight="251606528" behindDoc="0" locked="0" layoutInCell="1" allowOverlap="1" wp14:anchorId="20B0224D" wp14:editId="2020A8AF">
                      <wp:simplePos x="0" y="0"/>
                      <wp:positionH relativeFrom="column">
                        <wp:align>right</wp:align>
                      </wp:positionH>
                      <wp:positionV relativeFrom="line">
                        <wp:align>top</wp:align>
                      </wp:positionV>
                      <wp:extent cx="4139565" cy="905510"/>
                      <wp:effectExtent l="0" t="15240" r="3810" b="3175"/>
                      <wp:wrapSquare wrapText="bothSides"/>
                      <wp:docPr id="960" name="Group 66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139565" cy="905510"/>
                                <a:chOff x="4772" y="12804"/>
                                <a:chExt cx="6071" cy="1328"/>
                              </a:xfrm>
                            </wpg:grpSpPr>
                            <pic:pic xmlns:pic="http://schemas.openxmlformats.org/drawingml/2006/picture">
                              <pic:nvPicPr>
                                <pic:cNvPr id="961" name="Picture 662"/>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4772" y="12804"/>
                                  <a:ext cx="6071" cy="1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2" name="Oval 663"/>
                              <wps:cNvSpPr>
                                <a:spLocks noChangeAspect="1" noChangeArrowheads="1"/>
                              </wps:cNvSpPr>
                              <wps:spPr bwMode="auto">
                                <a:xfrm>
                                  <a:off x="4846" y="12804"/>
                                  <a:ext cx="551" cy="1208"/>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61" o:spid="_x0000_s1026" style="position:absolute;margin-left:274.75pt;margin-top:0;width:325.95pt;height:71.3pt;z-index:251606528;mso-wrap-distance-top:9.05pt;mso-wrap-distance-right:0;mso-wrap-distance-bottom:9.05pt;mso-position-horizontal:right;mso-position-vertical:top;mso-position-vertical-relative:line" coordorigin="4772,12804" coordsize="6071,1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">
                      <o:lock v:ext="edit" aspectratio="t"/>
                      <v:shape id="Picture 662" o:spid="_x0000_s1027" type="#_x0000_t75" style="position:absolute;left:4772;top:12804;width:6071;height:1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CENnEAAAA3AAAAA8AAABkcnMvZG93bnJldi54bWxEj0FrwkAUhO8F/8PyhN7qRsWo0VVEsM21&#10;Wnp+Zp9JNPs2Zrcx7a93BaHHYWa+YZbrzlSipcaVlhUMBxEI4szqknMFX4fd2wyE88gaK8uk4Jcc&#10;rFe9lyUm2t74k9q9z0WAsEtQQeF9nUjpsoIMuoGtiYN3so1BH2STS93gLcBNJUdRFEuDJYeFAmva&#10;FpRd9j9GwSb7nlz/zh9tPI/H7+k0atPj5KTUa7/bLEB46vx/+NlOtYJ5PITHmXAE5Oo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fCENnEAAAA3AAAAA8AAAAAAAAAAAAAAAAA&#10;nwIAAGRycy9kb3ducmV2LnhtbFBLBQYAAAAABAAEAPcAAACQAwAAAAA=&#10;">
                        <v:imagedata r:id="rId259" o:title=""/>
                      </v:shape>
                      <v:oval id="Oval 663" o:spid="_x0000_s1028" style="position:absolute;left:4846;top:12804;width:551;height:1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28dMgA&#10;AADcAAAADwAAAGRycy9kb3ducmV2LnhtbESPQWsCMRSE7wX/Q3iFXkSzSrF2NYoottpDoVs9eHtu&#10;XneDm5ftJur23zcFocdhZr5hpvPWVuJCjTeOFQz6CQji3GnDhYLd57o3BuEDssbKMSn4IQ/zWedu&#10;iql2V/6gSxYKESHsU1RQhlCnUvq8JIu+72ri6H25xmKIsimkbvAa4baSwyQZSYuG40KJNS1Lyk/Z&#10;2So4H9+6T+/b79fKrw4ve7NZP2Zmr9TDfbuYgAjUhv/wrb3RCp5HQ/g7E4+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rbx0yAAAANwAAAAPAAAAAAAAAAAAAAAAAJgCAABk&#10;cnMvZG93bnJldi54bWxQSwUGAAAAAAQABAD1AAAAjQMAAAAA&#10;" filled="f" strokecolor="red" strokeweight="2pt">
                        <o:lock v:ext="edit" aspectratio="t"/>
                      </v:oval>
                      <w10:wrap type="square" anchory="line"/>
                    </v:group>
                  </w:pict>
                </mc:Fallback>
              </mc:AlternateContent>
            </w:r>
            <w:r w:rsidR="00A35A8A" w:rsidRPr="00497220">
              <w:t xml:space="preserve">Falsch </w:t>
            </w:r>
          </w:p>
        </w:tc>
      </w:tr>
      <w:tr w:rsidR="00A35A8A" w:rsidRPr="00497220" w:rsidTr="00940602">
        <w:trPr>
          <w:cantSplit/>
        </w:trPr>
        <w:tc>
          <w:tcPr>
            <w:tcW w:w="9533" w:type="dxa"/>
          </w:tcPr>
          <w:p w:rsidR="00A35A8A" w:rsidRPr="00497220" w:rsidRDefault="00453A19" w:rsidP="00940602">
            <w:pPr>
              <w:pStyle w:val="NummerierteListe"/>
            </w:pPr>
            <w:r>
              <w:rPr>
                <w:noProof/>
                <w:lang w:eastAsia="de-CH"/>
              </w:rPr>
              <w:drawing>
                <wp:anchor distT="0" distB="0" distL="114300" distR="114300" simplePos="0" relativeHeight="252050944" behindDoc="0" locked="0" layoutInCell="1" allowOverlap="1" wp14:anchorId="1DFA4AF7" wp14:editId="261ABA7A">
                  <wp:simplePos x="0" y="0"/>
                  <wp:positionH relativeFrom="column">
                    <wp:posOffset>331470</wp:posOffset>
                  </wp:positionH>
                  <wp:positionV relativeFrom="paragraph">
                    <wp:posOffset>736600</wp:posOffset>
                  </wp:positionV>
                  <wp:extent cx="3655695" cy="4778375"/>
                  <wp:effectExtent l="0" t="0" r="1905" b="3175"/>
                  <wp:wrapSquare wrapText="bothSides"/>
                  <wp:docPr id="1051" name="Grafik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extLst>
                              <a:ext uri="{28A0092B-C50C-407E-A947-70E740481C1C}">
                                <a14:useLocalDpi xmlns:a14="http://schemas.microsoft.com/office/drawing/2010/main" val="0"/>
                              </a:ext>
                            </a:extLst>
                          </a:blip>
                          <a:stretch>
                            <a:fillRect/>
                          </a:stretch>
                        </pic:blipFill>
                        <pic:spPr>
                          <a:xfrm>
                            <a:off x="0" y="0"/>
                            <a:ext cx="3655695" cy="4778375"/>
                          </a:xfrm>
                          <a:prstGeom prst="rect">
                            <a:avLst/>
                          </a:prstGeom>
                        </pic:spPr>
                      </pic:pic>
                    </a:graphicData>
                  </a:graphic>
                  <wp14:sizeRelH relativeFrom="page">
                    <wp14:pctWidth>0</wp14:pctWidth>
                  </wp14:sizeRelH>
                  <wp14:sizeRelV relativeFrom="page">
                    <wp14:pctHeight>0</wp14:pctHeight>
                  </wp14:sizeRelV>
                </wp:anchor>
              </w:drawing>
            </w:r>
            <w:r w:rsidR="00A35A8A" w:rsidRPr="00497220">
              <w:t>Geben Sie Text gemäss untenstehender Vorlage in die Tabellenzellen ein. Beachten Sie auch die leer gelassenen Zellen! Diese dienen uns später dazu, die vertikalen Abstände zwischen den einzelnen Textelementen nach Bedarf anzupassen.</w:t>
            </w:r>
          </w:p>
          <w:p w:rsidR="00A35A8A" w:rsidRPr="00497220" w:rsidRDefault="00A35A8A" w:rsidP="00CA1E7F">
            <w:pPr>
              <w:pStyle w:val="Eingerckt"/>
              <w:ind w:left="0"/>
              <w:rPr>
                <w:noProof/>
              </w:rPr>
            </w:pPr>
            <w:bookmarkStart w:id="124" w:name="_GoBack"/>
            <w:bookmarkEnd w:id="124"/>
          </w:p>
        </w:tc>
      </w:tr>
      <w:tr w:rsidR="00A35A8A" w:rsidRPr="00497220" w:rsidTr="00940602">
        <w:trPr>
          <w:cantSplit/>
        </w:trPr>
        <w:tc>
          <w:tcPr>
            <w:tcW w:w="9533" w:type="dxa"/>
          </w:tcPr>
          <w:p w:rsidR="00A35A8A" w:rsidRPr="00497220" w:rsidRDefault="00A35A8A" w:rsidP="00736924">
            <w:pPr>
              <w:pStyle w:val="NummerierteListe"/>
            </w:pPr>
            <w:r w:rsidRPr="00497220">
              <w:lastRenderedPageBreak/>
              <w:t>Formatieren Sie die Titel-Zelle (</w:t>
            </w:r>
            <w:r w:rsidR="00736924">
              <w:t xml:space="preserve">Strukturvergleich… </w:t>
            </w:r>
            <w:r w:rsidRPr="00497220">
              <w:t xml:space="preserve"> als Arial </w:t>
            </w:r>
            <w:r w:rsidR="00736924">
              <w:t xml:space="preserve">12 </w:t>
            </w:r>
            <w:r w:rsidRPr="00497220">
              <w:t xml:space="preserve">fett, die Autoren-Zelle (von </w:t>
            </w:r>
            <w:r w:rsidR="00736924">
              <w:t>Lea</w:t>
            </w:r>
            <w:r w:rsidRPr="00497220">
              <w:t>…) als Arial fett.</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w:drawing>
                <wp:anchor distT="114935" distB="114935" distL="114300" distR="0" simplePos="0" relativeHeight="251607552" behindDoc="0" locked="0" layoutInCell="1" allowOverlap="1" wp14:anchorId="1B7B177C" wp14:editId="5C40B774">
                  <wp:simplePos x="0" y="0"/>
                  <wp:positionH relativeFrom="column">
                    <wp:align>right</wp:align>
                  </wp:positionH>
                  <wp:positionV relativeFrom="line">
                    <wp:align>top</wp:align>
                  </wp:positionV>
                  <wp:extent cx="1820545" cy="850900"/>
                  <wp:effectExtent l="0" t="0" r="8255" b="6350"/>
                  <wp:wrapSquare wrapText="bothSides"/>
                  <wp:docPr id="664" name="Bild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820545" cy="85090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Positionieren Sie den Cursor in der untersten Zelle. Korrigieren Sie die Ausrichtung dieser untersten Zelle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Tabellentools – Layout – Ausrichtung</w:t>
            </w:r>
            <w:r w:rsidR="00A35A8A" w:rsidRPr="00497220">
              <w:t xml:space="preserve"> wie abgebildet.</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w:drawing>
                <wp:anchor distT="114935" distB="114935" distL="114300" distR="0" simplePos="0" relativeHeight="251608576" behindDoc="0" locked="0" layoutInCell="1" allowOverlap="1" wp14:anchorId="39CABAF4" wp14:editId="3172E601">
                  <wp:simplePos x="0" y="0"/>
                  <wp:positionH relativeFrom="column">
                    <wp:align>right</wp:align>
                  </wp:positionH>
                  <wp:positionV relativeFrom="line">
                    <wp:align>top</wp:align>
                  </wp:positionV>
                  <wp:extent cx="1868805" cy="1049655"/>
                  <wp:effectExtent l="0" t="0" r="0" b="0"/>
                  <wp:wrapSquare wrapText="bothSides"/>
                  <wp:docPr id="665" name="Bild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868805" cy="104965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Wechseln Sie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Ansicht – Zoom</w:t>
            </w:r>
            <w:r w:rsidR="00A35A8A" w:rsidRPr="00497220">
              <w:t xml:space="preserve"> die Zoom-Einstellung, damit Sie die Seite als Ganzes betrachten können.</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w:drawing>
                <wp:anchor distT="0" distB="114935" distL="114300" distR="0" simplePos="0" relativeHeight="251522560" behindDoc="0" locked="0" layoutInCell="1" allowOverlap="0" wp14:anchorId="1FEE7328" wp14:editId="19C48140">
                  <wp:simplePos x="0" y="0"/>
                  <wp:positionH relativeFrom="column">
                    <wp:align>right</wp:align>
                  </wp:positionH>
                  <wp:positionV relativeFrom="line">
                    <wp:align>top</wp:align>
                  </wp:positionV>
                  <wp:extent cx="1990725" cy="1514475"/>
                  <wp:effectExtent l="19050" t="19050" r="28575" b="28575"/>
                  <wp:wrapSquare wrapText="left"/>
                  <wp:docPr id="450" name="Bild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990725" cy="151447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A35A8A" w:rsidRPr="00497220">
              <w:t xml:space="preserve">Dehnen Sie die Zellen vertikal mit Hilfe der Maus, bis Ihnen die Anordnung der Textelemente gefällt bzw. den Vorgaben der </w:t>
            </w:r>
            <w:r w:rsidR="00CA1E7F" w:rsidRPr="00497220">
              <w:t>ZHAW</w:t>
            </w:r>
            <w:r w:rsidR="00A35A8A" w:rsidRPr="00497220">
              <w:t xml:space="preserve"> entspricht.</w:t>
            </w:r>
          </w:p>
        </w:tc>
      </w:tr>
      <w:tr w:rsidR="00A35A8A" w:rsidRPr="00497220" w:rsidTr="00940602">
        <w:trPr>
          <w:cantSplit/>
        </w:trPr>
        <w:tc>
          <w:tcPr>
            <w:tcW w:w="9533" w:type="dxa"/>
          </w:tcPr>
          <w:p w:rsidR="00A35A8A" w:rsidRPr="00497220" w:rsidRDefault="00122DE4" w:rsidP="00736924">
            <w:pPr>
              <w:pStyle w:val="NummerierteListe"/>
            </w:pPr>
            <w:r>
              <w:rPr>
                <w:noProof/>
                <w:lang w:eastAsia="de-CH"/>
              </w:rPr>
              <w:drawing>
                <wp:anchor distT="114935" distB="114935" distL="114300" distR="0" simplePos="0" relativeHeight="251609600" behindDoc="0" locked="0" layoutInCell="1" allowOverlap="1" wp14:anchorId="229F452D" wp14:editId="532D896B">
                  <wp:simplePos x="0" y="0"/>
                  <wp:positionH relativeFrom="column">
                    <wp:align>right</wp:align>
                  </wp:positionH>
                  <wp:positionV relativeFrom="line">
                    <wp:align>top</wp:align>
                  </wp:positionV>
                  <wp:extent cx="2743200" cy="1501140"/>
                  <wp:effectExtent l="0" t="0" r="0" b="3810"/>
                  <wp:wrapSquare wrapText="bothSides"/>
                  <wp:docPr id="666" name="Bild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264" cstate="email">
                            <a:extLst>
                              <a:ext uri="{28A0092B-C50C-407E-A947-70E740481C1C}">
                                <a14:useLocalDpi xmlns:a14="http://schemas.microsoft.com/office/drawing/2010/main" val="0"/>
                              </a:ext>
                            </a:extLst>
                          </a:blip>
                          <a:srcRect/>
                          <a:stretch>
                            <a:fillRect/>
                          </a:stretch>
                        </pic:blipFill>
                        <pic:spPr bwMode="auto">
                          <a:xfrm>
                            <a:off x="0" y="0"/>
                            <a:ext cx="2743200" cy="150114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Überprüfen Sie Ihr Layout ohne störende Gitternetzlinien in der Seitenansicht mit Hilfe von </w:t>
            </w:r>
            <w:proofErr w:type="spellStart"/>
            <w:r w:rsidR="0025507B">
              <w:rPr>
                <w:b/>
              </w:rPr>
              <w:t>Menü</w:t>
            </w:r>
            <w:r w:rsidR="00736924">
              <w:rPr>
                <w:b/>
              </w:rPr>
              <w:t>band</w:t>
            </w:r>
            <w:proofErr w:type="spellEnd"/>
            <w:r w:rsidR="00736924">
              <w:rPr>
                <w:b/>
              </w:rPr>
              <w:t xml:space="preserve"> – Datei - Drucken</w:t>
            </w:r>
          </w:p>
        </w:tc>
      </w:tr>
    </w:tbl>
    <w:p w:rsidR="00F072A3" w:rsidRDefault="00F072A3" w:rsidP="00F072A3">
      <w:bookmarkStart w:id="125" w:name="_Toc87069707"/>
      <w:r>
        <w:br w:type="page"/>
      </w:r>
    </w:p>
    <w:p w:rsidR="00A35A8A" w:rsidRDefault="00A35A8A" w:rsidP="006E673D">
      <w:pPr>
        <w:pStyle w:val="berschrift1"/>
        <w:ind w:left="851" w:hanging="851"/>
      </w:pPr>
      <w:bookmarkStart w:id="126" w:name="_Toc298487781"/>
      <w:bookmarkStart w:id="127" w:name="_Toc298487836"/>
      <w:r w:rsidRPr="00A52C6A">
        <w:lastRenderedPageBreak/>
        <w:t>Dokumentvorlage erstellen</w:t>
      </w:r>
      <w:bookmarkEnd w:id="125"/>
      <w:bookmarkEnd w:id="126"/>
      <w:bookmarkEnd w:id="127"/>
    </w:p>
    <w:p w:rsidR="00B4232B" w:rsidRPr="00B4232B" w:rsidRDefault="00B4232B" w:rsidP="00B4232B">
      <w:r>
        <w:t>Die vielen Einrichtungen und Formatierungen, die Sie an diesem Dokument bereits vorgenommen haben, möchten Sie vielleicht in einem neuen Dokument ebenfalls verwenden. Damit Sie nicht alle Einstellungen erneut machen müssen können Sie eine Dokumentvorlage erstellen. In diesem Kapitel wird Ihnen gezeigt wie das funktioniert.</w:t>
      </w:r>
    </w:p>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076F93" w:rsidRPr="00497220" w:rsidRDefault="00ED0BF8" w:rsidP="00B70010">
            <w:pPr>
              <w:numPr>
                <w:ilvl w:val="0"/>
                <w:numId w:val="42"/>
              </w:numPr>
            </w:pPr>
            <w:r w:rsidRPr="00497220">
              <w:t>Ich kann eine eigene Dokumentvorlage erstellen</w:t>
            </w:r>
            <w:r w:rsidR="007F47FF">
              <w:t>.</w:t>
            </w:r>
          </w:p>
          <w:p w:rsidR="00ED0BF8" w:rsidRPr="00497220" w:rsidRDefault="00ED0BF8" w:rsidP="00B70010">
            <w:pPr>
              <w:numPr>
                <w:ilvl w:val="0"/>
                <w:numId w:val="42"/>
              </w:numPr>
            </w:pPr>
            <w:r w:rsidRPr="00497220">
              <w:t>Ich kann Dokumentvorlagen für neue Dokumente verwenden</w:t>
            </w:r>
            <w:r w:rsidR="007F47FF">
              <w:t>.</w:t>
            </w:r>
          </w:p>
          <w:p w:rsidR="00ED0BF8" w:rsidRPr="00497220" w:rsidRDefault="00A41985" w:rsidP="009B3B00">
            <w:pPr>
              <w:numPr>
                <w:ilvl w:val="0"/>
                <w:numId w:val="42"/>
              </w:numPr>
            </w:pPr>
            <w:r w:rsidRPr="00497220">
              <w:t>Ich kann die Basis-Dokumentvorlage "Normal.dotm" meinen Bedürfnissen anpassen</w:t>
            </w:r>
            <w:r w:rsidR="007F47FF">
              <w: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t>Schlüsselbegriffe</w:t>
            </w:r>
          </w:p>
        </w:tc>
        <w:tc>
          <w:tcPr>
            <w:tcW w:w="7062" w:type="dxa"/>
          </w:tcPr>
          <w:p w:rsidR="00076F93" w:rsidRPr="00497220" w:rsidRDefault="00ED0BF8" w:rsidP="00B65C2F">
            <w:r w:rsidRPr="00497220">
              <w:t>Dokumentvorlage, Speicherort, Vorlagenverzeichnis</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7062" w:type="dxa"/>
            <w:tcBorders>
              <w:bottom w:val="double" w:sz="4" w:space="0" w:color="auto"/>
            </w:tcBorders>
          </w:tcPr>
          <w:p w:rsidR="00076F93" w:rsidRPr="00497220" w:rsidRDefault="00F072A3" w:rsidP="0019755A">
            <w:pPr>
              <w:pStyle w:val="AiK"/>
            </w:pPr>
            <w:r>
              <w:t>Erstellen Sie aus Ihrem Dokument eine Vorlage und speichern Sie sie im Vorlagenverzeichnis</w:t>
            </w:r>
            <w:r w:rsidR="007F47FF">
              <w:t>.</w:t>
            </w:r>
          </w:p>
          <w:p w:rsidR="00ED0BF8" w:rsidRPr="00497220" w:rsidRDefault="00F072A3" w:rsidP="0019755A">
            <w:pPr>
              <w:pStyle w:val="AiK"/>
            </w:pPr>
            <w:r>
              <w:t>Erstellen Sie ein n</w:t>
            </w:r>
            <w:r w:rsidR="00ED0BF8" w:rsidRPr="00497220">
              <w:t xml:space="preserve">eues Dokument auf der Grundlage </w:t>
            </w:r>
            <w:r>
              <w:t xml:space="preserve">Ihrer </w:t>
            </w:r>
            <w:r w:rsidR="00ED0BF8" w:rsidRPr="00497220">
              <w:t>Vorlage</w:t>
            </w:r>
            <w:r w:rsidR="007F47FF">
              <w:t>.</w:t>
            </w:r>
          </w:p>
          <w:p w:rsidR="00ED0BF8" w:rsidRPr="00497220" w:rsidRDefault="00F072A3" w:rsidP="0019755A">
            <w:pPr>
              <w:pStyle w:val="AiK"/>
            </w:pPr>
            <w:r>
              <w:t>Verknüpfen Sie ein v</w:t>
            </w:r>
            <w:r w:rsidR="00ED0BF8" w:rsidRPr="00497220">
              <w:t xml:space="preserve">orhandenes Dokument </w:t>
            </w:r>
            <w:r>
              <w:t xml:space="preserve">mit einer </w:t>
            </w:r>
            <w:r w:rsidR="00ED0BF8" w:rsidRPr="00497220">
              <w:t>andere</w:t>
            </w:r>
            <w:r>
              <w:t>n</w:t>
            </w:r>
            <w:r w:rsidR="00ED0BF8" w:rsidRPr="00497220">
              <w:t xml:space="preserve"> Vorlage</w:t>
            </w:r>
            <w:r w:rsidR="007F47FF">
              <w:t>.</w:t>
            </w:r>
            <w:r w:rsidR="00ED0BF8" w:rsidRPr="00497220">
              <w:t xml:space="preserve"> </w:t>
            </w:r>
          </w:p>
          <w:p w:rsidR="00ED0BF8" w:rsidRPr="00497220" w:rsidRDefault="00F072A3" w:rsidP="009B3B00">
            <w:pPr>
              <w:pStyle w:val="AiK"/>
            </w:pPr>
            <w:r>
              <w:t>Passen Sie n</w:t>
            </w:r>
            <w:r w:rsidR="00ED0BF8" w:rsidRPr="00497220">
              <w:t>ormal.dotm den eigenen Bedürfnissen an</w:t>
            </w:r>
            <w:r w:rsidR="007F47FF">
              <w:t>.</w:t>
            </w:r>
          </w:p>
        </w:tc>
      </w:tr>
    </w:tbl>
    <w:p w:rsidR="002A1B10" w:rsidRDefault="002A1B10" w:rsidP="00A35A8A"/>
    <w:p w:rsidR="002A1B10" w:rsidRDefault="00A35A8A" w:rsidP="00A35A8A">
      <w:r>
        <w:t xml:space="preserve">Nun sollen all die bisher geleisteten Formatierungs- und Einrichtungsarbeiten in einer </w:t>
      </w:r>
      <w:proofErr w:type="spellStart"/>
      <w:r>
        <w:t>Doku</w:t>
      </w:r>
      <w:r w:rsidR="00065B57">
        <w:softHyphen/>
      </w:r>
      <w:r>
        <w:t>mentvorlage</w:t>
      </w:r>
      <w:proofErr w:type="spellEnd"/>
      <w:r>
        <w:t xml:space="preserve"> gespeichert werden.</w:t>
      </w:r>
      <w:r w:rsidR="002A1B10">
        <w:br/>
        <w:t>Eine Dokumentenvorlage enthält in der Regel keinen Text, sondern nur Formatvorlagen und weitere Konfigurationen.</w:t>
      </w:r>
    </w:p>
    <w:p w:rsidR="00A35A8A" w:rsidRDefault="002A1B10" w:rsidP="00A35A8A">
      <w:r>
        <w:t>Eine Dokumentenvorlage wird mit der Extension „</w:t>
      </w:r>
      <w:proofErr w:type="spellStart"/>
      <w:r>
        <w:t>dotx</w:t>
      </w:r>
      <w:proofErr w:type="spellEnd"/>
      <w:r>
        <w:t>“ (ab Office 2007) bzw. „</w:t>
      </w:r>
      <w:proofErr w:type="spellStart"/>
      <w:r>
        <w:t>dot</w:t>
      </w:r>
      <w:proofErr w:type="spellEnd"/>
      <w:r>
        <w:t xml:space="preserve">“ (bis Office </w:t>
      </w:r>
      <w:r w:rsidR="00C16DDE">
        <w:t>1997-2003</w:t>
      </w:r>
      <w:r>
        <w:t>) abgespeichert. Wenn die Vorlage Makros enthält, hat sie die Extension „</w:t>
      </w:r>
      <w:proofErr w:type="spellStart"/>
      <w:r>
        <w:t>dotm</w:t>
      </w:r>
      <w:proofErr w:type="spellEnd"/>
      <w:r>
        <w:t>“ (ab Office 2007) bzw. auch „</w:t>
      </w:r>
      <w:proofErr w:type="spellStart"/>
      <w:r>
        <w:t>dot</w:t>
      </w:r>
      <w:proofErr w:type="spellEnd"/>
      <w:r>
        <w:t xml:space="preserve">“ (bis Office </w:t>
      </w:r>
      <w:r w:rsidR="00C16DDE">
        <w:t>1997-2003</w:t>
      </w:r>
      <w:r>
        <w:t>).</w:t>
      </w:r>
      <w:r>
        <w:br/>
      </w:r>
      <w:r>
        <w:br/>
      </w:r>
      <w:r w:rsidR="00A35A8A">
        <w:t xml:space="preserve">Auf der Grundlage </w:t>
      </w:r>
      <w:r>
        <w:t>einer Dokumentvorlage können</w:t>
      </w:r>
      <w:r w:rsidR="00A35A8A">
        <w:t xml:space="preserve"> immer wieder neue Dokumente erstellt werden, die ganze Vorarbeit für Formatie</w:t>
      </w:r>
      <w:r w:rsidR="00065B57">
        <w:softHyphen/>
      </w:r>
      <w:r w:rsidR="00A35A8A">
        <w:t xml:space="preserve">rung und Automatisierung </w:t>
      </w:r>
      <w:r>
        <w:t>ist bereits erledigt.</w:t>
      </w:r>
    </w:p>
    <w:p w:rsidR="00DC41FD" w:rsidRDefault="00DC41FD" w:rsidP="007667D5">
      <w:pPr>
        <w:pStyle w:val="berschrift2"/>
      </w:pPr>
      <w:bookmarkStart w:id="128" w:name="_Toc298487837"/>
      <w:r>
        <w:t>Vorlagen-Einstellungen nach Normal.dotm übertragen</w:t>
      </w:r>
      <w:bookmarkEnd w:id="128"/>
    </w:p>
    <w:p w:rsidR="00AB6FBB" w:rsidRDefault="00AB6FBB" w:rsidP="00AB6FBB">
      <w:pPr>
        <w:rPr>
          <w:lang w:eastAsia="de-CH"/>
        </w:rPr>
      </w:pPr>
      <w:r>
        <w:rPr>
          <w:lang w:eastAsia="de-CH"/>
        </w:rPr>
        <w:t xml:space="preserve">Die Basis-Dokumentvorlage für alle Dokumente ist Normal.dotm. </w:t>
      </w:r>
      <w:r w:rsidR="002764E1">
        <w:rPr>
          <w:lang w:eastAsia="de-CH"/>
        </w:rPr>
        <w:t xml:space="preserve">Normal.dotm wird bei der Installation von Word automatisch erstellt. </w:t>
      </w:r>
      <w:r>
        <w:rPr>
          <w:lang w:eastAsia="de-CH"/>
        </w:rPr>
        <w:t>Alle neuen Dokument</w:t>
      </w:r>
      <w:r w:rsidR="009F7C04">
        <w:rPr>
          <w:lang w:eastAsia="de-CH"/>
        </w:rPr>
        <w:t>e</w:t>
      </w:r>
      <w:r>
        <w:rPr>
          <w:lang w:eastAsia="de-CH"/>
        </w:rPr>
        <w:t xml:space="preserve"> richten sich nach Normal.dotm, wenn Sie nicht eine spezielle andere Vorlage ausgewählt haben.</w:t>
      </w:r>
    </w:p>
    <w:p w:rsidR="00AB6FBB" w:rsidRPr="000F5669" w:rsidRDefault="00AB6FBB" w:rsidP="00AB6FBB">
      <w:pPr>
        <w:rPr>
          <w:lang w:eastAsia="de-CH"/>
        </w:rPr>
      </w:pPr>
      <w:r>
        <w:rPr>
          <w:lang w:eastAsia="de-CH"/>
        </w:rPr>
        <w:t>Normal.dotm ist also eine sehr wichtige, zentrale Datei. Wo sie genau liegt und wie Sie sie im Detail bearbeiten können, lernen Sie in den folgenden Kapiteln.</w:t>
      </w:r>
    </w:p>
    <w:p w:rsidR="00AB6FBB" w:rsidRDefault="00AB6FBB" w:rsidP="00AB6FBB">
      <w:pPr>
        <w:rPr>
          <w:noProof/>
        </w:rPr>
      </w:pPr>
      <w:r>
        <w:rPr>
          <w:lang w:eastAsia="de-CH"/>
        </w:rPr>
        <w:lastRenderedPageBreak/>
        <w:t>Wenn Sie ein Dokument vor sich haben, dessen Formatvorlagen-Einstellungen Ihnen so gut gefallen, dass Sie sie fortan immer verwenden möchten, können Sie diese Einstellungen sehr einfach nach Normal.dotm kopieren.</w:t>
      </w:r>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DC41FD" w:rsidRPr="00497220" w:rsidTr="000F5669">
        <w:trPr>
          <w:cantSplit/>
        </w:trPr>
        <w:tc>
          <w:tcPr>
            <w:tcW w:w="9533" w:type="dxa"/>
          </w:tcPr>
          <w:p w:rsidR="000F5669" w:rsidRPr="00497220" w:rsidRDefault="000F5669" w:rsidP="00B70010">
            <w:pPr>
              <w:pStyle w:val="NummerierteListe"/>
              <w:numPr>
                <w:ilvl w:val="0"/>
                <w:numId w:val="55"/>
              </w:numPr>
              <w:rPr>
                <w:lang w:eastAsia="de-CH"/>
              </w:rPr>
            </w:pPr>
            <w:r w:rsidRPr="00497220">
              <w:rPr>
                <w:lang w:eastAsia="de-CH"/>
              </w:rPr>
              <w:t xml:space="preserve">Dazu </w:t>
            </w:r>
            <w:r w:rsidR="00122DE4">
              <w:rPr>
                <w:noProof/>
                <w:lang w:eastAsia="de-CH"/>
              </w:rPr>
              <w:drawing>
                <wp:anchor distT="114935" distB="114935" distL="114300" distR="0" simplePos="0" relativeHeight="251799040" behindDoc="0" locked="0" layoutInCell="1" allowOverlap="1" wp14:anchorId="14FD9EF2" wp14:editId="60C771EB">
                  <wp:simplePos x="0" y="0"/>
                  <wp:positionH relativeFrom="column">
                    <wp:align>right</wp:align>
                  </wp:positionH>
                  <wp:positionV relativeFrom="line">
                    <wp:align>top</wp:align>
                  </wp:positionV>
                  <wp:extent cx="2743200" cy="2035175"/>
                  <wp:effectExtent l="0" t="0" r="0" b="3175"/>
                  <wp:wrapSquare wrapText="bothSides"/>
                  <wp:docPr id="1033" name="Bild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265" cstate="email">
                            <a:extLst>
                              <a:ext uri="{28A0092B-C50C-407E-A947-70E740481C1C}">
                                <a14:useLocalDpi xmlns:a14="http://schemas.microsoft.com/office/drawing/2010/main" val="0"/>
                              </a:ext>
                            </a:extLst>
                          </a:blip>
                          <a:srcRect/>
                          <a:stretch>
                            <a:fillRect/>
                          </a:stretch>
                        </pic:blipFill>
                        <pic:spPr bwMode="auto">
                          <a:xfrm>
                            <a:off x="0" y="0"/>
                            <a:ext cx="2743200" cy="2035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rPr>
                <w:lang w:eastAsia="de-CH"/>
              </w:rPr>
              <w:t xml:space="preserve">wählen Sie einfach den Befehl </w:t>
            </w:r>
            <w:proofErr w:type="spellStart"/>
            <w:r w:rsidR="0025507B">
              <w:rPr>
                <w:b/>
                <w:lang w:eastAsia="de-CH"/>
              </w:rPr>
              <w:t>Menü</w:t>
            </w:r>
            <w:r w:rsidR="00AC1055" w:rsidRPr="009C501F">
              <w:rPr>
                <w:b/>
                <w:lang w:eastAsia="de-CH"/>
              </w:rPr>
              <w:t>band</w:t>
            </w:r>
            <w:proofErr w:type="spellEnd"/>
            <w:r w:rsidR="00AC1055" w:rsidRPr="009C501F">
              <w:rPr>
                <w:b/>
                <w:lang w:eastAsia="de-CH"/>
              </w:rPr>
              <w:t xml:space="preserve"> –</w:t>
            </w:r>
            <w:r w:rsidRPr="009C501F">
              <w:rPr>
                <w:b/>
                <w:lang w:eastAsia="de-CH"/>
              </w:rPr>
              <w:t xml:space="preserve"> </w:t>
            </w:r>
            <w:r w:rsidR="006A1D73" w:rsidRPr="009C501F">
              <w:rPr>
                <w:b/>
                <w:lang w:eastAsia="de-CH"/>
              </w:rPr>
              <w:t xml:space="preserve">Start - </w:t>
            </w:r>
            <w:r w:rsidRPr="009C501F">
              <w:rPr>
                <w:b/>
                <w:lang w:eastAsia="de-CH"/>
              </w:rPr>
              <w:t>Formatvorlagen – Formatvorlagen ändern – Als Standard festlegen</w:t>
            </w:r>
            <w:r w:rsidRPr="00497220">
              <w:rPr>
                <w:lang w:eastAsia="de-CH"/>
              </w:rPr>
              <w:t>.</w:t>
            </w:r>
          </w:p>
        </w:tc>
      </w:tr>
    </w:tbl>
    <w:p w:rsidR="000F5669" w:rsidRDefault="000F5669" w:rsidP="006E673D">
      <w:pPr>
        <w:pStyle w:val="berschrift2"/>
      </w:pPr>
      <w:bookmarkStart w:id="129" w:name="_Toc298487838"/>
      <w:r>
        <w:t>Speicherort für Dokumentvorlagen</w:t>
      </w:r>
      <w:bookmarkEnd w:id="129"/>
    </w:p>
    <w:p w:rsidR="000F5669" w:rsidRDefault="000F5669" w:rsidP="000F5669">
      <w:r>
        <w:t xml:space="preserve">Word speichert </w:t>
      </w:r>
      <w:r w:rsidR="00AB6FBB">
        <w:t xml:space="preserve">alle </w:t>
      </w:r>
      <w:r w:rsidR="00EA21C7">
        <w:t>Dokumentvorlage</w:t>
      </w:r>
      <w:r>
        <w:t>n</w:t>
      </w:r>
      <w:r w:rsidR="00AB6FBB">
        <w:t xml:space="preserve">, sowohl Normal.dotm als auch eventuelle selbst erstellte </w:t>
      </w:r>
      <w:r w:rsidR="00EA21C7">
        <w:t>Dokumentvorlage</w:t>
      </w:r>
      <w:r w:rsidR="00AB6FBB">
        <w:t>n,</w:t>
      </w:r>
      <w:r>
        <w:t xml:space="preserve"> in einem ganz speziellen Verzeichnis auf Ihrer Fest</w:t>
      </w:r>
      <w:r>
        <w:softHyphen/>
        <w:t xml:space="preserve">platte. Damit Sie alle Funktionen im Zusammenhang mit Ihrer eigenen Dokumentvorlage nutzen können, ist es wichtig, dass auch Ihre </w:t>
      </w:r>
      <w:r w:rsidR="00EA21C7">
        <w:t xml:space="preserve">selbst erstellte </w:t>
      </w:r>
      <w:r>
        <w:t>Dokumentvorlage dort abgelegt ist. Aber wo ist denn das?</w:t>
      </w:r>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0F5669" w:rsidRPr="00497220" w:rsidTr="00940602">
        <w:trPr>
          <w:cantSplit/>
        </w:trPr>
        <w:tc>
          <w:tcPr>
            <w:tcW w:w="9533" w:type="dxa"/>
          </w:tcPr>
          <w:p w:rsidR="000F5669" w:rsidRPr="00497220" w:rsidRDefault="00122DE4" w:rsidP="00B70010">
            <w:pPr>
              <w:pStyle w:val="NummerierteListe"/>
              <w:numPr>
                <w:ilvl w:val="0"/>
                <w:numId w:val="24"/>
              </w:numPr>
            </w:pPr>
            <w:r>
              <w:rPr>
                <w:noProof/>
                <w:lang w:eastAsia="de-CH"/>
              </w:rPr>
              <w:drawing>
                <wp:anchor distT="114935" distB="114935" distL="114300" distR="0" simplePos="0" relativeHeight="251800064" behindDoc="0" locked="0" layoutInCell="1" allowOverlap="1" wp14:anchorId="5E6A3390" wp14:editId="2B490A6F">
                  <wp:simplePos x="0" y="0"/>
                  <wp:positionH relativeFrom="column">
                    <wp:align>right</wp:align>
                  </wp:positionH>
                  <wp:positionV relativeFrom="line">
                    <wp:align>top</wp:align>
                  </wp:positionV>
                  <wp:extent cx="2743200" cy="2238375"/>
                  <wp:effectExtent l="0" t="0" r="0" b="9525"/>
                  <wp:wrapSquare wrapText="bothSides"/>
                  <wp:docPr id="1034" name="Bild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266" cstate="email">
                            <a:extLst>
                              <a:ext uri="{28A0092B-C50C-407E-A947-70E740481C1C}">
                                <a14:useLocalDpi xmlns:a14="http://schemas.microsoft.com/office/drawing/2010/main" val="0"/>
                              </a:ext>
                            </a:extLst>
                          </a:blip>
                          <a:srcRect/>
                          <a:stretch>
                            <a:fillRect/>
                          </a:stretch>
                        </pic:blipFill>
                        <pic:spPr bwMode="auto">
                          <a:xfrm>
                            <a:off x="0" y="0"/>
                            <a:ext cx="2743200" cy="223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0F5669" w:rsidRPr="00497220">
              <w:t xml:space="preserve">Öffnen Sie mit </w:t>
            </w:r>
            <w:proofErr w:type="spellStart"/>
            <w:r w:rsidR="0025507B">
              <w:t>Menü</w:t>
            </w:r>
            <w:r w:rsidR="00686630">
              <w:t>band</w:t>
            </w:r>
            <w:proofErr w:type="spellEnd"/>
            <w:r w:rsidR="00686630">
              <w:t xml:space="preserve"> - Datei – </w:t>
            </w:r>
            <w:r w:rsidR="000F5669" w:rsidRPr="00497220">
              <w:t xml:space="preserve">Optionen das Fenster </w:t>
            </w:r>
            <w:r w:rsidR="000F5669" w:rsidRPr="00497220">
              <w:rPr>
                <w:rStyle w:val="Fenstertitel"/>
              </w:rPr>
              <w:t>Word-Optionen</w:t>
            </w:r>
            <w:r w:rsidR="000F5669" w:rsidRPr="00497220">
              <w:t>.</w:t>
            </w:r>
          </w:p>
          <w:p w:rsidR="000F5669" w:rsidRPr="00497220" w:rsidRDefault="000F5669" w:rsidP="00940602">
            <w:pPr>
              <w:pStyle w:val="Eingerckt"/>
            </w:pPr>
            <w:r w:rsidRPr="00497220">
              <w:t xml:space="preserve">Wechseln Sie darin zur Gruppe "Erweitert" und scrollen Sie ganz nach unten. Dort klicken Sie auf die Schaltfläche </w:t>
            </w:r>
            <w:r w:rsidRPr="00497220">
              <w:rPr>
                <w:rStyle w:val="SchaltflcheZchn"/>
              </w:rPr>
              <w:t>Dateispeicherorte</w:t>
            </w:r>
            <w:proofErr w:type="gramStart"/>
            <w:r w:rsidRPr="00497220">
              <w:rPr>
                <w:rStyle w:val="SchaltflcheZchn"/>
              </w:rPr>
              <w:t>…</w:t>
            </w:r>
            <w:r w:rsidRPr="00497220">
              <w:t xml:space="preserve"> .</w:t>
            </w:r>
            <w:proofErr w:type="gramEnd"/>
          </w:p>
        </w:tc>
      </w:tr>
      <w:tr w:rsidR="000F5669" w:rsidRPr="00497220" w:rsidTr="00940602">
        <w:trPr>
          <w:cantSplit/>
        </w:trPr>
        <w:tc>
          <w:tcPr>
            <w:tcW w:w="9533" w:type="dxa"/>
          </w:tcPr>
          <w:p w:rsidR="000F5669" w:rsidRPr="00497220" w:rsidRDefault="00122DE4" w:rsidP="00B70010">
            <w:pPr>
              <w:pStyle w:val="NummerierteListe"/>
              <w:numPr>
                <w:ilvl w:val="0"/>
                <w:numId w:val="36"/>
              </w:numPr>
            </w:pPr>
            <w:r>
              <w:rPr>
                <w:noProof/>
                <w:lang w:eastAsia="de-CH"/>
              </w:rPr>
              <w:lastRenderedPageBreak/>
              <w:drawing>
                <wp:anchor distT="114935" distB="114935" distL="114300" distR="0" simplePos="0" relativeHeight="251801088" behindDoc="0" locked="0" layoutInCell="1" allowOverlap="1" wp14:anchorId="2C22061D" wp14:editId="30514C72">
                  <wp:simplePos x="0" y="0"/>
                  <wp:positionH relativeFrom="column">
                    <wp:align>right</wp:align>
                  </wp:positionH>
                  <wp:positionV relativeFrom="line">
                    <wp:align>top</wp:align>
                  </wp:positionV>
                  <wp:extent cx="2743200" cy="2477770"/>
                  <wp:effectExtent l="0" t="0" r="0" b="0"/>
                  <wp:wrapSquare wrapText="bothSides"/>
                  <wp:docPr id="1035" name="Bild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267" cstate="email">
                            <a:extLst>
                              <a:ext uri="{28A0092B-C50C-407E-A947-70E740481C1C}">
                                <a14:useLocalDpi xmlns:a14="http://schemas.microsoft.com/office/drawing/2010/main" val="0"/>
                              </a:ext>
                            </a:extLst>
                          </a:blip>
                          <a:srcRect/>
                          <a:stretch>
                            <a:fillRect/>
                          </a:stretch>
                        </pic:blipFill>
                        <pic:spPr bwMode="auto">
                          <a:xfrm>
                            <a:off x="0" y="0"/>
                            <a:ext cx="2743200" cy="2477770"/>
                          </a:xfrm>
                          <a:prstGeom prst="rect">
                            <a:avLst/>
                          </a:prstGeom>
                          <a:noFill/>
                          <a:ln>
                            <a:noFill/>
                          </a:ln>
                        </pic:spPr>
                      </pic:pic>
                    </a:graphicData>
                  </a:graphic>
                  <wp14:sizeRelH relativeFrom="page">
                    <wp14:pctWidth>0</wp14:pctWidth>
                  </wp14:sizeRelH>
                  <wp14:sizeRelV relativeFrom="page">
                    <wp14:pctHeight>0</wp14:pctHeight>
                  </wp14:sizeRelV>
                </wp:anchor>
              </w:drawing>
            </w:r>
            <w:r w:rsidR="000F5669" w:rsidRPr="00497220">
              <w:t xml:space="preserve">Im Fenster </w:t>
            </w:r>
            <w:r w:rsidR="000F5669" w:rsidRPr="00497220">
              <w:rPr>
                <w:rStyle w:val="Fenstertitel"/>
              </w:rPr>
              <w:t>Speicherort für Dateien</w:t>
            </w:r>
            <w:r w:rsidR="000F5669" w:rsidRPr="00497220">
              <w:t xml:space="preserve"> wird jetzt zwar der Speicherort für Ihre Benutzervorlagen angezeigt. Da der Pfad aber meistens sehr lang ist, sehen Sie ihn nur in einer unvollständigen, verkürzten Form.</w:t>
            </w:r>
          </w:p>
          <w:p w:rsidR="000F5669" w:rsidRPr="00497220" w:rsidRDefault="000F5669" w:rsidP="00940602">
            <w:pPr>
              <w:pStyle w:val="Eingerckt"/>
            </w:pPr>
            <w:r w:rsidRPr="00497220">
              <w:t xml:space="preserve">Um den ganzen Pfad vollständig zu sehen, klicken Sie deshalb auf </w:t>
            </w:r>
            <w:r w:rsidRPr="00497220">
              <w:rPr>
                <w:rStyle w:val="SchaltflcheZchn"/>
              </w:rPr>
              <w:t>Ändern</w:t>
            </w:r>
            <w:r w:rsidRPr="00497220">
              <w:t>.</w:t>
            </w:r>
          </w:p>
        </w:tc>
      </w:tr>
      <w:tr w:rsidR="000F5669" w:rsidRPr="00497220" w:rsidTr="00940602">
        <w:trPr>
          <w:cantSplit/>
        </w:trPr>
        <w:tc>
          <w:tcPr>
            <w:tcW w:w="9533" w:type="dxa"/>
          </w:tcPr>
          <w:p w:rsidR="000F5669" w:rsidRPr="00497220" w:rsidRDefault="00122DE4" w:rsidP="006C620A">
            <w:pPr>
              <w:pStyle w:val="NummerierteListe"/>
            </w:pPr>
            <w:r>
              <w:rPr>
                <w:noProof/>
                <w:lang w:eastAsia="de-CH"/>
              </w:rPr>
              <mc:AlternateContent>
                <mc:Choice Requires="wpg">
                  <w:drawing>
                    <wp:anchor distT="114935" distB="114935" distL="114300" distR="0" simplePos="0" relativeHeight="251802112" behindDoc="0" locked="0" layoutInCell="1" allowOverlap="1" wp14:anchorId="39EE76F3" wp14:editId="0C561156">
                      <wp:simplePos x="0" y="0"/>
                      <wp:positionH relativeFrom="column">
                        <wp:posOffset>3241040</wp:posOffset>
                      </wp:positionH>
                      <wp:positionV relativeFrom="line">
                        <wp:posOffset>-1240155</wp:posOffset>
                      </wp:positionV>
                      <wp:extent cx="2743200" cy="2159635"/>
                      <wp:effectExtent l="2540" t="0" r="0" b="4445"/>
                      <wp:wrapSquare wrapText="bothSides"/>
                      <wp:docPr id="956" name="Group 10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2159635"/>
                                <a:chOff x="6522" y="1526"/>
                                <a:chExt cx="4320" cy="3401"/>
                              </a:xfrm>
                            </wpg:grpSpPr>
                            <pic:pic xmlns:pic="http://schemas.openxmlformats.org/drawingml/2006/picture">
                              <pic:nvPicPr>
                                <pic:cNvPr id="957" name="Picture 1037"/>
                                <pic:cNvPicPr>
                                  <a:picLocks noChangeAspect="1" noChangeArrowheads="1"/>
                                </pic:cNvPicPr>
                              </pic:nvPicPr>
                              <pic:blipFill>
                                <a:blip r:embed="rId268" cstate="email">
                                  <a:extLst>
                                    <a:ext uri="{28A0092B-C50C-407E-A947-70E740481C1C}">
                                      <a14:useLocalDpi xmlns:a14="http://schemas.microsoft.com/office/drawing/2010/main" val="0"/>
                                    </a:ext>
                                  </a:extLst>
                                </a:blip>
                                <a:srcRect/>
                                <a:stretch>
                                  <a:fillRect/>
                                </a:stretch>
                              </pic:blipFill>
                              <pic:spPr bwMode="auto">
                                <a:xfrm>
                                  <a:off x="6522" y="1526"/>
                                  <a:ext cx="4320" cy="3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58" name="Oval 1038"/>
                              <wps:cNvSpPr>
                                <a:spLocks noChangeAspect="1" noChangeArrowheads="1"/>
                              </wps:cNvSpPr>
                              <wps:spPr bwMode="auto">
                                <a:xfrm>
                                  <a:off x="8901" y="1603"/>
                                  <a:ext cx="400" cy="438"/>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36" o:spid="_x0000_s1026" style="position:absolute;margin-left:255.2pt;margin-top:-97.65pt;width:3in;height:170.05pt;z-index:251802112;mso-wrap-distance-top:9.05pt;mso-wrap-distance-right:0;mso-wrap-distance-bottom:9.05pt;mso-position-vertical-relative:line" coordorigin="6522,1526" coordsize="4320,3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">
                      <o:lock v:ext="edit" aspectratio="t"/>
                      <v:shape id="Picture 1037" o:spid="_x0000_s1027" type="#_x0000_t75" style="position:absolute;left:6522;top:1526;width:4320;height:3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EkjXFAAAA3AAAAA8AAABkcnMvZG93bnJldi54bWxEj91qAjEUhO8LvkM4Be9q1oLVbo3iD1Kp&#10;eFH1AQ6b092lm5Ntkv3x7U1B8HKYmW+Y+bI3lWjJ+dKygvEoAUGcWV1yruBy3r3MQPiArLGyTAqu&#10;5GG5GDzNMdW2429qTyEXEcI+RQVFCHUqpc8KMuhHtiaO3o91BkOULpfaYRfhppKvSfImDZYcFwqs&#10;aVNQ9ntqjILtX/21WR8O/b77LJ1tV8342JBSw+d+9QEiUB8e4Xt7rxW8T6bwfyYeAbm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BJI1xQAAANwAAAAPAAAAAAAAAAAAAAAA&#10;AJ8CAABkcnMvZG93bnJldi54bWxQSwUGAAAAAAQABAD3AAAAkQMAAAAA&#10;">
                        <v:imagedata r:id="rId270" o:title=""/>
                      </v:shape>
                      <v:oval id="Oval 1038" o:spid="_x0000_s1028" style="position:absolute;left:8901;top:1603;width:400;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lBI8UA&#10;AADcAAAADwAAAGRycy9kb3ducmV2LnhtbERPy04CMRTdk/APzSVxY6SjEZSBQoyGlwsTR1mwu0wv&#10;Mw3T23FaYPh7ujBheXLek1lrK3GixhvHCh77CQji3GnDhYLfn/nDKwgfkDVWjknBhTzMpt3OBFPt&#10;zvxNpywUIoawT1FBGUKdSunzkiz6vquJI7d3jcUQYVNI3eA5httKPiXJUFo0HBtKrOm9pPyQHa2C&#10;4+7z/uVr/bes/Md2sTGr+XNmNkrd9dq3MYhAbbiJ/90rrWA0iGvjmXgE5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KUEjxQAAANwAAAAPAAAAAAAAAAAAAAAAAJgCAABkcnMv&#10;ZG93bnJldi54bWxQSwUGAAAAAAQABAD1AAAAigMAAAAA&#10;" filled="f" strokecolor="red" strokeweight="2pt">
                        <o:lock v:ext="edit" aspectratio="t"/>
                      </v:oval>
                      <w10:wrap type="square" anchory="line"/>
                    </v:group>
                  </w:pict>
                </mc:Fallback>
              </mc:AlternateContent>
            </w:r>
            <w:r w:rsidR="000F5669" w:rsidRPr="00497220">
              <w:t xml:space="preserve">Im Fenster </w:t>
            </w:r>
            <w:r w:rsidR="000F5669" w:rsidRPr="00497220">
              <w:rPr>
                <w:rStyle w:val="Fenstertitel"/>
              </w:rPr>
              <w:t>Speicherort ändern</w:t>
            </w:r>
            <w:r w:rsidR="000F5669" w:rsidRPr="00497220">
              <w:t xml:space="preserve"> sehen Sie nun genau, wo Word Ihre Vorlage hinlegen möchte. Üblicherweise ist dieser Ort schon recht, und Sie müssen ihn nicht ändern. Aber Sie müssen wissen, wo Word Ihre Vorlagen erwartet, um sie auch am richtigen Ort versorgen zu können.</w:t>
            </w:r>
          </w:p>
          <w:p w:rsidR="000F5669" w:rsidRPr="00497220" w:rsidRDefault="000F5669" w:rsidP="00940602">
            <w:pPr>
              <w:pStyle w:val="Eingerckt"/>
            </w:pPr>
            <w:r w:rsidRPr="00497220">
              <w:rPr>
                <w:noProof/>
              </w:rPr>
              <w:t>Klicken Sie nun 1x auf das Ausklapp-Dreieck rechts neben dem Pfad-Feld; dann wird der vollständige Pfad so dargestellt, dass Sie ihn mit [Ctrl]+[C] kopieren und weiterverwenden können.</w:t>
            </w:r>
          </w:p>
        </w:tc>
      </w:tr>
      <w:tr w:rsidR="000F5669" w:rsidRPr="00497220" w:rsidTr="00940602">
        <w:trPr>
          <w:cantSplit/>
        </w:trPr>
        <w:tc>
          <w:tcPr>
            <w:tcW w:w="9533" w:type="dxa"/>
          </w:tcPr>
          <w:p w:rsidR="000F5669" w:rsidRPr="00497220" w:rsidRDefault="00122DE4" w:rsidP="006C620A">
            <w:pPr>
              <w:pStyle w:val="NummerierteListe"/>
              <w:rPr>
                <w:lang w:eastAsia="de-CH"/>
              </w:rPr>
            </w:pPr>
            <w:r>
              <w:rPr>
                <w:noProof/>
                <w:lang w:eastAsia="de-CH"/>
              </w:rPr>
              <w:drawing>
                <wp:anchor distT="114935" distB="114935" distL="114300" distR="0" simplePos="0" relativeHeight="251803136" behindDoc="0" locked="0" layoutInCell="1" allowOverlap="1" wp14:anchorId="5CE3C78A" wp14:editId="296AD4EC">
                  <wp:simplePos x="0" y="0"/>
                  <wp:positionH relativeFrom="column">
                    <wp:align>right</wp:align>
                  </wp:positionH>
                  <wp:positionV relativeFrom="line">
                    <wp:align>top</wp:align>
                  </wp:positionV>
                  <wp:extent cx="2743200" cy="2057400"/>
                  <wp:effectExtent l="0" t="0" r="0" b="0"/>
                  <wp:wrapSquare wrapText="bothSides"/>
                  <wp:docPr id="1039" name="Bild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271" cstate="email">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F5669" w:rsidRPr="00497220">
              <w:rPr>
                <w:lang w:eastAsia="de-CH"/>
              </w:rPr>
              <w:t>Öffnen Sie nun (am besten mit Fenstertaste [</w:t>
            </w:r>
            <w:r w:rsidR="000F5669" w:rsidRPr="00497220">
              <w:rPr>
                <w:lang w:eastAsia="de-CH"/>
              </w:rPr>
              <w:sym w:font="Wingdings" w:char="F0FF"/>
            </w:r>
            <w:r w:rsidR="000F5669" w:rsidRPr="00497220">
              <w:rPr>
                <w:lang w:eastAsia="de-CH"/>
              </w:rPr>
              <w:t>]+[E]) den Datei-Explorer. Fügen Sie mit [</w:t>
            </w:r>
            <w:proofErr w:type="spellStart"/>
            <w:r w:rsidR="000F5669" w:rsidRPr="00497220">
              <w:rPr>
                <w:lang w:eastAsia="de-CH"/>
              </w:rPr>
              <w:t>Ctrl</w:t>
            </w:r>
            <w:proofErr w:type="spellEnd"/>
            <w:r w:rsidR="000F5669" w:rsidRPr="00497220">
              <w:rPr>
                <w:lang w:eastAsia="de-CH"/>
              </w:rPr>
              <w:t>]+[V] den soeben herauskopierten Pfad ins Pfad-Feld des Dateiexplorers ein und drücken Sie [</w:t>
            </w:r>
            <w:proofErr w:type="spellStart"/>
            <w:r w:rsidR="000F5669" w:rsidRPr="00497220">
              <w:rPr>
                <w:lang w:eastAsia="de-CH"/>
              </w:rPr>
              <w:t>Enter</w:t>
            </w:r>
            <w:proofErr w:type="spellEnd"/>
            <w:r w:rsidR="000F5669" w:rsidRPr="00497220">
              <w:rPr>
                <w:lang w:eastAsia="de-CH"/>
              </w:rPr>
              <w:t>]. Nun zeigt Ihnen der Datei-Explorer, welche Vorlagen schon für Sie bereitliegen.</w:t>
            </w:r>
          </w:p>
          <w:p w:rsidR="000F5669" w:rsidRPr="00497220" w:rsidRDefault="000F5669" w:rsidP="009B3B00">
            <w:pPr>
              <w:pStyle w:val="Eingerckt"/>
              <w:rPr>
                <w:lang w:eastAsia="de-CH"/>
              </w:rPr>
            </w:pPr>
            <w:r w:rsidRPr="00497220">
              <w:rPr>
                <w:lang w:eastAsia="de-CH"/>
              </w:rPr>
              <w:t>Auch bei Ihnen sollte die Basisvorlage "Normal.dotm" zu finden sein. Die nebenstehend abgebildeten Vo</w:t>
            </w:r>
            <w:r w:rsidR="00686630">
              <w:rPr>
                <w:lang w:eastAsia="de-CH"/>
              </w:rPr>
              <w:t>rlagen Skript.dotm und Uebung1.d</w:t>
            </w:r>
            <w:r w:rsidRPr="00497220">
              <w:rPr>
                <w:lang w:eastAsia="de-CH"/>
              </w:rPr>
              <w:t xml:space="preserve">ot werden Sie nicht finden, denn das </w:t>
            </w:r>
            <w:r w:rsidR="009B3B00">
              <w:rPr>
                <w:lang w:eastAsia="de-CH"/>
              </w:rPr>
              <w:t>sind</w:t>
            </w:r>
            <w:r w:rsidRPr="00497220">
              <w:rPr>
                <w:lang w:eastAsia="de-CH"/>
              </w:rPr>
              <w:t xml:space="preserve"> meine selbst erstellten Vorlagen für Informatik-Skripte.</w:t>
            </w:r>
          </w:p>
        </w:tc>
      </w:tr>
    </w:tbl>
    <w:p w:rsidR="00A35A8A" w:rsidRDefault="00A35A8A" w:rsidP="006E673D">
      <w:pPr>
        <w:pStyle w:val="berschrift2"/>
      </w:pPr>
      <w:bookmarkStart w:id="130" w:name="_Toc298487839"/>
      <w:r>
        <w:t xml:space="preserve">Dokument als </w:t>
      </w:r>
      <w:r w:rsidR="000F5669">
        <w:t xml:space="preserve">eigene </w:t>
      </w:r>
      <w:r>
        <w:t>Vorlage speichern</w:t>
      </w:r>
      <w:bookmarkEnd w:id="130"/>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A35A8A" w:rsidRPr="00497220" w:rsidTr="00940602">
        <w:trPr>
          <w:cantSplit/>
        </w:trPr>
        <w:tc>
          <w:tcPr>
            <w:tcW w:w="9533" w:type="dxa"/>
          </w:tcPr>
          <w:p w:rsidR="00A35A8A" w:rsidRPr="00497220" w:rsidRDefault="00A35A8A" w:rsidP="00C16DDE">
            <w:pPr>
              <w:pStyle w:val="NummerierteListe"/>
            </w:pPr>
            <w:r w:rsidRPr="00497220">
              <w:rPr>
                <w:lang w:eastAsia="de-CH"/>
              </w:rPr>
              <w:t>Lassen Sie den Datei-Explorer so stehen und wechseln Sie</w:t>
            </w:r>
            <w:r w:rsidR="00D9281C" w:rsidRPr="00497220">
              <w:rPr>
                <w:lang w:eastAsia="de-CH"/>
              </w:rPr>
              <w:t xml:space="preserve"> mit [Alt]+[Tab]</w:t>
            </w:r>
            <w:r w:rsidRPr="00497220">
              <w:rPr>
                <w:lang w:eastAsia="de-CH"/>
              </w:rPr>
              <w:t xml:space="preserve"> wieder zu Word. Dort können Sie eventuell noch geöffnete Optionen-Fenster schliessen und zur Bearbeitung der Muster-</w:t>
            </w:r>
            <w:r w:rsidR="00C16DDE">
              <w:rPr>
                <w:lang w:eastAsia="de-CH"/>
              </w:rPr>
              <w:t>Semester</w:t>
            </w:r>
            <w:r w:rsidR="0059038F">
              <w:rPr>
                <w:lang w:eastAsia="de-CH"/>
              </w:rPr>
              <w:t>arbeit</w:t>
            </w:r>
            <w:r w:rsidRPr="00497220">
              <w:rPr>
                <w:lang w:eastAsia="de-CH"/>
              </w:rPr>
              <w:t xml:space="preserve"> zurückkehren.</w:t>
            </w:r>
          </w:p>
        </w:tc>
      </w:tr>
      <w:tr w:rsidR="00697934" w:rsidRPr="00497220" w:rsidTr="00940602">
        <w:trPr>
          <w:cantSplit/>
        </w:trPr>
        <w:tc>
          <w:tcPr>
            <w:tcW w:w="9533" w:type="dxa"/>
          </w:tcPr>
          <w:p w:rsidR="00697934" w:rsidRPr="00497220" w:rsidRDefault="00697934" w:rsidP="00D9281C">
            <w:pPr>
              <w:pStyle w:val="NummerierteListe"/>
              <w:rPr>
                <w:lang w:eastAsia="de-CH"/>
              </w:rPr>
            </w:pPr>
            <w:r>
              <w:rPr>
                <w:lang w:eastAsia="de-CH"/>
              </w:rPr>
              <w:t>Speichern Sie das Dokument zur Sicherheit nochmals.</w:t>
            </w:r>
          </w:p>
        </w:tc>
      </w:tr>
      <w:tr w:rsidR="00A35A8A" w:rsidRPr="00497220" w:rsidTr="00940602">
        <w:trPr>
          <w:cantSplit/>
        </w:trPr>
        <w:tc>
          <w:tcPr>
            <w:tcW w:w="9533" w:type="dxa"/>
          </w:tcPr>
          <w:p w:rsidR="00A35A8A" w:rsidRPr="00497220" w:rsidRDefault="00697934" w:rsidP="006C620A">
            <w:pPr>
              <w:pStyle w:val="NummerierteListe"/>
            </w:pPr>
            <w:r>
              <w:lastRenderedPageBreak/>
              <w:t>Als nächstes speichern Sie die Arbeit auch als Dokumentvorlage</w:t>
            </w:r>
            <w:r w:rsidR="00A35A8A" w:rsidRPr="00497220">
              <w:t>.</w:t>
            </w:r>
            <w:r>
              <w:t xml:space="preserve"> So gehen Sie vor:</w:t>
            </w:r>
            <w:r w:rsidR="00A35A8A" w:rsidRPr="00497220">
              <w:t xml:space="preserve"> </w:t>
            </w:r>
          </w:p>
          <w:p w:rsidR="00A35A8A" w:rsidRPr="00497220" w:rsidRDefault="00697934" w:rsidP="00940602">
            <w:pPr>
              <w:pStyle w:val="Eingerckt"/>
              <w:rPr>
                <w:noProof/>
              </w:rPr>
            </w:pPr>
            <w:r>
              <w:rPr>
                <w:noProof/>
              </w:rPr>
              <w:t>Löschen Sie den Text aus der Arbeit</w:t>
            </w:r>
            <w:r w:rsidR="00A35A8A" w:rsidRPr="00497220">
              <w:rPr>
                <w:noProof/>
              </w:rPr>
              <w:t xml:space="preserve">. </w:t>
            </w:r>
            <w:r w:rsidR="00A35A8A" w:rsidRPr="00497220">
              <w:rPr>
                <w:b/>
                <w:noProof/>
              </w:rPr>
              <w:t>Achten Sie aber darauf, dass Sie die Abschnittswechsel nicht mitlöschen!</w:t>
            </w:r>
          </w:p>
        </w:tc>
      </w:tr>
      <w:tr w:rsidR="00A35A8A" w:rsidRPr="00497220" w:rsidTr="00940602">
        <w:trPr>
          <w:cantSplit/>
        </w:trPr>
        <w:tc>
          <w:tcPr>
            <w:tcW w:w="9533" w:type="dxa"/>
          </w:tcPr>
          <w:p w:rsidR="00A35A8A" w:rsidRPr="00497220" w:rsidRDefault="00A35A8A" w:rsidP="00940602">
            <w:pPr>
              <w:pStyle w:val="NummerierteListe"/>
            </w:pPr>
            <w:r w:rsidRPr="00497220">
              <w:t>Markieren Sie mit [</w:t>
            </w:r>
            <w:proofErr w:type="spellStart"/>
            <w:r w:rsidRPr="00497220">
              <w:t>Ctrl</w:t>
            </w:r>
            <w:proofErr w:type="spellEnd"/>
            <w:r w:rsidRPr="00497220">
              <w:t>]+[A] das ganze Dokument und aktualisieren Sie alle Felder mit [F9].</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w:drawing>
                <wp:anchor distT="114935" distB="114935" distL="114300" distR="0" simplePos="0" relativeHeight="251804160" behindDoc="0" locked="0" layoutInCell="1" allowOverlap="1" wp14:anchorId="027728C5" wp14:editId="3063C889">
                  <wp:simplePos x="0" y="0"/>
                  <wp:positionH relativeFrom="column">
                    <wp:align>right</wp:align>
                  </wp:positionH>
                  <wp:positionV relativeFrom="line">
                    <wp:align>top</wp:align>
                  </wp:positionV>
                  <wp:extent cx="2743200" cy="2348865"/>
                  <wp:effectExtent l="0" t="0" r="0" b="0"/>
                  <wp:wrapSquare wrapText="bothSides"/>
                  <wp:docPr id="1041" name="Bild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272" cstate="email">
                            <a:extLst>
                              <a:ext uri="{28A0092B-C50C-407E-A947-70E740481C1C}">
                                <a14:useLocalDpi xmlns:a14="http://schemas.microsoft.com/office/drawing/2010/main" val="0"/>
                              </a:ext>
                            </a:extLst>
                          </a:blip>
                          <a:srcRect/>
                          <a:stretch>
                            <a:fillRect/>
                          </a:stretch>
                        </pic:blipFill>
                        <pic:spPr bwMode="auto">
                          <a:xfrm>
                            <a:off x="0" y="0"/>
                            <a:ext cx="2743200" cy="234886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 Öffnen </w:t>
            </w:r>
            <w:r w:rsidR="00A10E1A">
              <w:t xml:space="preserve">Sie </w:t>
            </w:r>
            <w:r w:rsidR="00A35A8A" w:rsidRPr="00497220">
              <w:t xml:space="preserve">mit </w:t>
            </w:r>
            <w:proofErr w:type="spellStart"/>
            <w:r w:rsidR="0025507B">
              <w:rPr>
                <w:b/>
              </w:rPr>
              <w:t>Menü</w:t>
            </w:r>
            <w:r w:rsidR="00A10E1A">
              <w:rPr>
                <w:b/>
              </w:rPr>
              <w:t>band</w:t>
            </w:r>
            <w:proofErr w:type="spellEnd"/>
            <w:r w:rsidR="00A10E1A">
              <w:rPr>
                <w:b/>
              </w:rPr>
              <w:t xml:space="preserve"> – Datei</w:t>
            </w:r>
            <w:r w:rsidR="00A35A8A" w:rsidRPr="00497220">
              <w:rPr>
                <w:b/>
              </w:rPr>
              <w:t xml:space="preserve"> – Speichern unter</w:t>
            </w:r>
            <w:r w:rsidR="00A35A8A" w:rsidRPr="00497220">
              <w:t xml:space="preserve"> das Fenster </w:t>
            </w:r>
            <w:r w:rsidR="00A35A8A" w:rsidRPr="00497220">
              <w:rPr>
                <w:rStyle w:val="Fenstertitel"/>
              </w:rPr>
              <w:t>Speichern unter</w:t>
            </w:r>
            <w:r w:rsidR="00A35A8A" w:rsidRPr="00497220">
              <w:t>.</w:t>
            </w:r>
            <w:r w:rsidR="0001627B">
              <w:t xml:space="preserve"> Je nach Betriebssystem sieht das Dialogfenster etwas anders aus.</w:t>
            </w:r>
          </w:p>
          <w:p w:rsidR="00A35A8A" w:rsidRPr="00497220" w:rsidRDefault="00A35A8A" w:rsidP="00940602">
            <w:pPr>
              <w:pStyle w:val="Eingerckt"/>
              <w:rPr>
                <w:noProof/>
              </w:rPr>
            </w:pPr>
            <w:r w:rsidRPr="00497220">
              <w:rPr>
                <w:noProof/>
              </w:rPr>
              <w:t xml:space="preserve">Wählen Sie den Dateityp </w:t>
            </w:r>
            <w:r w:rsidR="002764E1" w:rsidRPr="00497220">
              <w:rPr>
                <w:b/>
                <w:noProof/>
              </w:rPr>
              <w:t>Word-</w:t>
            </w:r>
            <w:r w:rsidRPr="00497220">
              <w:rPr>
                <w:b/>
                <w:noProof/>
              </w:rPr>
              <w:t>Vorlage</w:t>
            </w:r>
            <w:r w:rsidR="00EA21C7" w:rsidRPr="00497220">
              <w:rPr>
                <w:b/>
                <w:noProof/>
              </w:rPr>
              <w:t xml:space="preserve"> (*.dotx) </w:t>
            </w:r>
            <w:r w:rsidR="00EA21C7" w:rsidRPr="00497220">
              <w:rPr>
                <w:noProof/>
              </w:rPr>
              <w:t>oder</w:t>
            </w:r>
            <w:r w:rsidR="00EA21C7" w:rsidRPr="00497220">
              <w:rPr>
                <w:b/>
                <w:noProof/>
              </w:rPr>
              <w:t xml:space="preserve"> Word-Vorlage</w:t>
            </w:r>
            <w:r w:rsidRPr="00497220">
              <w:rPr>
                <w:b/>
                <w:noProof/>
              </w:rPr>
              <w:t xml:space="preserve"> </w:t>
            </w:r>
            <w:r w:rsidR="002764E1" w:rsidRPr="00497220">
              <w:rPr>
                <w:b/>
                <w:noProof/>
              </w:rPr>
              <w:t xml:space="preserve">mit Makros </w:t>
            </w:r>
            <w:r w:rsidRPr="00497220">
              <w:rPr>
                <w:b/>
                <w:noProof/>
              </w:rPr>
              <w:t>(*.dot</w:t>
            </w:r>
            <w:r w:rsidR="002764E1" w:rsidRPr="00497220">
              <w:rPr>
                <w:b/>
                <w:noProof/>
              </w:rPr>
              <w:t>m</w:t>
            </w:r>
            <w:r w:rsidRPr="00497220">
              <w:rPr>
                <w:b/>
                <w:noProof/>
              </w:rPr>
              <w:t>)</w:t>
            </w:r>
            <w:r w:rsidRPr="00497220">
              <w:rPr>
                <w:noProof/>
              </w:rPr>
              <w:t xml:space="preserve">. </w:t>
            </w:r>
          </w:p>
          <w:p w:rsidR="00A35A8A" w:rsidRPr="00497220" w:rsidRDefault="00A35A8A" w:rsidP="00EA186B">
            <w:pPr>
              <w:pStyle w:val="Eingerckt"/>
              <w:rPr>
                <w:noProof/>
              </w:rPr>
            </w:pPr>
            <w:r w:rsidRPr="00497220">
              <w:rPr>
                <w:noProof/>
              </w:rPr>
              <w:t xml:space="preserve">Geben Sie Ihrer Dokumentvorlage den Namen </w:t>
            </w:r>
            <w:r w:rsidR="00E76DF4" w:rsidRPr="00497220">
              <w:rPr>
                <w:noProof/>
              </w:rPr>
              <w:t>"</w:t>
            </w:r>
            <w:r w:rsidR="00EA186B">
              <w:rPr>
                <w:noProof/>
              </w:rPr>
              <w:t>Semesterarbeit</w:t>
            </w:r>
            <w:r w:rsidR="00E76DF4" w:rsidRPr="00497220">
              <w:rPr>
                <w:noProof/>
              </w:rPr>
              <w:t>"</w:t>
            </w:r>
            <w:r w:rsidRPr="00497220">
              <w:rPr>
                <w:noProof/>
              </w:rPr>
              <w:t>.</w:t>
            </w:r>
          </w:p>
        </w:tc>
      </w:tr>
      <w:tr w:rsidR="00697934" w:rsidRPr="00497220" w:rsidTr="00940602">
        <w:trPr>
          <w:cantSplit/>
        </w:trPr>
        <w:tc>
          <w:tcPr>
            <w:tcW w:w="9533" w:type="dxa"/>
          </w:tcPr>
          <w:p w:rsidR="00697934" w:rsidRDefault="00697934" w:rsidP="009B3B00">
            <w:pPr>
              <w:pStyle w:val="NummerierteListe"/>
              <w:rPr>
                <w:noProof/>
                <w:lang w:eastAsia="de-CH"/>
              </w:rPr>
            </w:pPr>
            <w:r>
              <w:rPr>
                <w:noProof/>
                <w:lang w:eastAsia="de-CH"/>
              </w:rPr>
              <w:drawing>
                <wp:anchor distT="0" distB="0" distL="114300" distR="114300" simplePos="0" relativeHeight="251990528" behindDoc="0" locked="0" layoutInCell="1" allowOverlap="1" wp14:anchorId="7F1107BC" wp14:editId="4B62B194">
                  <wp:simplePos x="0" y="0"/>
                  <wp:positionH relativeFrom="column">
                    <wp:posOffset>4405630</wp:posOffset>
                  </wp:positionH>
                  <wp:positionV relativeFrom="paragraph">
                    <wp:posOffset>0</wp:posOffset>
                  </wp:positionV>
                  <wp:extent cx="1567815" cy="1653540"/>
                  <wp:effectExtent l="0" t="0" r="0" b="3810"/>
                  <wp:wrapSquare wrapText="bothSides"/>
                  <wp:docPr id="93" name="Grafi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3" cstate="print">
                            <a:extLst>
                              <a:ext uri="{28A0092B-C50C-407E-A947-70E740481C1C}">
                                <a14:useLocalDpi xmlns:a14="http://schemas.microsoft.com/office/drawing/2010/main" val="0"/>
                              </a:ext>
                            </a:extLst>
                          </a:blip>
                          <a:srcRect/>
                          <a:stretch/>
                        </pic:blipFill>
                        <pic:spPr bwMode="auto">
                          <a:xfrm>
                            <a:off x="0" y="0"/>
                            <a:ext cx="1567815" cy="16535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de-CH"/>
              </w:rPr>
              <w:t>Klicken Sie im linken Teil  auf „Vertrauenswürdige Vorlagen“</w:t>
            </w:r>
            <w:r w:rsidR="00EA186B">
              <w:rPr>
                <w:noProof/>
                <w:lang w:eastAsia="de-CH"/>
              </w:rPr>
              <w:t xml:space="preserve">. Word </w:t>
            </w:r>
            <w:r w:rsidR="00A10E1A">
              <w:rPr>
                <w:noProof/>
                <w:lang w:eastAsia="de-CH"/>
              </w:rPr>
              <w:t>öffnet</w:t>
            </w:r>
            <w:r w:rsidR="00EA186B">
              <w:rPr>
                <w:noProof/>
                <w:lang w:eastAsia="de-CH"/>
              </w:rPr>
              <w:t xml:space="preserve"> nun automatisch das Verzeichnis für Benutzervorlagen gemäss Konfiguration Ihrer Dateispeicherorte.</w:t>
            </w:r>
          </w:p>
        </w:tc>
      </w:tr>
      <w:tr w:rsidR="00A35A8A" w:rsidRPr="00497220" w:rsidTr="00940602">
        <w:trPr>
          <w:cantSplit/>
        </w:trPr>
        <w:tc>
          <w:tcPr>
            <w:tcW w:w="9533" w:type="dxa"/>
          </w:tcPr>
          <w:p w:rsidR="00A35A8A" w:rsidRPr="00497220" w:rsidRDefault="00A35A8A" w:rsidP="00EA186B">
            <w:pPr>
              <w:pStyle w:val="NummerierteListe"/>
            </w:pPr>
            <w:r w:rsidRPr="00497220">
              <w:t xml:space="preserve">Schliessen Sie das Dokument (es trägt jetzt den Namen </w:t>
            </w:r>
            <w:r w:rsidR="00EA186B">
              <w:t>Semesterarbeit</w:t>
            </w:r>
            <w:r w:rsidR="00EA21C7" w:rsidRPr="00497220">
              <w:t xml:space="preserve">.dotx oder </w:t>
            </w:r>
            <w:r w:rsidR="00EA186B">
              <w:t>Semesterarbeit</w:t>
            </w:r>
            <w:r w:rsidRPr="00497220">
              <w:t>.dot</w:t>
            </w:r>
            <w:r w:rsidR="002764E1" w:rsidRPr="00497220">
              <w:t>m</w:t>
            </w:r>
            <w:r w:rsidRPr="00497220">
              <w:t>), sodass Sie nur noch Word ohne Dokumentenfenster offen haben.</w:t>
            </w:r>
          </w:p>
        </w:tc>
      </w:tr>
    </w:tbl>
    <w:p w:rsidR="00A35A8A" w:rsidRDefault="00A35A8A" w:rsidP="006E673D">
      <w:pPr>
        <w:pStyle w:val="berschrift2"/>
      </w:pPr>
      <w:bookmarkStart w:id="131" w:name="_Toc298487840"/>
      <w:r>
        <w:t>Dokumentvorlage verwenden</w:t>
      </w:r>
      <w:bookmarkEnd w:id="131"/>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A35A8A" w:rsidRPr="00497220" w:rsidTr="00940602">
        <w:trPr>
          <w:cantSplit/>
        </w:trPr>
        <w:tc>
          <w:tcPr>
            <w:tcW w:w="9533" w:type="dxa"/>
          </w:tcPr>
          <w:p w:rsidR="00A35A8A" w:rsidRPr="00497220" w:rsidRDefault="00A10CB1" w:rsidP="00A10CB1">
            <w:pPr>
              <w:pStyle w:val="NummerierteListe"/>
            </w:pPr>
            <w:r>
              <w:rPr>
                <w:noProof/>
                <w:lang w:eastAsia="de-CH"/>
              </w:rPr>
              <w:drawing>
                <wp:anchor distT="0" distB="0" distL="114300" distR="114300" simplePos="0" relativeHeight="251991552" behindDoc="0" locked="0" layoutInCell="1" allowOverlap="1" wp14:anchorId="24436564" wp14:editId="48957303">
                  <wp:simplePos x="0" y="0"/>
                  <wp:positionH relativeFrom="column">
                    <wp:posOffset>2576195</wp:posOffset>
                  </wp:positionH>
                  <wp:positionV relativeFrom="paragraph">
                    <wp:posOffset>2540</wp:posOffset>
                  </wp:positionV>
                  <wp:extent cx="3399790" cy="2034540"/>
                  <wp:effectExtent l="0" t="0" r="0" b="3810"/>
                  <wp:wrapSquare wrapText="bothSides"/>
                  <wp:docPr id="94" name="Grafi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4" cstate="print">
                            <a:extLst>
                              <a:ext uri="{28A0092B-C50C-407E-A947-70E740481C1C}">
                                <a14:useLocalDpi xmlns:a14="http://schemas.microsoft.com/office/drawing/2010/main" val="0"/>
                              </a:ext>
                            </a:extLst>
                          </a:blip>
                          <a:srcRect/>
                          <a:stretch/>
                        </pic:blipFill>
                        <pic:spPr bwMode="auto">
                          <a:xfrm>
                            <a:off x="0" y="0"/>
                            <a:ext cx="3399790" cy="20345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 Öffnen Sie </w:t>
            </w:r>
            <w:proofErr w:type="spellStart"/>
            <w:r w:rsidR="0025507B">
              <w:rPr>
                <w:b/>
              </w:rPr>
              <w:t>Menü</w:t>
            </w:r>
            <w:r>
              <w:rPr>
                <w:b/>
              </w:rPr>
              <w:t>band</w:t>
            </w:r>
            <w:proofErr w:type="spellEnd"/>
            <w:r>
              <w:rPr>
                <w:b/>
              </w:rPr>
              <w:t xml:space="preserve"> – Datei – Neu</w:t>
            </w:r>
            <w:r>
              <w:t xml:space="preserve">. </w:t>
            </w:r>
            <w:r>
              <w:br/>
              <w:t>Das nun geöffnete Fenster zeigt „Verfügbare Vorlagen“ und unzählige „Offic</w:t>
            </w:r>
            <w:r w:rsidR="00BC2587">
              <w:t>e</w:t>
            </w:r>
            <w:r>
              <w:t>.com-Vorlagen“ an.</w:t>
            </w:r>
            <w:r>
              <w:br/>
              <w:t>Klicken Sie in der Gruppe  „Verfügbare Vorlagen“ auf „Meine Vorlagen“ und …</w:t>
            </w:r>
          </w:p>
        </w:tc>
      </w:tr>
      <w:tr w:rsidR="00A10CB1" w:rsidRPr="00497220" w:rsidTr="00940602">
        <w:trPr>
          <w:cantSplit/>
        </w:trPr>
        <w:tc>
          <w:tcPr>
            <w:tcW w:w="9533" w:type="dxa"/>
          </w:tcPr>
          <w:p w:rsidR="00A10CB1" w:rsidRDefault="00A10CB1" w:rsidP="00A10CB1">
            <w:pPr>
              <w:pStyle w:val="NummerierteListe"/>
              <w:rPr>
                <w:noProof/>
                <w:lang w:eastAsia="de-CH"/>
              </w:rPr>
            </w:pPr>
            <w:r>
              <w:rPr>
                <w:noProof/>
                <w:lang w:eastAsia="de-CH"/>
              </w:rPr>
              <w:lastRenderedPageBreak/>
              <w:drawing>
                <wp:anchor distT="0" distB="0" distL="114300" distR="114300" simplePos="0" relativeHeight="251992576" behindDoc="0" locked="0" layoutInCell="1" allowOverlap="1" wp14:anchorId="286A1115" wp14:editId="081E280D">
                  <wp:simplePos x="0" y="0"/>
                  <wp:positionH relativeFrom="column">
                    <wp:posOffset>3533775</wp:posOffset>
                  </wp:positionH>
                  <wp:positionV relativeFrom="paragraph">
                    <wp:posOffset>-7893050</wp:posOffset>
                  </wp:positionV>
                  <wp:extent cx="2150745" cy="1353820"/>
                  <wp:effectExtent l="0" t="0" r="1905" b="0"/>
                  <wp:wrapSquare wrapText="bothSides"/>
                  <wp:docPr id="95" name="Grafi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2150745" cy="1353820"/>
                          </a:xfrm>
                          <a:prstGeom prst="rect">
                            <a:avLst/>
                          </a:prstGeom>
                        </pic:spPr>
                      </pic:pic>
                    </a:graphicData>
                  </a:graphic>
                  <wp14:sizeRelH relativeFrom="page">
                    <wp14:pctWidth>0</wp14:pctWidth>
                  </wp14:sizeRelH>
                  <wp14:sizeRelV relativeFrom="page">
                    <wp14:pctHeight>0</wp14:pctHeight>
                  </wp14:sizeRelV>
                </wp:anchor>
              </w:drawing>
            </w:r>
            <w:r>
              <w:t>.. suchen Sie in dem sich öffnenden Fenster Semesterarbeit.dot</w:t>
            </w:r>
            <w:r w:rsidR="00BA36CB">
              <w:t>x</w:t>
            </w:r>
            <w:r>
              <w:t>.</w:t>
            </w:r>
            <w:r>
              <w:br/>
            </w:r>
            <w:r w:rsidRPr="00497220">
              <w:t xml:space="preserve">Ein Doppelklick </w:t>
            </w:r>
            <w:r>
              <w:t>auf die Vorlage</w:t>
            </w:r>
            <w:r w:rsidRPr="00497220">
              <w:t xml:space="preserve"> stellt Ihnen ein neues Dokument bereit, das alle bisher aufgebauten </w:t>
            </w:r>
            <w:proofErr w:type="spellStart"/>
            <w:r w:rsidRPr="00497220">
              <w:t>Format</w:t>
            </w:r>
            <w:r w:rsidR="00BA36CB">
              <w:softHyphen/>
            </w:r>
            <w:r w:rsidRPr="00497220">
              <w:t>vorlagen</w:t>
            </w:r>
            <w:proofErr w:type="spellEnd"/>
            <w:r w:rsidRPr="00497220">
              <w:t xml:space="preserve"> und Funktionalitäten enthält.</w:t>
            </w:r>
          </w:p>
        </w:tc>
      </w:tr>
    </w:tbl>
    <w:p w:rsidR="00A35A8A" w:rsidRPr="00A52C6A" w:rsidRDefault="00A35A8A" w:rsidP="006E673D">
      <w:pPr>
        <w:pStyle w:val="berschrift2"/>
      </w:pPr>
      <w:bookmarkStart w:id="132" w:name="_Toc87931761"/>
      <w:bookmarkStart w:id="133" w:name="_Toc298487841"/>
      <w:r w:rsidRPr="00A52C6A">
        <w:t>Ein Dokument auf eine andere Dokumentvorlage stützen</w:t>
      </w:r>
      <w:bookmarkEnd w:id="132"/>
      <w:bookmarkEnd w:id="133"/>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Pr>
          <w:p w:rsidR="00A35A8A" w:rsidRPr="00497220" w:rsidRDefault="00122DE4" w:rsidP="00940602">
            <w:pPr>
              <w:pStyle w:val="NummerierteListe"/>
            </w:pPr>
            <w:r>
              <w:rPr>
                <w:noProof/>
                <w:lang w:eastAsia="de-CH"/>
              </w:rPr>
              <mc:AlternateContent>
                <mc:Choice Requires="wpg">
                  <w:drawing>
                    <wp:anchor distT="114935" distB="114935" distL="114300" distR="0" simplePos="0" relativeHeight="251646464" behindDoc="0" locked="0" layoutInCell="1" allowOverlap="1" wp14:anchorId="07F330E6" wp14:editId="17A7A78C">
                      <wp:simplePos x="0" y="0"/>
                      <wp:positionH relativeFrom="column">
                        <wp:align>right</wp:align>
                      </wp:positionH>
                      <wp:positionV relativeFrom="line">
                        <wp:align>top</wp:align>
                      </wp:positionV>
                      <wp:extent cx="2743200" cy="2350135"/>
                      <wp:effectExtent l="0" t="0" r="0" b="2540"/>
                      <wp:wrapSquare wrapText="bothSides"/>
                      <wp:docPr id="947" name="Group 72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2350135"/>
                                <a:chOff x="6168" y="5493"/>
                                <a:chExt cx="4320" cy="3701"/>
                              </a:xfrm>
                            </wpg:grpSpPr>
                            <pic:pic xmlns:pic="http://schemas.openxmlformats.org/drawingml/2006/picture">
                              <pic:nvPicPr>
                                <pic:cNvPr id="948" name="Picture 725"/>
                                <pic:cNvPicPr>
                                  <a:picLocks noChangeAspect="1" noChangeArrowheads="1"/>
                                </pic:cNvPicPr>
                              </pic:nvPicPr>
                              <pic:blipFill>
                                <a:blip r:embed="rId276" cstate="email">
                                  <a:extLst>
                                    <a:ext uri="{28A0092B-C50C-407E-A947-70E740481C1C}">
                                      <a14:useLocalDpi xmlns:a14="http://schemas.microsoft.com/office/drawing/2010/main" val="0"/>
                                    </a:ext>
                                  </a:extLst>
                                </a:blip>
                                <a:srcRect/>
                                <a:stretch>
                                  <a:fillRect/>
                                </a:stretch>
                              </pic:blipFill>
                              <pic:spPr bwMode="auto">
                                <a:xfrm>
                                  <a:off x="6168" y="5493"/>
                                  <a:ext cx="4320" cy="37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49" name="Oval 726"/>
                              <wps:cNvSpPr>
                                <a:spLocks noChangeAspect="1" noChangeArrowheads="1"/>
                              </wps:cNvSpPr>
                              <wps:spPr bwMode="auto">
                                <a:xfrm>
                                  <a:off x="6987" y="5910"/>
                                  <a:ext cx="2968" cy="902"/>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24" o:spid="_x0000_s1026" style="position:absolute;margin-left:164.8pt;margin-top:0;width:3in;height:185.05pt;z-index:251646464;mso-wrap-distance-top:9.05pt;mso-wrap-distance-right:0;mso-wrap-distance-bottom:9.05pt;mso-position-horizontal:right;mso-position-vertical:top;mso-position-vertical-relative:line" coordorigin="6168,5493" coordsize="4320,3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">
                      <o:lock v:ext="edit" aspectratio="t"/>
                      <v:shape id="Picture 725" o:spid="_x0000_s1027" type="#_x0000_t75" style="position:absolute;left:6168;top:5493;width:4320;height:37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rHtLAAAAA3AAAAA8AAABkcnMvZG93bnJldi54bWxET89PwjAUvpPwPzSPxAthnZOgTsqiEgjX&#10;Tby/rM9tcX1d2srGf28PJBy/fL+3xWR6cSHnO8sKHpMUBHFtdceNgvPXYfUCwgdkjb1lUnAlD8Vu&#10;Pttiru3IJV2q0IgYwj5HBW0IQy6lr1sy6BM7EEfuxzqDIULXSO1wjOGml1mabqTBjmNDiwN9tlT/&#10;Vn9GQVZ92w8uj0Pf+P1zOD655YhOqYfF9P4GItAU7uKb+6QVvK7j2ngmHgG5+w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yse0sAAAADcAAAADwAAAAAAAAAAAAAAAACfAgAA&#10;ZHJzL2Rvd25yZXYueG1sUEsFBgAAAAAEAAQA9wAAAIwDAAAAAA==&#10;">
                        <v:imagedata r:id="rId277" o:title=""/>
                      </v:shape>
                      <v:oval id="Oval 726" o:spid="_x0000_s1028" style="position:absolute;left:6987;top:5910;width:2968;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xyZcgA&#10;AADcAAAADwAAAGRycy9kb3ducmV2LnhtbESPQWsCMRSE7wX/Q3hCL6LZFqm6GkVabNVDodt68Pbc&#10;PHeDm5ftJur23zcFocdhZr5hZovWVuJCjTeOFTwMEhDEudOGCwVfn6v+GIQPyBorx6Tghzws5p27&#10;GabaXfmDLlkoRISwT1FBGUKdSunzkiz6gauJo3d0jcUQZVNI3eA1wm0lH5PkSVo0HBdKrOm5pPyU&#10;na2C82HbG71vvt8q/7J/3Zn1apiZnVL33XY5BRGoDf/hW3utFUyGE/g7E4+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vHJlyAAAANwAAAAPAAAAAAAAAAAAAAAAAJgCAABk&#10;cnMvZG93bnJldi54bWxQSwUGAAAAAAQABAD1AAAAjQMAAAAA&#10;" filled="f" strokecolor="red" strokeweight="2pt">
                        <o:lock v:ext="edit" aspectratio="t"/>
                      </v:oval>
                      <w10:wrap type="square" anchory="line"/>
                    </v:group>
                  </w:pict>
                </mc:Fallback>
              </mc:AlternateContent>
            </w:r>
            <w:r w:rsidR="00A35A8A" w:rsidRPr="00497220">
              <w:t>Öffnen Sie mit [</w:t>
            </w:r>
            <w:proofErr w:type="spellStart"/>
            <w:r w:rsidR="00A35A8A" w:rsidRPr="00497220">
              <w:t>Ctrl</w:t>
            </w:r>
            <w:proofErr w:type="spellEnd"/>
            <w:r w:rsidR="00A35A8A" w:rsidRPr="00497220">
              <w:t>]+[N] ein neues, leeres Word-Dokument und schreiben Sie ein paar Worte hinein.</w:t>
            </w:r>
          </w:p>
          <w:p w:rsidR="00A35A8A" w:rsidRPr="00497220" w:rsidRDefault="00A35A8A" w:rsidP="00940602">
            <w:pPr>
              <w:pStyle w:val="Eingerckt"/>
              <w:rPr>
                <w:noProof/>
              </w:rPr>
            </w:pPr>
            <w:r w:rsidRPr="00497220">
              <w:rPr>
                <w:noProof/>
              </w:rPr>
              <w:t>Ihr Text wird höchstwahrscheinlich in der Schriftart Calibri Grösse 11 mit einem einfachen Zeilenabstand geschrieben werden. Denn das ist halt Microsofts Grundeinstellung für die Absatz</w:t>
            </w:r>
            <w:r w:rsidR="00BA36CB">
              <w:softHyphen/>
            </w:r>
            <w:r w:rsidRPr="00497220">
              <w:rPr>
                <w:noProof/>
              </w:rPr>
              <w:t xml:space="preserve">formatvorlage Standard in der generellen </w:t>
            </w:r>
            <w:r w:rsidR="00EA21C7" w:rsidRPr="00497220">
              <w:rPr>
                <w:noProof/>
              </w:rPr>
              <w:t>Dokumentvorlage</w:t>
            </w:r>
            <w:r w:rsidRPr="00497220">
              <w:rPr>
                <w:noProof/>
              </w:rPr>
              <w:t xml:space="preserve"> Normal.dotm.</w:t>
            </w:r>
          </w:p>
        </w:tc>
      </w:tr>
      <w:tr w:rsidR="00A35A8A" w:rsidRPr="00497220" w:rsidTr="00940602">
        <w:trPr>
          <w:cantSplit/>
        </w:trPr>
        <w:tc>
          <w:tcPr>
            <w:tcW w:w="9178" w:type="dxa"/>
          </w:tcPr>
          <w:p w:rsidR="00A35A8A" w:rsidRPr="00497220" w:rsidRDefault="00122DE4" w:rsidP="00940602">
            <w:pPr>
              <w:pStyle w:val="NummerierteListe"/>
              <w:rPr>
                <w:lang w:eastAsia="de-CH"/>
              </w:rPr>
            </w:pPr>
            <w:r>
              <w:rPr>
                <w:noProof/>
                <w:lang w:eastAsia="de-CH"/>
              </w:rPr>
              <w:drawing>
                <wp:anchor distT="114935" distB="114935" distL="114300" distR="0" simplePos="0" relativeHeight="251647488" behindDoc="0" locked="0" layoutInCell="1" allowOverlap="1" wp14:anchorId="15D35DFC" wp14:editId="68C941E5">
                  <wp:simplePos x="0" y="0"/>
                  <wp:positionH relativeFrom="column">
                    <wp:align>right</wp:align>
                  </wp:positionH>
                  <wp:positionV relativeFrom="line">
                    <wp:align>top</wp:align>
                  </wp:positionV>
                  <wp:extent cx="1697990" cy="2061210"/>
                  <wp:effectExtent l="0" t="0" r="0" b="0"/>
                  <wp:wrapSquare wrapText="bothSides"/>
                  <wp:docPr id="946" name="Bild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278" cstate="email">
                            <a:extLst>
                              <a:ext uri="{28A0092B-C50C-407E-A947-70E740481C1C}">
                                <a14:useLocalDpi xmlns:a14="http://schemas.microsoft.com/office/drawing/2010/main" val="0"/>
                              </a:ext>
                            </a:extLst>
                          </a:blip>
                          <a:srcRect/>
                          <a:stretch>
                            <a:fillRect/>
                          </a:stretch>
                        </pic:blipFill>
                        <pic:spPr bwMode="auto">
                          <a:xfrm>
                            <a:off x="0" y="0"/>
                            <a:ext cx="1697990" cy="206121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rPr>
                <w:lang w:eastAsia="de-CH"/>
              </w:rPr>
              <w:t xml:space="preserve">Auch wenn Sie nun </w:t>
            </w:r>
            <w:r w:rsidR="00A35A8A" w:rsidRPr="00497220">
              <w:t>einen</w:t>
            </w:r>
            <w:r w:rsidR="00A35A8A" w:rsidRPr="00497220">
              <w:rPr>
                <w:lang w:eastAsia="de-CH"/>
              </w:rPr>
              <w:t xml:space="preserve"> Absatz als "Überschrift 1" formatieren, richtet sich dieser nach den Microsoft-Standards aus Normal.dotm und weist z.B. nicht die Nummerierung auf, wie Sie sie in Ihrer Vorlage eingestellt haben.</w:t>
            </w:r>
          </w:p>
          <w:p w:rsidR="00A35A8A" w:rsidRPr="00497220" w:rsidRDefault="00A35A8A" w:rsidP="003C5BA6">
            <w:pPr>
              <w:pStyle w:val="Eingerckt"/>
              <w:rPr>
                <w:lang w:eastAsia="de-CH"/>
              </w:rPr>
            </w:pPr>
            <w:r w:rsidRPr="00497220">
              <w:rPr>
                <w:noProof/>
              </w:rPr>
              <w:t xml:space="preserve">Nun soll aber auch </w:t>
            </w:r>
            <w:r w:rsidRPr="00497220">
              <w:t>für</w:t>
            </w:r>
            <w:r w:rsidRPr="00497220">
              <w:rPr>
                <w:noProof/>
              </w:rPr>
              <w:t xml:space="preserve"> dieses neue Dokument Ihre perfekte </w:t>
            </w:r>
            <w:r w:rsidR="003C5BA6">
              <w:rPr>
                <w:noProof/>
              </w:rPr>
              <w:t>Semesterarbeit-</w:t>
            </w:r>
            <w:r w:rsidRPr="00497220">
              <w:rPr>
                <w:noProof/>
              </w:rPr>
              <w:t>Vorlage angewendet werden.</w:t>
            </w:r>
          </w:p>
        </w:tc>
      </w:tr>
      <w:tr w:rsidR="00A35A8A" w:rsidRPr="00497220" w:rsidTr="00940602">
        <w:trPr>
          <w:cantSplit/>
        </w:trPr>
        <w:tc>
          <w:tcPr>
            <w:tcW w:w="9178" w:type="dxa"/>
          </w:tcPr>
          <w:p w:rsidR="00A35A8A" w:rsidRPr="00497220" w:rsidRDefault="00122DE4" w:rsidP="005C1A70">
            <w:pPr>
              <w:pStyle w:val="NummerierteListe"/>
            </w:pPr>
            <w:r>
              <w:rPr>
                <w:noProof/>
                <w:lang w:eastAsia="de-CH"/>
              </w:rPr>
              <w:drawing>
                <wp:anchor distT="114935" distB="114935" distL="114300" distR="0" simplePos="0" relativeHeight="251777536" behindDoc="0" locked="0" layoutInCell="1" allowOverlap="1" wp14:anchorId="0BF1D49F" wp14:editId="577696DA">
                  <wp:simplePos x="0" y="0"/>
                  <wp:positionH relativeFrom="column">
                    <wp:align>right</wp:align>
                  </wp:positionH>
                  <wp:positionV relativeFrom="line">
                    <wp:align>top</wp:align>
                  </wp:positionV>
                  <wp:extent cx="2743200" cy="1577340"/>
                  <wp:effectExtent l="0" t="0" r="0" b="3810"/>
                  <wp:wrapSquare wrapText="bothSides"/>
                  <wp:docPr id="998" name="Bild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279" cstate="email">
                            <a:extLst>
                              <a:ext uri="{28A0092B-C50C-407E-A947-70E740481C1C}">
                                <a14:useLocalDpi xmlns:a14="http://schemas.microsoft.com/office/drawing/2010/main" val="0"/>
                              </a:ext>
                            </a:extLst>
                          </a:blip>
                          <a:srcRect/>
                          <a:stretch>
                            <a:fillRect/>
                          </a:stretch>
                        </pic:blipFill>
                        <pic:spPr bwMode="auto">
                          <a:xfrm>
                            <a:off x="0" y="0"/>
                            <a:ext cx="2743200" cy="157734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Öffnen Sie dazu </w:t>
            </w:r>
            <w:r w:rsidR="005C1A70" w:rsidRPr="00497220">
              <w:t xml:space="preserve">mit </w:t>
            </w:r>
            <w:proofErr w:type="spellStart"/>
            <w:r w:rsidR="0025507B">
              <w:rPr>
                <w:b/>
              </w:rPr>
              <w:t>Menü</w:t>
            </w:r>
            <w:r w:rsidR="00AC1055" w:rsidRPr="00AC1055">
              <w:rPr>
                <w:b/>
              </w:rPr>
              <w:t>band</w:t>
            </w:r>
            <w:proofErr w:type="spellEnd"/>
            <w:r w:rsidR="00AC1055" w:rsidRPr="00AC1055">
              <w:rPr>
                <w:b/>
              </w:rPr>
              <w:t xml:space="preserve"> –</w:t>
            </w:r>
            <w:r w:rsidR="005C1A70" w:rsidRPr="00497220">
              <w:rPr>
                <w:b/>
              </w:rPr>
              <w:t xml:space="preserve"> Entwicklertools – Vorlagen - Dokumentvorlage</w:t>
            </w:r>
            <w:r w:rsidR="005C1A70" w:rsidRPr="00497220">
              <w:t xml:space="preserve"> das Fenster </w:t>
            </w:r>
            <w:r w:rsidR="005C1A70" w:rsidRPr="00497220">
              <w:rPr>
                <w:rStyle w:val="Fenstertitel"/>
              </w:rPr>
              <w:t>Dokumentvorlagen und Add</w:t>
            </w:r>
            <w:r w:rsidR="004418C6">
              <w:rPr>
                <w:rStyle w:val="Fenstertitel"/>
              </w:rPr>
              <w:t>-</w:t>
            </w:r>
            <w:r w:rsidR="005C1A70" w:rsidRPr="00497220">
              <w:rPr>
                <w:rStyle w:val="Fenstertitel"/>
              </w:rPr>
              <w:t>Ins</w:t>
            </w:r>
            <w:r w:rsidR="005C1A70" w:rsidRPr="00497220">
              <w:t>.</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lastRenderedPageBreak/>
              <w:drawing>
                <wp:anchor distT="114935" distB="114935" distL="114300" distR="0" simplePos="0" relativeHeight="251643392" behindDoc="0" locked="0" layoutInCell="1" allowOverlap="1" wp14:anchorId="7B8600C8" wp14:editId="5ED905D2">
                  <wp:simplePos x="0" y="0"/>
                  <wp:positionH relativeFrom="column">
                    <wp:align>right</wp:align>
                  </wp:positionH>
                  <wp:positionV relativeFrom="line">
                    <wp:align>top</wp:align>
                  </wp:positionV>
                  <wp:extent cx="2743200" cy="2770505"/>
                  <wp:effectExtent l="0" t="0" r="0" b="0"/>
                  <wp:wrapSquare wrapText="bothSides"/>
                  <wp:docPr id="943" name="Bild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280" cstate="email">
                            <a:extLst>
                              <a:ext uri="{28A0092B-C50C-407E-A947-70E740481C1C}">
                                <a14:useLocalDpi xmlns:a14="http://schemas.microsoft.com/office/drawing/2010/main" val="0"/>
                              </a:ext>
                            </a:extLst>
                          </a:blip>
                          <a:srcRect/>
                          <a:stretch>
                            <a:fillRect/>
                          </a:stretch>
                        </pic:blipFill>
                        <pic:spPr bwMode="auto">
                          <a:xfrm>
                            <a:off x="0" y="0"/>
                            <a:ext cx="2743200" cy="277050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Im Fenster </w:t>
            </w:r>
            <w:r w:rsidR="00A35A8A" w:rsidRPr="00497220">
              <w:rPr>
                <w:rStyle w:val="Fenstertitel"/>
              </w:rPr>
              <w:t>Dokumentvorlagen und Add</w:t>
            </w:r>
            <w:r w:rsidR="004418C6">
              <w:rPr>
                <w:rStyle w:val="Fenstertitel"/>
              </w:rPr>
              <w:t>-</w:t>
            </w:r>
            <w:r w:rsidR="00A35A8A" w:rsidRPr="00497220">
              <w:rPr>
                <w:rStyle w:val="Fenstertitel"/>
              </w:rPr>
              <w:t>Ins</w:t>
            </w:r>
            <w:r w:rsidR="00A35A8A" w:rsidRPr="00497220">
              <w:t xml:space="preserve"> wird Ihnen angezeigt, dass sich Ihr Dokument momentan auf die Vorlage </w:t>
            </w:r>
            <w:r w:rsidR="00A35A8A" w:rsidRPr="00497220">
              <w:rPr>
                <w:bdr w:val="single" w:sz="4" w:space="0" w:color="auto"/>
              </w:rPr>
              <w:t>Normal</w:t>
            </w:r>
            <w:r w:rsidR="00A35A8A" w:rsidRPr="00497220">
              <w:t xml:space="preserve"> stützt.</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805184" behindDoc="0" locked="0" layoutInCell="1" allowOverlap="1" wp14:anchorId="46C12B38" wp14:editId="7BA3ECB1">
                  <wp:simplePos x="0" y="0"/>
                  <wp:positionH relativeFrom="column">
                    <wp:align>right</wp:align>
                  </wp:positionH>
                  <wp:positionV relativeFrom="line">
                    <wp:align>top</wp:align>
                  </wp:positionV>
                  <wp:extent cx="2743200" cy="2158365"/>
                  <wp:effectExtent l="0" t="0" r="0" b="0"/>
                  <wp:wrapSquare wrapText="bothSides"/>
                  <wp:docPr id="1042" name="Bild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281" cstate="email">
                            <a:extLst>
                              <a:ext uri="{28A0092B-C50C-407E-A947-70E740481C1C}">
                                <a14:useLocalDpi xmlns:a14="http://schemas.microsoft.com/office/drawing/2010/main" val="0"/>
                              </a:ext>
                            </a:extLst>
                          </a:blip>
                          <a:srcRect/>
                          <a:stretch>
                            <a:fillRect/>
                          </a:stretch>
                        </pic:blipFill>
                        <pic:spPr bwMode="auto">
                          <a:xfrm>
                            <a:off x="0" y="0"/>
                            <a:ext cx="2743200" cy="215836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Öffnen Sie mit der Schaltfläche Anfügen das Fenster </w:t>
            </w:r>
            <w:r w:rsidR="00A35A8A" w:rsidRPr="00497220">
              <w:rPr>
                <w:rStyle w:val="Fenstertitel"/>
              </w:rPr>
              <w:t>Vorlage verbinden</w:t>
            </w:r>
            <w:r w:rsidR="00A35A8A" w:rsidRPr="00497220">
              <w:t>.</w:t>
            </w:r>
          </w:p>
          <w:p w:rsidR="00A35A8A" w:rsidRPr="00497220" w:rsidRDefault="00A35A8A" w:rsidP="001F7725">
            <w:pPr>
              <w:pStyle w:val="Eingerckt"/>
              <w:rPr>
                <w:noProof/>
              </w:rPr>
            </w:pPr>
            <w:r w:rsidRPr="00497220">
              <w:rPr>
                <w:noProof/>
              </w:rPr>
              <w:t xml:space="preserve">Wählen Sie die Dokumentvorlage, welche künftig für Ihr Dokument verwendet werden soll </w:t>
            </w:r>
            <w:r w:rsidR="00EA21C7" w:rsidRPr="00497220">
              <w:rPr>
                <w:noProof/>
              </w:rPr>
              <w:t xml:space="preserve">(z.B. </w:t>
            </w:r>
            <w:r w:rsidR="001F7725">
              <w:rPr>
                <w:noProof/>
              </w:rPr>
              <w:t>Semesterarbei</w:t>
            </w:r>
            <w:r w:rsidR="00EA21C7" w:rsidRPr="00497220">
              <w:rPr>
                <w:noProof/>
              </w:rPr>
              <w:t xml:space="preserve">t.dotx) </w:t>
            </w:r>
            <w:r w:rsidRPr="00497220">
              <w:rPr>
                <w:noProof/>
              </w:rPr>
              <w:t xml:space="preserve">und schliessen Sie das Fenster mit der Schaltfläche </w:t>
            </w:r>
            <w:r w:rsidRPr="00497220">
              <w:rPr>
                <w:noProof/>
                <w:bdr w:val="single" w:sz="4" w:space="0" w:color="auto"/>
              </w:rPr>
              <w:t>Öffnen</w:t>
            </w:r>
            <w:r w:rsidRPr="00497220">
              <w:rPr>
                <w:noProof/>
              </w:rPr>
              <w:t>.</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44416" behindDoc="0" locked="0" layoutInCell="1" allowOverlap="1" wp14:anchorId="5ABC2AF9" wp14:editId="7FC98937">
                  <wp:simplePos x="0" y="0"/>
                  <wp:positionH relativeFrom="column">
                    <wp:align>right</wp:align>
                  </wp:positionH>
                  <wp:positionV relativeFrom="line">
                    <wp:align>top</wp:align>
                  </wp:positionV>
                  <wp:extent cx="2743200" cy="2770505"/>
                  <wp:effectExtent l="0" t="0" r="0" b="0"/>
                  <wp:wrapSquare wrapText="bothSides"/>
                  <wp:docPr id="942" name="Bild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282" cstate="email">
                            <a:extLst>
                              <a:ext uri="{28A0092B-C50C-407E-A947-70E740481C1C}">
                                <a14:useLocalDpi xmlns:a14="http://schemas.microsoft.com/office/drawing/2010/main" val="0"/>
                              </a:ext>
                            </a:extLst>
                          </a:blip>
                          <a:srcRect/>
                          <a:stretch>
                            <a:fillRect/>
                          </a:stretch>
                        </pic:blipFill>
                        <pic:spPr bwMode="auto">
                          <a:xfrm>
                            <a:off x="0" y="0"/>
                            <a:ext cx="2743200" cy="277050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Zurück im Fenster </w:t>
            </w:r>
            <w:r w:rsidR="00A35A8A" w:rsidRPr="00497220">
              <w:rPr>
                <w:rStyle w:val="Fenstertitel"/>
              </w:rPr>
              <w:t xml:space="preserve">Dokumentvorlagen und Add-Ins </w:t>
            </w:r>
            <w:r w:rsidR="00A35A8A" w:rsidRPr="00497220">
              <w:t xml:space="preserve">sehen Sie, dass Ihre gewählte Vorlage nun ins Textfeld </w:t>
            </w:r>
            <w:r w:rsidR="00A35A8A" w:rsidRPr="00497220">
              <w:rPr>
                <w:bdr w:val="single" w:sz="4" w:space="0" w:color="auto"/>
              </w:rPr>
              <w:t>Dokumentvorlage</w:t>
            </w:r>
            <w:r w:rsidR="00A35A8A" w:rsidRPr="00497220">
              <w:t xml:space="preserve"> eingetragen ist.</w:t>
            </w:r>
          </w:p>
          <w:p w:rsidR="00A35A8A" w:rsidRPr="00497220" w:rsidRDefault="00A35A8A" w:rsidP="00940602">
            <w:pPr>
              <w:pStyle w:val="Eingerckt"/>
              <w:rPr>
                <w:noProof/>
              </w:rPr>
            </w:pPr>
            <w:r w:rsidRPr="00497220">
              <w:rPr>
                <w:noProof/>
              </w:rPr>
              <w:t xml:space="preserve">Kreuzen Sie die Option </w:t>
            </w:r>
            <w:r w:rsidRPr="00497220">
              <w:rPr>
                <w:noProof/>
                <w:bdr w:val="single" w:sz="4" w:space="0" w:color="auto"/>
              </w:rPr>
              <w:t>Dokumentvorlagen automatisch aktualisieren</w:t>
            </w:r>
            <w:r w:rsidRPr="00497220">
              <w:rPr>
                <w:noProof/>
              </w:rPr>
              <w:t xml:space="preserve"> an und bestätigen </w:t>
            </w:r>
            <w:r w:rsidR="00BA36CB">
              <w:rPr>
                <w:noProof/>
              </w:rPr>
              <w:t xml:space="preserve">Sie sie </w:t>
            </w:r>
            <w:r w:rsidRPr="00497220">
              <w:rPr>
                <w:noProof/>
              </w:rPr>
              <w:t xml:space="preserve">mit </w:t>
            </w:r>
            <w:r w:rsidRPr="00497220">
              <w:rPr>
                <w:noProof/>
                <w:bdr w:val="single" w:sz="4" w:space="0" w:color="auto"/>
              </w:rPr>
              <w:t>OK</w:t>
            </w:r>
            <w:r w:rsidRPr="00497220">
              <w:rPr>
                <w:noProof/>
              </w:rPr>
              <w:t>.</w:t>
            </w:r>
          </w:p>
          <w:p w:rsidR="00A35A8A" w:rsidRPr="00497220" w:rsidRDefault="00A35A8A" w:rsidP="00940602">
            <w:pPr>
              <w:pStyle w:val="Eingerckt"/>
              <w:rPr>
                <w:noProof/>
              </w:rPr>
            </w:pPr>
            <w:r w:rsidRPr="00497220">
              <w:rPr>
                <w:noProof/>
              </w:rPr>
              <w:t>Sofort übernimmt Ihr Dokument die Elemente aus der neuen Dokumentvorlage. Die offen</w:t>
            </w:r>
            <w:r w:rsidR="00BA36CB">
              <w:softHyphen/>
            </w:r>
            <w:r w:rsidRPr="00497220">
              <w:rPr>
                <w:noProof/>
              </w:rPr>
              <w:t>sicht</w:t>
            </w:r>
            <w:r w:rsidR="00BA36CB">
              <w:softHyphen/>
            </w:r>
            <w:r w:rsidRPr="00497220">
              <w:rPr>
                <w:noProof/>
              </w:rPr>
              <w:t>lichste</w:t>
            </w:r>
            <w:r w:rsidR="00BA36CB">
              <w:rPr>
                <w:noProof/>
              </w:rPr>
              <w:t>n</w:t>
            </w:r>
            <w:r w:rsidRPr="00497220">
              <w:rPr>
                <w:noProof/>
              </w:rPr>
              <w:t xml:space="preserve"> Veränderungen geschehen, wenn die neue Dokumentvorlage gleichnamige Absatz-Formatvorlagen mit anderm Aussehen zur Verfügung stellt.</w:t>
            </w:r>
          </w:p>
        </w:tc>
      </w:tr>
      <w:tr w:rsidR="00A35A8A" w:rsidRPr="00497220" w:rsidTr="00940602">
        <w:trPr>
          <w:cantSplit/>
        </w:trPr>
        <w:tc>
          <w:tcPr>
            <w:tcW w:w="9178" w:type="dxa"/>
          </w:tcPr>
          <w:p w:rsidR="00A35A8A" w:rsidRPr="00497220" w:rsidRDefault="001F7725" w:rsidP="00940602">
            <w:pPr>
              <w:pStyle w:val="NummerierteListe"/>
            </w:pPr>
            <w:r>
              <w:rPr>
                <w:noProof/>
                <w:lang w:eastAsia="de-CH"/>
              </w:rPr>
              <w:lastRenderedPageBreak/>
              <w:drawing>
                <wp:anchor distT="0" distB="0" distL="114300" distR="114300" simplePos="0" relativeHeight="251993600" behindDoc="0" locked="0" layoutInCell="1" allowOverlap="1" wp14:anchorId="71A1FF5C" wp14:editId="6ECE5A57">
                  <wp:simplePos x="0" y="0"/>
                  <wp:positionH relativeFrom="column">
                    <wp:posOffset>3786505</wp:posOffset>
                  </wp:positionH>
                  <wp:positionV relativeFrom="paragraph">
                    <wp:posOffset>0</wp:posOffset>
                  </wp:positionV>
                  <wp:extent cx="1971675" cy="1162050"/>
                  <wp:effectExtent l="0" t="0" r="9525" b="0"/>
                  <wp:wrapSquare wrapText="bothSides"/>
                  <wp:docPr id="1024" name="Grafik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extLst>
                              <a:ext uri="{28A0092B-C50C-407E-A947-70E740481C1C}">
                                <a14:useLocalDpi xmlns:a14="http://schemas.microsoft.com/office/drawing/2010/main" val="0"/>
                              </a:ext>
                            </a:extLst>
                          </a:blip>
                          <a:stretch>
                            <a:fillRect/>
                          </a:stretch>
                        </pic:blipFill>
                        <pic:spPr>
                          <a:xfrm>
                            <a:off x="0" y="0"/>
                            <a:ext cx="1971675" cy="1162050"/>
                          </a:xfrm>
                          <a:prstGeom prst="rect">
                            <a:avLst/>
                          </a:prstGeom>
                        </pic:spPr>
                      </pic:pic>
                    </a:graphicData>
                  </a:graphic>
                  <wp14:sizeRelH relativeFrom="page">
                    <wp14:pctWidth>0</wp14:pctWidth>
                  </wp14:sizeRelH>
                  <wp14:sizeRelV relativeFrom="page">
                    <wp14:pctHeight>0</wp14:pctHeight>
                  </wp14:sizeRelV>
                </wp:anchor>
              </w:drawing>
            </w:r>
            <w:r w:rsidR="00A35A8A" w:rsidRPr="00497220">
              <w:t xml:space="preserve">Weniger offensichtlich, aber umso wirkungsvoller ist, dass Ihnen jetzt auch alle in der </w:t>
            </w:r>
            <w:r w:rsidR="00EA21C7" w:rsidRPr="00497220">
              <w:t>Dokumentvorlage</w:t>
            </w:r>
            <w:r w:rsidR="00A35A8A" w:rsidRPr="00497220">
              <w:t xml:space="preserve"> definierten Absatz-Formatvorlagen zu Verfügung stehen.</w:t>
            </w:r>
          </w:p>
          <w:p w:rsidR="00A35A8A" w:rsidRPr="00497220" w:rsidRDefault="00A35A8A" w:rsidP="001F7725">
            <w:pPr>
              <w:pStyle w:val="Eingerckt"/>
              <w:rPr>
                <w:noProof/>
              </w:rPr>
            </w:pPr>
            <w:r w:rsidRPr="00497220">
              <w:rPr>
                <w:noProof/>
              </w:rPr>
              <w:t xml:space="preserve">In unserem Beispiel mit der </w:t>
            </w:r>
            <w:r w:rsidR="00EA21C7" w:rsidRPr="00497220">
              <w:rPr>
                <w:noProof/>
              </w:rPr>
              <w:t>Dokumentvorlage</w:t>
            </w:r>
            <w:r w:rsidRPr="00497220">
              <w:rPr>
                <w:noProof/>
              </w:rPr>
              <w:t xml:space="preserve"> "</w:t>
            </w:r>
            <w:r w:rsidR="001F7725">
              <w:rPr>
                <w:noProof/>
              </w:rPr>
              <w:t>Semesterarbeit</w:t>
            </w:r>
            <w:r w:rsidRPr="00497220">
              <w:rPr>
                <w:noProof/>
              </w:rPr>
              <w:t>" sind im neuen Dokument nun z.B. die Überschriften 1 bis 3 nummeriert und es steht Ihnen die selbstdefinierte Vorlage "Üs</w:t>
            </w:r>
            <w:r w:rsidR="001F7725">
              <w:rPr>
                <w:noProof/>
              </w:rPr>
              <w:t>oG</w:t>
            </w:r>
            <w:r w:rsidRPr="00497220">
              <w:rPr>
                <w:noProof/>
              </w:rPr>
              <w:t>" zur Verfügung.</w:t>
            </w:r>
          </w:p>
        </w:tc>
      </w:tr>
    </w:tbl>
    <w:p w:rsidR="00A35A8A" w:rsidRDefault="00A35A8A" w:rsidP="006E673D">
      <w:pPr>
        <w:pStyle w:val="berschrift2"/>
      </w:pPr>
      <w:bookmarkStart w:id="134" w:name="_Toc298487842"/>
      <w:r>
        <w:t>Dokumentvorlagen verändern</w:t>
      </w:r>
      <w:bookmarkEnd w:id="134"/>
    </w:p>
    <w:p w:rsidR="004B23EF" w:rsidRPr="004B23EF" w:rsidRDefault="004B23EF" w:rsidP="007667D5">
      <w:pPr>
        <w:pStyle w:val="berschrift3"/>
      </w:pPr>
      <w:bookmarkStart w:id="135" w:name="_Toc298487843"/>
      <w:r>
        <w:t>Direktes Bearbeiten von Dokumentvorlagen</w:t>
      </w:r>
      <w:bookmarkEnd w:id="135"/>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A35A8A" w:rsidRPr="00497220" w:rsidTr="00940602">
        <w:trPr>
          <w:cantSplit/>
        </w:trPr>
        <w:tc>
          <w:tcPr>
            <w:tcW w:w="9533" w:type="dxa"/>
          </w:tcPr>
          <w:p w:rsidR="00A35A8A" w:rsidRPr="00497220" w:rsidRDefault="00A35A8A" w:rsidP="00940602">
            <w:pPr>
              <w:pStyle w:val="NummerierteListe"/>
            </w:pPr>
            <w:r w:rsidRPr="00497220">
              <w:t>Bestehende Dokumentvorlagen, insbesondere auch Normal.dotm, können ohne weiteres abgeändert werden.</w:t>
            </w:r>
          </w:p>
        </w:tc>
      </w:tr>
      <w:tr w:rsidR="00A35A8A" w:rsidRPr="00497220" w:rsidTr="00940602">
        <w:trPr>
          <w:cantSplit/>
        </w:trPr>
        <w:tc>
          <w:tcPr>
            <w:tcW w:w="9533" w:type="dxa"/>
          </w:tcPr>
          <w:p w:rsidR="00A35A8A" w:rsidRPr="00497220" w:rsidRDefault="00122DE4" w:rsidP="00940602">
            <w:pPr>
              <w:pStyle w:val="NummerierteListe"/>
            </w:pPr>
            <w:r>
              <w:rPr>
                <w:noProof/>
                <w:lang w:eastAsia="de-CH"/>
              </w:rPr>
              <w:drawing>
                <wp:anchor distT="114935" distB="114935" distL="114300" distR="0" simplePos="0" relativeHeight="251612672" behindDoc="0" locked="0" layoutInCell="1" allowOverlap="1" wp14:anchorId="7D6CA76D" wp14:editId="4C5FE91F">
                  <wp:simplePos x="0" y="0"/>
                  <wp:positionH relativeFrom="column">
                    <wp:align>right</wp:align>
                  </wp:positionH>
                  <wp:positionV relativeFrom="line">
                    <wp:align>top</wp:align>
                  </wp:positionV>
                  <wp:extent cx="2743200" cy="1482725"/>
                  <wp:effectExtent l="0" t="0" r="0" b="3175"/>
                  <wp:wrapSquare wrapText="bothSides"/>
                  <wp:docPr id="677" name="Bild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84" cstate="email">
                            <a:extLst>
                              <a:ext uri="{28A0092B-C50C-407E-A947-70E740481C1C}">
                                <a14:useLocalDpi xmlns:a14="http://schemas.microsoft.com/office/drawing/2010/main" val="0"/>
                              </a:ext>
                            </a:extLst>
                          </a:blip>
                          <a:srcRect/>
                          <a:stretch>
                            <a:fillRect/>
                          </a:stretch>
                        </pic:blipFill>
                        <pic:spPr bwMode="auto">
                          <a:xfrm>
                            <a:off x="0" y="0"/>
                            <a:ext cx="2743200" cy="148272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Dazu öffnen Sie mit dem Datei-Explorer einfach das Vorlagen-Verzeichnis.</w:t>
            </w:r>
          </w:p>
          <w:p w:rsidR="00A35A8A" w:rsidRPr="00497220" w:rsidRDefault="00A35A8A" w:rsidP="00940602">
            <w:pPr>
              <w:pStyle w:val="Eingerckt"/>
            </w:pPr>
            <w:r w:rsidRPr="00497220">
              <w:t>Wenn Sie nun auf eine Vorlage doppelklicken würden, wird nicht die Vorlage geöffnet, son</w:t>
            </w:r>
            <w:r w:rsidR="00065B57" w:rsidRPr="00497220">
              <w:softHyphen/>
            </w:r>
            <w:r w:rsidRPr="00497220">
              <w:t>dern es wird ein neues Dokument auf der Grundlage dieser Vorlage erstellt.</w:t>
            </w:r>
          </w:p>
          <w:p w:rsidR="00A35A8A" w:rsidRPr="00497220" w:rsidRDefault="00A35A8A" w:rsidP="00940602">
            <w:pPr>
              <w:pStyle w:val="Eingerckt"/>
            </w:pPr>
            <w:r w:rsidRPr="00497220">
              <w:t xml:space="preserve">Um die Vorlage selbst zu ändern, müssen Sie den Umweg über das </w:t>
            </w:r>
            <w:proofErr w:type="spellStart"/>
            <w:r w:rsidRPr="00497220">
              <w:t>Kontext</w:t>
            </w:r>
            <w:r w:rsidR="0025507B">
              <w:t>Menü</w:t>
            </w:r>
            <w:proofErr w:type="spellEnd"/>
            <w:r w:rsidRPr="00497220">
              <w:t xml:space="preserve"> gehen und darin </w:t>
            </w:r>
            <w:r w:rsidRPr="00497220">
              <w:rPr>
                <w:rStyle w:val="SchaltflcheZchn"/>
              </w:rPr>
              <w:t>Öffnen</w:t>
            </w:r>
            <w:r w:rsidRPr="00497220">
              <w:t xml:space="preserve"> wählen.</w:t>
            </w:r>
          </w:p>
          <w:p w:rsidR="00A35A8A" w:rsidRPr="00497220" w:rsidRDefault="00A35A8A" w:rsidP="00940602">
            <w:pPr>
              <w:pStyle w:val="Eingerckt"/>
            </w:pPr>
            <w:r w:rsidRPr="00497220">
              <w:t>Probieren Sie’s aus und ändern Sie in Normal.dotm die Absatzformatvorlage Standard so, dass fortan alle neuen Dokumente die Schriftart Arial verwenden.</w:t>
            </w:r>
          </w:p>
        </w:tc>
      </w:tr>
    </w:tbl>
    <w:p w:rsidR="004B23EF" w:rsidRDefault="004B23EF" w:rsidP="004B23EF">
      <w:pPr>
        <w:pStyle w:val="berschrift3"/>
      </w:pPr>
      <w:bookmarkStart w:id="136" w:name="_Toc298487844"/>
      <w:r>
        <w:t>Formatvorlagen zwischen Dokumentvorlagen austauschen</w:t>
      </w:r>
      <w:bookmarkEnd w:id="136"/>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4B23EF" w:rsidRPr="00497220" w:rsidTr="00940602">
        <w:trPr>
          <w:cantSplit/>
        </w:trPr>
        <w:tc>
          <w:tcPr>
            <w:tcW w:w="9533" w:type="dxa"/>
          </w:tcPr>
          <w:p w:rsidR="004B23EF" w:rsidRPr="00497220" w:rsidRDefault="00122DE4" w:rsidP="00940602">
            <w:pPr>
              <w:pStyle w:val="NummerierteListe"/>
            </w:pPr>
            <w:r>
              <w:rPr>
                <w:noProof/>
                <w:lang w:eastAsia="de-CH"/>
              </w:rPr>
              <w:drawing>
                <wp:anchor distT="114935" distB="114935" distL="114300" distR="0" simplePos="0" relativeHeight="251807232" behindDoc="0" locked="0" layoutInCell="1" allowOverlap="1" wp14:anchorId="167F3317" wp14:editId="28D7B141">
                  <wp:simplePos x="0" y="0"/>
                  <wp:positionH relativeFrom="column">
                    <wp:align>right</wp:align>
                  </wp:positionH>
                  <wp:positionV relativeFrom="line">
                    <wp:align>top</wp:align>
                  </wp:positionV>
                  <wp:extent cx="2743200" cy="2775585"/>
                  <wp:effectExtent l="0" t="0" r="0" b="5715"/>
                  <wp:wrapSquare wrapText="bothSides"/>
                  <wp:docPr id="1044" name="Bild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285" cstate="email">
                            <a:extLst>
                              <a:ext uri="{28A0092B-C50C-407E-A947-70E740481C1C}">
                                <a14:useLocalDpi xmlns:a14="http://schemas.microsoft.com/office/drawing/2010/main" val="0"/>
                              </a:ext>
                            </a:extLst>
                          </a:blip>
                          <a:srcRect/>
                          <a:stretch>
                            <a:fillRect/>
                          </a:stretch>
                        </pic:blipFill>
                        <pic:spPr bwMode="auto">
                          <a:xfrm>
                            <a:off x="0" y="0"/>
                            <a:ext cx="2743200" cy="2775585"/>
                          </a:xfrm>
                          <a:prstGeom prst="rect">
                            <a:avLst/>
                          </a:prstGeom>
                          <a:noFill/>
                          <a:ln>
                            <a:noFill/>
                          </a:ln>
                        </pic:spPr>
                      </pic:pic>
                    </a:graphicData>
                  </a:graphic>
                  <wp14:sizeRelH relativeFrom="page">
                    <wp14:pctWidth>0</wp14:pctWidth>
                  </wp14:sizeRelH>
                  <wp14:sizeRelV relativeFrom="page">
                    <wp14:pctHeight>0</wp14:pctHeight>
                  </wp14:sizeRelV>
                </wp:anchor>
              </w:drawing>
            </w:r>
            <w:r w:rsidR="00613AD9" w:rsidRPr="00497220">
              <w:t xml:space="preserve">Ein mächtiges Werkzeug für den Umgang mit Vorlagen verbirgt sich hinter der Schaltfläche </w:t>
            </w:r>
            <w:r w:rsidR="00613AD9" w:rsidRPr="00497220">
              <w:rPr>
                <w:rStyle w:val="SchaltflcheZchn"/>
              </w:rPr>
              <w:t>Organisieren</w:t>
            </w:r>
            <w:r w:rsidR="008B5399" w:rsidRPr="00497220">
              <w:rPr>
                <w:rStyle w:val="SchaltflcheZchn"/>
              </w:rPr>
              <w:t>…</w:t>
            </w:r>
            <w:r w:rsidR="00613AD9" w:rsidRPr="00497220">
              <w:t xml:space="preserve"> des Fensters</w:t>
            </w:r>
            <w:r w:rsidR="008B5399" w:rsidRPr="00497220">
              <w:t xml:space="preserve"> </w:t>
            </w:r>
            <w:proofErr w:type="spellStart"/>
            <w:r w:rsidR="0025507B">
              <w:rPr>
                <w:b/>
              </w:rPr>
              <w:t>Menü</w:t>
            </w:r>
            <w:r w:rsidR="00AC1055" w:rsidRPr="00AC1055">
              <w:rPr>
                <w:b/>
              </w:rPr>
              <w:t>band</w:t>
            </w:r>
            <w:proofErr w:type="spellEnd"/>
            <w:r w:rsidR="00AC1055" w:rsidRPr="00AC1055">
              <w:rPr>
                <w:b/>
              </w:rPr>
              <w:t xml:space="preserve"> –</w:t>
            </w:r>
            <w:r w:rsidR="008B5399" w:rsidRPr="00497220">
              <w:rPr>
                <w:b/>
              </w:rPr>
              <w:t xml:space="preserve"> Entwicklertools – Dokumentvorlage –</w:t>
            </w:r>
            <w:r w:rsidR="008B5399" w:rsidRPr="00497220">
              <w:t xml:space="preserve"> </w:t>
            </w:r>
            <w:r w:rsidR="008B5399" w:rsidRPr="00497220">
              <w:rPr>
                <w:rStyle w:val="Fenstertitel"/>
              </w:rPr>
              <w:t>Dokumentvorlagen und Add</w:t>
            </w:r>
            <w:r w:rsidR="004418C6">
              <w:rPr>
                <w:rStyle w:val="Fenstertitel"/>
              </w:rPr>
              <w:t>-</w:t>
            </w:r>
            <w:r w:rsidR="008B5399" w:rsidRPr="00497220">
              <w:rPr>
                <w:rStyle w:val="Fenstertitel"/>
              </w:rPr>
              <w:t>Ins</w:t>
            </w:r>
            <w:r w:rsidR="008B5399" w:rsidRPr="00497220">
              <w:t xml:space="preserve">. </w:t>
            </w:r>
          </w:p>
        </w:tc>
      </w:tr>
      <w:tr w:rsidR="008B5399" w:rsidRPr="00497220" w:rsidTr="00940602">
        <w:trPr>
          <w:cantSplit/>
        </w:trPr>
        <w:tc>
          <w:tcPr>
            <w:tcW w:w="9533" w:type="dxa"/>
          </w:tcPr>
          <w:p w:rsidR="008B5399" w:rsidRPr="00497220" w:rsidRDefault="008B5399" w:rsidP="00940602">
            <w:pPr>
              <w:pStyle w:val="NummerierteListe"/>
            </w:pPr>
            <w:r w:rsidRPr="00497220">
              <w:lastRenderedPageBreak/>
              <w:t xml:space="preserve">Im Fenster </w:t>
            </w:r>
            <w:r w:rsidRPr="00497220">
              <w:rPr>
                <w:rStyle w:val="Fenstertitel"/>
              </w:rPr>
              <w:t>Organisieren</w:t>
            </w:r>
            <w:r w:rsidRPr="00497220">
              <w:t xml:space="preserve"> </w:t>
            </w:r>
            <w:r w:rsidR="004E026C" w:rsidRPr="00497220">
              <w:t>können Sie nun Formatvorlagen beliebig zwischen verschiedenen Dokumenten oder Dokumentvorlagen hin und her schieben.</w:t>
            </w:r>
          </w:p>
          <w:p w:rsidR="004E026C" w:rsidRPr="00497220" w:rsidRDefault="004E026C" w:rsidP="004E026C">
            <w:pPr>
              <w:pStyle w:val="Eingerckt"/>
            </w:pPr>
            <w:r w:rsidRPr="00497220">
              <w:t>Beachten Sie: Mit der Schaltfläche Datei schliessen kann nicht nur eine zum Austausch bereit</w:t>
            </w:r>
            <w:r w:rsidR="00BA36CB">
              <w:softHyphen/>
            </w:r>
            <w:r w:rsidRPr="00497220">
              <w:t>stehende Datei geschlossen, sondern danach auch wieder eine andere geöffnet werden. Probieren Sie's aus.</w:t>
            </w:r>
          </w:p>
          <w:p w:rsidR="008B5399" w:rsidRPr="00497220" w:rsidRDefault="00122DE4" w:rsidP="008B5399">
            <w:pPr>
              <w:pStyle w:val="Eingerckt"/>
            </w:pPr>
            <w:r>
              <w:rPr>
                <w:noProof/>
                <w:lang w:eastAsia="de-CH"/>
              </w:rPr>
              <mc:AlternateContent>
                <mc:Choice Requires="wpg">
                  <w:drawing>
                    <wp:anchor distT="0" distB="0" distL="114300" distR="114300" simplePos="0" relativeHeight="251808256" behindDoc="0" locked="0" layoutInCell="1" allowOverlap="1" wp14:anchorId="75B7D16B" wp14:editId="27E9E8AA">
                      <wp:simplePos x="0" y="0"/>
                      <wp:positionH relativeFrom="column">
                        <wp:posOffset>231140</wp:posOffset>
                      </wp:positionH>
                      <wp:positionV relativeFrom="paragraph">
                        <wp:posOffset>105410</wp:posOffset>
                      </wp:positionV>
                      <wp:extent cx="5753100" cy="3057525"/>
                      <wp:effectExtent l="2540" t="635" r="0" b="0"/>
                      <wp:wrapSquare wrapText="bothSides"/>
                      <wp:docPr id="936" name="Group 1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3100" cy="3057525"/>
                                <a:chOff x="1782" y="3296"/>
                                <a:chExt cx="9060" cy="4815"/>
                              </a:xfrm>
                            </wpg:grpSpPr>
                            <pic:pic xmlns:pic="http://schemas.openxmlformats.org/drawingml/2006/picture">
                              <pic:nvPicPr>
                                <pic:cNvPr id="937" name="Picture 1046"/>
                                <pic:cNvPicPr>
                                  <a:picLocks noChangeAspect="1" noChangeArrowheads="1"/>
                                </pic:cNvPicPr>
                              </pic:nvPicPr>
                              <pic:blipFill>
                                <a:blip r:embed="rId286" cstate="email">
                                  <a:extLst>
                                    <a:ext uri="{28A0092B-C50C-407E-A947-70E740481C1C}">
                                      <a14:useLocalDpi xmlns:a14="http://schemas.microsoft.com/office/drawing/2010/main" val="0"/>
                                    </a:ext>
                                  </a:extLst>
                                </a:blip>
                                <a:srcRect/>
                                <a:stretch>
                                  <a:fillRect/>
                                </a:stretch>
                              </pic:blipFill>
                              <pic:spPr bwMode="auto">
                                <a:xfrm>
                                  <a:off x="1782" y="3296"/>
                                  <a:ext cx="9060" cy="4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8" name="Oval 1045"/>
                              <wps:cNvSpPr>
                                <a:spLocks noChangeArrowheads="1"/>
                              </wps:cNvSpPr>
                              <wps:spPr bwMode="auto">
                                <a:xfrm>
                                  <a:off x="4035" y="5940"/>
                                  <a:ext cx="1980" cy="78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47" o:spid="_x0000_s1026" style="position:absolute;margin-left:18.2pt;margin-top:8.3pt;width:453pt;height:240.75pt;z-index:251808256" coordorigin="1782,3296" coordsize="9060,4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">
                      <v:shape id="Picture 1046" o:spid="_x0000_s1027" type="#_x0000_t75" style="position:absolute;left:1782;top:3296;width:9060;height:4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ZC3XDAAAA3AAAAA8AAABkcnMvZG93bnJldi54bWxEj09rwkAUxO9Cv8PyCr3Vjf9t6ioiVL0a&#10;RfD2yL4modm3S3Y1aT+9KxQ8DjPzG2ax6kwtbtT4yrKCQT8BQZxbXXGh4HT8ep+D8AFZY22ZFPyS&#10;h9XypbfAVNuWD3TLQiEihH2KCsoQXCqlz0sy6PvWEUfv2zYGQ5RNIXWDbYSbWg6TZCoNVhwXSnS0&#10;KSn/ya5GAbm602M30Pvzdvu3a7PJ2I8uSr29dutPEIG68Az/t/dawcdoBo8z8QjI5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kLdcMAAADcAAAADwAAAAAAAAAAAAAAAACf&#10;AgAAZHJzL2Rvd25yZXYueG1sUEsFBgAAAAAEAAQA9wAAAI8DAAAAAA==&#10;">
                        <v:imagedata r:id="rId287" o:title=""/>
                      </v:shape>
                      <v:oval id="Oval 1045" o:spid="_x0000_s1028" style="position:absolute;left:4035;top:5940;width:1980;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kg8UA&#10;AADcAAAADwAAAGRycy9kb3ducmV2LnhtbERPy04CMRTdk/APzSVxY6SjEpSBQoyGlwsTR1mwu0wv&#10;Mw3T23FaYPh7ujBheXLek1lrK3GixhvHCh77CQji3GnDhYLfn/nDKwgfkDVWjknBhTzMpt3OBFPt&#10;zvxNpywUIoawT1FBGUKdSunzkiz6vquJI7d3jcUQYVNI3eA5httKPiXJUFo0HBtKrOm9pPyQHa2C&#10;4+7z/uVr/bes/Md2sTGr+SAzG6Xueu3bGESgNtzE/+6VVjB6jmvjmXgE5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9qSDxQAAANwAAAAPAAAAAAAAAAAAAAAAAJgCAABkcnMv&#10;ZG93bnJldi54bWxQSwUGAAAAAAQABAD1AAAAigMAAAAA&#10;" filled="f" strokecolor="red" strokeweight="2pt"/>
                      <w10:wrap type="square"/>
                    </v:group>
                  </w:pict>
                </mc:Fallback>
              </mc:AlternateContent>
            </w:r>
          </w:p>
        </w:tc>
      </w:tr>
    </w:tbl>
    <w:p w:rsidR="00A35A8A" w:rsidRDefault="00A35A8A" w:rsidP="0006365B">
      <w:pPr>
        <w:pStyle w:val="berschrift1"/>
      </w:pPr>
      <w:bookmarkStart w:id="137" w:name="_Ref114469863"/>
      <w:bookmarkStart w:id="138" w:name="_Toc298487782"/>
      <w:bookmarkStart w:id="139" w:name="_Toc298487845"/>
      <w:bookmarkStart w:id="140" w:name="_Toc87931750"/>
      <w:bookmarkStart w:id="141" w:name="_Ref113864321"/>
      <w:bookmarkStart w:id="142" w:name="_Ref113864324"/>
      <w:bookmarkStart w:id="143" w:name="_Ref113864327"/>
      <w:bookmarkStart w:id="144" w:name="_Toc85098230"/>
      <w:r w:rsidRPr="00A52C6A">
        <w:lastRenderedPageBreak/>
        <w:t>Mathematische und chemische Formeln</w:t>
      </w:r>
      <w:bookmarkEnd w:id="137"/>
      <w:bookmarkEnd w:id="138"/>
      <w:bookmarkEnd w:id="139"/>
    </w:p>
    <w:p w:rsidR="00CF56EC" w:rsidRPr="00CF56EC" w:rsidRDefault="00A25D84" w:rsidP="00CF56EC">
      <w:r>
        <w:t>Mathematische Formeln lassen sich mit „normalem“ Text nicht fachlich korrekt darstellen. In diesem Kapitel lernen Sie den Formel-Editor zum Erstellen mathematischer Formeln kennen.</w:t>
      </w:r>
    </w:p>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076F93" w:rsidRPr="00497220" w:rsidRDefault="00350729" w:rsidP="00B70010">
            <w:pPr>
              <w:numPr>
                <w:ilvl w:val="0"/>
                <w:numId w:val="42"/>
              </w:numPr>
            </w:pPr>
            <w:r w:rsidRPr="00497220">
              <w:t>Ich kann mit dem Formel-Editor mathematische Formeln erstellen</w:t>
            </w:r>
            <w:r w:rsidR="007F47FF">
              <w: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t>Schlüsselbegriffe</w:t>
            </w:r>
          </w:p>
        </w:tc>
        <w:tc>
          <w:tcPr>
            <w:tcW w:w="7062" w:type="dxa"/>
          </w:tcPr>
          <w:p w:rsidR="00076F93" w:rsidRPr="00497220" w:rsidRDefault="00350729" w:rsidP="00350729">
            <w:r w:rsidRPr="00497220">
              <w:t>Formel-Editor</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7062" w:type="dxa"/>
            <w:tcBorders>
              <w:bottom w:val="double" w:sz="4" w:space="0" w:color="auto"/>
            </w:tcBorders>
          </w:tcPr>
          <w:p w:rsidR="00076F93" w:rsidRPr="00497220" w:rsidRDefault="00F072A3" w:rsidP="0019755A">
            <w:pPr>
              <w:pStyle w:val="AiK"/>
            </w:pPr>
            <w:r>
              <w:t>Erstellen Sie die Formeln gemäss Vorlage.</w:t>
            </w:r>
          </w:p>
        </w:tc>
      </w:tr>
    </w:tbl>
    <w:p w:rsidR="00A35A8A" w:rsidRPr="00A52C6A" w:rsidRDefault="00A35A8A" w:rsidP="006E673D">
      <w:pPr>
        <w:pStyle w:val="berschrift2"/>
      </w:pPr>
      <w:bookmarkStart w:id="145" w:name="_Toc298487846"/>
      <w:r w:rsidRPr="00A52C6A">
        <w:t>Mathematische Formeln</w:t>
      </w:r>
      <w:bookmarkEnd w:id="140"/>
      <w:bookmarkEnd w:id="141"/>
      <w:bookmarkEnd w:id="142"/>
      <w:bookmarkEnd w:id="143"/>
      <w:bookmarkEnd w:id="145"/>
    </w:p>
    <w:p w:rsidR="00A35A8A" w:rsidRPr="00A52C6A" w:rsidRDefault="00A35A8A" w:rsidP="00A35A8A">
      <w:pPr>
        <w:tabs>
          <w:tab w:val="center" w:pos="9071"/>
        </w:tabs>
      </w:pPr>
      <w:r w:rsidRPr="00A52C6A">
        <w:t>Mit dem in Word eingebauten Formel-Editor können beliebig komplizierte mathematische Formeln leserlich und den mathematischen Regeln gemäss dargestellt werden. Zwei Bei</w:t>
      </w:r>
      <w:r w:rsidR="00065B57">
        <w:softHyphen/>
      </w:r>
      <w:r w:rsidRPr="00A52C6A">
        <w:t>spiele</w:t>
      </w:r>
    </w:p>
    <w:p w:rsidR="00A35A8A" w:rsidRPr="00A52C6A" w:rsidRDefault="00A35A8A" w:rsidP="00A35A8A">
      <w:pPr>
        <w:tabs>
          <w:tab w:val="right" w:pos="9085"/>
        </w:tabs>
      </w:pPr>
      <w:r w:rsidRPr="00A52C6A">
        <w:rPr>
          <w:position w:val="-24"/>
        </w:rPr>
        <w:object w:dxaOrig="2260" w:dyaOrig="700">
          <v:shape id="_x0000_i1028" type="#_x0000_t75" style="width:113.55pt;height:35.5pt;mso-wrap-distance-left:7.05pt;mso-wrap-distance-right:7.05pt;mso-position-horizontal-relative:page" o:ole="" o:allowincell="f" fillcolor="window">
            <v:imagedata r:id="rId288" o:title=""/>
          </v:shape>
          <o:OLEObject Type="Embed" ProgID="Equation.3" ShapeID="_x0000_i1028" DrawAspect="Content" ObjectID="_1402298705" r:id="rId289"/>
        </w:object>
      </w:r>
      <w:r w:rsidRPr="00A52C6A">
        <w:tab/>
      </w:r>
      <w:r w:rsidRPr="00A52C6A">
        <w:rPr>
          <w:position w:val="-32"/>
        </w:rPr>
        <w:object w:dxaOrig="5200" w:dyaOrig="760">
          <v:shape id="_x0000_i1029" type="#_x0000_t75" style="width:259.5pt;height:37.5pt" o:ole="">
            <v:imagedata r:id="rId290" o:title=""/>
          </v:shape>
          <o:OLEObject Type="Embed" ProgID="Equation.3" ShapeID="_x0000_i1029" DrawAspect="Content" ObjectID="_1402298706" r:id="rId291"/>
        </w:object>
      </w:r>
    </w:p>
    <w:p w:rsidR="00A35A8A" w:rsidRDefault="00D40230" w:rsidP="00D9281C">
      <w:pPr>
        <w:pStyle w:val="AbstandNachStandard"/>
      </w:pPr>
      <w:r>
        <w:t>Seit Office 2007 wird dazu ein völlig neuer</w:t>
      </w:r>
      <w:r w:rsidR="00A35A8A">
        <w:t xml:space="preserve"> Formel-Editor</w:t>
      </w:r>
      <w:r>
        <w:t xml:space="preserve"> verwendet</w:t>
      </w:r>
      <w:r w:rsidR="00A35A8A">
        <w:t xml:space="preserve">. Dokumente mit Formeln aus älteren Office-Versionen müssen zuerst ins </w:t>
      </w:r>
      <w:r>
        <w:t>aktuelle Office-</w:t>
      </w:r>
      <w:r w:rsidR="00A35A8A">
        <w:t xml:space="preserve">Format konvertiert werden, wenn die Formeln darin weiterbearbeitet werden sollen. Das Feature </w:t>
      </w:r>
      <w:r w:rsidR="00E76DF4">
        <w:t>"</w:t>
      </w:r>
      <w:r w:rsidR="00A35A8A">
        <w:t>Formel</w:t>
      </w:r>
      <w:r w:rsidR="00E76DF4">
        <w:t>"</w:t>
      </w:r>
      <w:r w:rsidR="00A35A8A">
        <w:t xml:space="preserve"> steht deshalb nur dann zur Verfügung, wenn Sie ein Dokument des neuen Typs in Arbeit haben</w:t>
      </w:r>
      <w:r>
        <w:t>.</w:t>
      </w:r>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Pr>
          <w:p w:rsidR="00A35A8A" w:rsidRPr="00497220" w:rsidRDefault="00122DE4" w:rsidP="00B70010">
            <w:pPr>
              <w:pStyle w:val="NummerierteListe"/>
              <w:numPr>
                <w:ilvl w:val="0"/>
                <w:numId w:val="23"/>
              </w:numPr>
              <w:rPr>
                <w:lang w:eastAsia="de-CH"/>
              </w:rPr>
            </w:pPr>
            <w:r>
              <w:rPr>
                <w:noProof/>
                <w:lang w:eastAsia="de-CH"/>
              </w:rPr>
              <w:drawing>
                <wp:anchor distT="114935" distB="114935" distL="114300" distR="0" simplePos="0" relativeHeight="251613696" behindDoc="0" locked="0" layoutInCell="1" allowOverlap="1" wp14:anchorId="538F7FB9" wp14:editId="4323BE5D">
                  <wp:simplePos x="0" y="0"/>
                  <wp:positionH relativeFrom="column">
                    <wp:align>right</wp:align>
                  </wp:positionH>
                  <wp:positionV relativeFrom="line">
                    <wp:align>top</wp:align>
                  </wp:positionV>
                  <wp:extent cx="1837055" cy="1781175"/>
                  <wp:effectExtent l="0" t="0" r="0" b="9525"/>
                  <wp:wrapSquare wrapText="bothSides"/>
                  <wp:docPr id="678" name="Bild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837055" cy="178117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rPr>
                <w:lang w:eastAsia="de-CH"/>
              </w:rPr>
              <w:t>Öffnen Sie ein neues Dokument.</w:t>
            </w:r>
          </w:p>
          <w:p w:rsidR="00A35A8A" w:rsidRPr="00497220" w:rsidRDefault="00A35A8A" w:rsidP="00940602">
            <w:pPr>
              <w:pStyle w:val="Eingerckt"/>
              <w:rPr>
                <w:noProof/>
                <w:lang w:eastAsia="de-CH"/>
              </w:rPr>
            </w:pPr>
            <w:r w:rsidRPr="00497220">
              <w:rPr>
                <w:noProof/>
                <w:lang w:eastAsia="de-CH"/>
              </w:rPr>
              <w:t xml:space="preserve">Ein Klick auf </w:t>
            </w:r>
            <w:r w:rsidR="0025507B">
              <w:rPr>
                <w:b/>
                <w:noProof/>
                <w:lang w:eastAsia="de-CH"/>
              </w:rPr>
              <w:t>Menü</w:t>
            </w:r>
            <w:r w:rsidR="00AC1055" w:rsidRPr="00AC1055">
              <w:rPr>
                <w:b/>
                <w:noProof/>
                <w:lang w:eastAsia="de-CH"/>
              </w:rPr>
              <w:t>band –</w:t>
            </w:r>
            <w:r w:rsidRPr="00497220">
              <w:rPr>
                <w:b/>
                <w:noProof/>
                <w:lang w:eastAsia="de-CH"/>
              </w:rPr>
              <w:t xml:space="preserve"> Einfügen – Formel …</w:t>
            </w:r>
            <w:r w:rsidRPr="00497220">
              <w:rPr>
                <w:noProof/>
                <w:lang w:eastAsia="de-CH"/>
              </w:rPr>
              <w:t xml:space="preserve"> </w:t>
            </w:r>
          </w:p>
        </w:tc>
      </w:tr>
      <w:tr w:rsidR="00A35A8A" w:rsidRPr="00497220" w:rsidTr="00940602">
        <w:trPr>
          <w:cantSplit/>
        </w:trPr>
        <w:tc>
          <w:tcPr>
            <w:tcW w:w="9178" w:type="dxa"/>
          </w:tcPr>
          <w:p w:rsidR="00A35A8A" w:rsidRPr="00497220" w:rsidRDefault="00A35A8A" w:rsidP="00B70010">
            <w:pPr>
              <w:pStyle w:val="NummerierteListe"/>
              <w:numPr>
                <w:ilvl w:val="0"/>
                <w:numId w:val="37"/>
              </w:numPr>
            </w:pPr>
            <w:r w:rsidRPr="00497220">
              <w:lastRenderedPageBreak/>
              <w:t xml:space="preserve">… </w:t>
            </w:r>
            <w:r w:rsidR="00122DE4">
              <w:rPr>
                <w:noProof/>
                <w:lang w:eastAsia="de-CH"/>
              </w:rPr>
              <w:drawing>
                <wp:anchor distT="114935" distB="114935" distL="114300" distR="0" simplePos="0" relativeHeight="251614720" behindDoc="0" locked="0" layoutInCell="1" allowOverlap="1" wp14:anchorId="4D4ACDAD" wp14:editId="49C14229">
                  <wp:simplePos x="0" y="0"/>
                  <wp:positionH relativeFrom="column">
                    <wp:align>right</wp:align>
                  </wp:positionH>
                  <wp:positionV relativeFrom="line">
                    <wp:align>top</wp:align>
                  </wp:positionV>
                  <wp:extent cx="2743200" cy="1979295"/>
                  <wp:effectExtent l="0" t="0" r="0" b="1905"/>
                  <wp:wrapSquare wrapText="bothSides"/>
                  <wp:docPr id="679" name="Bild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93" cstate="email">
                            <a:extLst>
                              <a:ext uri="{28A0092B-C50C-407E-A947-70E740481C1C}">
                                <a14:useLocalDpi xmlns:a14="http://schemas.microsoft.com/office/drawing/2010/main" val="0"/>
                              </a:ext>
                            </a:extLst>
                          </a:blip>
                          <a:srcRect/>
                          <a:stretch>
                            <a:fillRect/>
                          </a:stretch>
                        </pic:blipFill>
                        <pic:spPr bwMode="auto">
                          <a:xfrm>
                            <a:off x="0" y="0"/>
                            <a:ext cx="2743200" cy="19792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t xml:space="preserve">erstellt Ihnen einerseits ein neues Formel-Feld in Ihrem Dokument und öffnet andererseits die </w:t>
            </w:r>
            <w:proofErr w:type="spellStart"/>
            <w:r w:rsidR="0025507B">
              <w:rPr>
                <w:b/>
              </w:rPr>
              <w:t>Menü</w:t>
            </w:r>
            <w:r w:rsidR="00C06B66">
              <w:rPr>
                <w:b/>
              </w:rPr>
              <w:t>band</w:t>
            </w:r>
            <w:proofErr w:type="spellEnd"/>
            <w:r w:rsidRPr="00497220">
              <w:rPr>
                <w:b/>
              </w:rPr>
              <w:t xml:space="preserve"> Formeltools.</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15744" behindDoc="0" locked="0" layoutInCell="1" allowOverlap="1" wp14:anchorId="1613F058" wp14:editId="15F82475">
                  <wp:simplePos x="0" y="0"/>
                  <wp:positionH relativeFrom="column">
                    <wp:align>right</wp:align>
                  </wp:positionH>
                  <wp:positionV relativeFrom="line">
                    <wp:align>top</wp:align>
                  </wp:positionV>
                  <wp:extent cx="2544445" cy="3077210"/>
                  <wp:effectExtent l="0" t="0" r="8255" b="8890"/>
                  <wp:wrapSquare wrapText="bothSides"/>
                  <wp:docPr id="680" name="Bild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544445" cy="307721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Fügen Sie wie abgebildet eine Vorlage für einen komplizierten Bruch ins Formel-Feld ein.</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16768" behindDoc="0" locked="0" layoutInCell="1" allowOverlap="1" wp14:anchorId="6B9B50BA" wp14:editId="4074E090">
                  <wp:simplePos x="0" y="0"/>
                  <wp:positionH relativeFrom="column">
                    <wp:align>right</wp:align>
                  </wp:positionH>
                  <wp:positionV relativeFrom="line">
                    <wp:align>top</wp:align>
                  </wp:positionV>
                  <wp:extent cx="1494790" cy="2242185"/>
                  <wp:effectExtent l="0" t="0" r="0" b="5715"/>
                  <wp:wrapSquare wrapText="bothSides"/>
                  <wp:docPr id="681" name="Bild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494790" cy="224218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Fügen Sie in den Zähler ein Wurzelzeichen ein und geben Sie ein x ein.</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lastRenderedPageBreak/>
              <w:drawing>
                <wp:anchor distT="114935" distB="114935" distL="114300" distR="0" simplePos="0" relativeHeight="251617792" behindDoc="0" locked="0" layoutInCell="1" allowOverlap="1" wp14:anchorId="5ED7CADA" wp14:editId="178E0588">
                  <wp:simplePos x="0" y="0"/>
                  <wp:positionH relativeFrom="column">
                    <wp:align>right</wp:align>
                  </wp:positionH>
                  <wp:positionV relativeFrom="line">
                    <wp:align>top</wp:align>
                  </wp:positionV>
                  <wp:extent cx="2743200" cy="2141855"/>
                  <wp:effectExtent l="0" t="0" r="0" b="0"/>
                  <wp:wrapSquare wrapText="bothSides"/>
                  <wp:docPr id="682" name="Bild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96" cstate="email">
                            <a:extLst>
                              <a:ext uri="{28A0092B-C50C-407E-A947-70E740481C1C}">
                                <a14:useLocalDpi xmlns:a14="http://schemas.microsoft.com/office/drawing/2010/main" val="0"/>
                              </a:ext>
                            </a:extLst>
                          </a:blip>
                          <a:srcRect/>
                          <a:stretch>
                            <a:fillRect/>
                          </a:stretch>
                        </pic:blipFill>
                        <pic:spPr bwMode="auto">
                          <a:xfrm>
                            <a:off x="0" y="0"/>
                            <a:ext cx="2743200" cy="214185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Wechseln Sie zum Nenner; fügen Sie ein Summen-Zeichen ein.</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18816" behindDoc="0" locked="0" layoutInCell="1" allowOverlap="1" wp14:anchorId="3E77014E" wp14:editId="7679F170">
                  <wp:simplePos x="0" y="0"/>
                  <wp:positionH relativeFrom="column">
                    <wp:align>right</wp:align>
                  </wp:positionH>
                  <wp:positionV relativeFrom="line">
                    <wp:align>top</wp:align>
                  </wp:positionV>
                  <wp:extent cx="962025" cy="858520"/>
                  <wp:effectExtent l="0" t="0" r="9525" b="0"/>
                  <wp:wrapSquare wrapText="bothSides"/>
                  <wp:docPr id="683" name="Bild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962025" cy="85852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Ergänzen Sie die Formel mit den nötigen Parametern.</w:t>
            </w:r>
          </w:p>
        </w:tc>
      </w:tr>
    </w:tbl>
    <w:p w:rsidR="00A35A8A" w:rsidRPr="00A52C6A" w:rsidRDefault="00A35A8A" w:rsidP="00D9281C">
      <w:pPr>
        <w:pStyle w:val="AbstandNachStandard"/>
      </w:pPr>
      <w:r w:rsidRPr="00A52C6A">
        <w:t xml:space="preserve">Wenn Sie in einer Arbeit häufig Formeln desselben Typs verwenden werden (z.B. meistens einen Bruch mit einer </w:t>
      </w:r>
      <w:r>
        <w:t>Wurzel</w:t>
      </w:r>
      <w:r w:rsidRPr="00A52C6A">
        <w:t xml:space="preserve"> im Zähler und einer </w:t>
      </w:r>
      <w:r>
        <w:t xml:space="preserve">Summe </w:t>
      </w:r>
      <w:r w:rsidRPr="00A52C6A">
        <w:t xml:space="preserve">im Nenner), empfiehlt es sich, eine Musterformel als </w:t>
      </w:r>
      <w:r>
        <w:t>Textbaustein</w:t>
      </w:r>
      <w:r w:rsidRPr="00A52C6A">
        <w:t xml:space="preserve"> zu hinterlegen.</w:t>
      </w:r>
      <w:r>
        <w:t xml:space="preserve"> Das geht so:</w:t>
      </w:r>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19840" behindDoc="0" locked="0" layoutInCell="1" allowOverlap="1" wp14:anchorId="3F30494D" wp14:editId="3A78F34D">
                  <wp:simplePos x="0" y="0"/>
                  <wp:positionH relativeFrom="column">
                    <wp:align>right</wp:align>
                  </wp:positionH>
                  <wp:positionV relativeFrom="line">
                    <wp:align>top</wp:align>
                  </wp:positionV>
                  <wp:extent cx="2131060" cy="1876425"/>
                  <wp:effectExtent l="0" t="0" r="2540" b="9525"/>
                  <wp:wrapSquare wrapText="bothSides"/>
                  <wp:docPr id="684" name="Bild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131060"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Klicken Sie auf das Ausklapp-Dreieck rechts neben der Formel und wählen Sie </w:t>
            </w:r>
            <w:r w:rsidR="00A35A8A" w:rsidRPr="00497220">
              <w:rPr>
                <w:rStyle w:val="SchaltflcheZchn"/>
              </w:rPr>
              <w:t>Als neue Formel speichern</w:t>
            </w:r>
            <w:r w:rsidR="00A35A8A" w:rsidRPr="00497220">
              <w:t>.</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20864" behindDoc="0" locked="0" layoutInCell="1" allowOverlap="1" wp14:anchorId="4D1AB321" wp14:editId="1456D0E2">
                  <wp:simplePos x="0" y="0"/>
                  <wp:positionH relativeFrom="column">
                    <wp:align>right</wp:align>
                  </wp:positionH>
                  <wp:positionV relativeFrom="line">
                    <wp:align>top</wp:align>
                  </wp:positionV>
                  <wp:extent cx="2743200" cy="2038350"/>
                  <wp:effectExtent l="0" t="0" r="0" b="0"/>
                  <wp:wrapSquare wrapText="bothSides"/>
                  <wp:docPr id="685" name="Bild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299" cstate="email">
                            <a:extLst>
                              <a:ext uri="{28A0092B-C50C-407E-A947-70E740481C1C}">
                                <a14:useLocalDpi xmlns:a14="http://schemas.microsoft.com/office/drawing/2010/main" val="0"/>
                              </a:ext>
                            </a:extLst>
                          </a:blip>
                          <a:srcRect/>
                          <a:stretch>
                            <a:fillRect/>
                          </a:stretch>
                        </pic:blipFill>
                        <pic:spPr bwMode="auto">
                          <a:xfrm>
                            <a:off x="0" y="0"/>
                            <a:ext cx="2743200"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Im Fenster </w:t>
            </w:r>
            <w:r w:rsidR="00A35A8A" w:rsidRPr="00497220">
              <w:rPr>
                <w:rStyle w:val="Fenstertitel"/>
              </w:rPr>
              <w:t>Neuen</w:t>
            </w:r>
            <w:r w:rsidR="00D9281C" w:rsidRPr="00497220">
              <w:rPr>
                <w:rStyle w:val="Fenstertitel"/>
              </w:rPr>
              <w:t> Baustein e</w:t>
            </w:r>
            <w:r w:rsidR="00A35A8A" w:rsidRPr="00497220">
              <w:rPr>
                <w:rStyle w:val="Fenstertitel"/>
              </w:rPr>
              <w:t>rstellen</w:t>
            </w:r>
            <w:r w:rsidR="00A35A8A" w:rsidRPr="00497220">
              <w:t xml:space="preserve"> geben Sie Ihrer Formel einen Namen.</w:t>
            </w:r>
          </w:p>
          <w:p w:rsidR="00A35A8A" w:rsidRPr="00497220" w:rsidRDefault="00A35A8A" w:rsidP="00940602">
            <w:pPr>
              <w:pStyle w:val="Eingerckt"/>
            </w:pPr>
            <w:r w:rsidRPr="00497220">
              <w:t>Je nach Zusammenhang könnte die unterste Option noch von Bedeutung sein, alle ande</w:t>
            </w:r>
            <w:r w:rsidR="00065B57" w:rsidRPr="00497220">
              <w:softHyphen/>
            </w:r>
            <w:r w:rsidRPr="00497220">
              <w:t>ren Optionen dürfen wohl auf dem Standardwert bleiben.</w:t>
            </w:r>
          </w:p>
        </w:tc>
      </w:tr>
      <w:tr w:rsidR="00A35A8A" w:rsidRPr="00497220" w:rsidTr="00940602">
        <w:trPr>
          <w:cantSplit/>
        </w:trPr>
        <w:tc>
          <w:tcPr>
            <w:tcW w:w="9178" w:type="dxa"/>
          </w:tcPr>
          <w:p w:rsidR="00A35A8A" w:rsidRPr="00497220" w:rsidRDefault="00A35A8A" w:rsidP="00940602">
            <w:pPr>
              <w:pStyle w:val="NummerierteListe"/>
            </w:pPr>
            <w:r w:rsidRPr="00497220">
              <w:lastRenderedPageBreak/>
              <w:t xml:space="preserve">Um nun die Formel irgendwo zu </w:t>
            </w:r>
            <w:r w:rsidR="00122DE4">
              <w:rPr>
                <w:noProof/>
                <w:lang w:eastAsia="de-CH"/>
              </w:rPr>
              <w:drawing>
                <wp:anchor distT="114935" distB="114935" distL="114300" distR="0" simplePos="0" relativeHeight="251621888" behindDoc="0" locked="0" layoutInCell="1" allowOverlap="1" wp14:anchorId="6198240C" wp14:editId="24ABD82C">
                  <wp:simplePos x="0" y="0"/>
                  <wp:positionH relativeFrom="column">
                    <wp:align>right</wp:align>
                  </wp:positionH>
                  <wp:positionV relativeFrom="line">
                    <wp:align>top</wp:align>
                  </wp:positionV>
                  <wp:extent cx="2743200" cy="2077720"/>
                  <wp:effectExtent l="0" t="0" r="0" b="0"/>
                  <wp:wrapSquare wrapText="bothSides"/>
                  <wp:docPr id="686" name="Bild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00" cstate="email">
                            <a:extLst>
                              <a:ext uri="{28A0092B-C50C-407E-A947-70E740481C1C}">
                                <a14:useLocalDpi xmlns:a14="http://schemas.microsoft.com/office/drawing/2010/main" val="0"/>
                              </a:ext>
                            </a:extLst>
                          </a:blip>
                          <a:srcRect/>
                          <a:stretch>
                            <a:fillRect/>
                          </a:stretch>
                        </pic:blipFill>
                        <pic:spPr bwMode="auto">
                          <a:xfrm>
                            <a:off x="0" y="0"/>
                            <a:ext cx="2743200" cy="2077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t xml:space="preserve">verwenden, klicken Sie in der </w:t>
            </w:r>
            <w:proofErr w:type="spellStart"/>
            <w:r w:rsidR="0025507B">
              <w:rPr>
                <w:b/>
              </w:rPr>
              <w:t>Menü</w:t>
            </w:r>
            <w:r w:rsidR="00AC1055" w:rsidRPr="00AC1055">
              <w:rPr>
                <w:b/>
              </w:rPr>
              <w:t>band</w:t>
            </w:r>
            <w:proofErr w:type="spellEnd"/>
            <w:r w:rsidR="00AC1055" w:rsidRPr="00AC1055">
              <w:rPr>
                <w:b/>
              </w:rPr>
              <w:t xml:space="preserve"> –</w:t>
            </w:r>
            <w:r w:rsidRPr="00497220">
              <w:rPr>
                <w:b/>
              </w:rPr>
              <w:t xml:space="preserve"> Einfügen</w:t>
            </w:r>
            <w:r w:rsidRPr="00497220">
              <w:t xml:space="preserve"> unterhalb des Formel-Zeichens auf das Ausklapp-Dreieck.</w:t>
            </w:r>
          </w:p>
          <w:p w:rsidR="00A35A8A" w:rsidRPr="00497220" w:rsidRDefault="00A35A8A" w:rsidP="00940602">
            <w:pPr>
              <w:pStyle w:val="Eingerckt"/>
            </w:pPr>
            <w:r w:rsidRPr="00497220">
              <w:t>Ihre selbst definierte Formel sollte Ihnen nun zuoberst in der Liste zur Verfügung gestellt werden.</w:t>
            </w:r>
          </w:p>
        </w:tc>
      </w:tr>
    </w:tbl>
    <w:p w:rsidR="00A35A8A" w:rsidRPr="00A52C6A" w:rsidRDefault="00A35A8A" w:rsidP="006E673D">
      <w:pPr>
        <w:pStyle w:val="berschrift2"/>
      </w:pPr>
      <w:bookmarkStart w:id="146" w:name="_Toc298487847"/>
      <w:bookmarkStart w:id="147" w:name="_Toc87931751"/>
      <w:r w:rsidRPr="00A52C6A">
        <w:t>Chemische Formeln</w:t>
      </w:r>
      <w:bookmarkEnd w:id="146"/>
    </w:p>
    <w:p w:rsidR="00A35A8A" w:rsidRPr="00A52C6A" w:rsidRDefault="00A35A8A" w:rsidP="00A35A8A">
      <w:r w:rsidRPr="00A52C6A">
        <w:t xml:space="preserve">Auch chemische Formeln lassen sich in Word-Texte einbauen. Allerdings stellt MS Office </w:t>
      </w:r>
      <w:r w:rsidR="00AD68A0" w:rsidRPr="00A52C6A">
        <w:t>kein eigenes</w:t>
      </w:r>
      <w:r w:rsidRPr="00A52C6A">
        <w:t xml:space="preserve"> Werkzeug dafür zur Verfügung. Ein geeignetes Freeware-Tool ist </w:t>
      </w:r>
      <w:proofErr w:type="spellStart"/>
      <w:r w:rsidRPr="00A52C6A">
        <w:t>ChemSketch</w:t>
      </w:r>
      <w:proofErr w:type="spellEnd"/>
      <w:r w:rsidRPr="00A52C6A">
        <w:t xml:space="preserve"> von ACD (</w:t>
      </w:r>
      <w:hyperlink r:id="rId301" w:history="1">
        <w:r w:rsidRPr="001E5445">
          <w:rPr>
            <w:rStyle w:val="Hyperlink"/>
          </w:rPr>
          <w:t>http://www.acdlabs.com/download/chemsk.html</w:t>
        </w:r>
      </w:hyperlink>
      <w:r w:rsidRPr="00A52C6A">
        <w:t xml:space="preserve">). Damit können Sie beliebige chemische Formeln grafisch darstellen und danach auf dieselbe Art und Weise wie Grafiken oder Excel-Tabellen in Ihren Text einfügen (siehe Kapitel </w:t>
      </w:r>
      <w:r w:rsidRPr="00A52C6A">
        <w:fldChar w:fldCharType="begin"/>
      </w:r>
      <w:r w:rsidRPr="00A52C6A">
        <w:instrText xml:space="preserve"> REF _Ref114458576 \r \h </w:instrText>
      </w:r>
      <w:r w:rsidRPr="00A52C6A">
        <w:fldChar w:fldCharType="separate"/>
      </w:r>
      <w:r w:rsidR="00FD17D0">
        <w:t>12</w:t>
      </w:r>
      <w:r w:rsidRPr="00A52C6A">
        <w:fldChar w:fldCharType="end"/>
      </w:r>
      <w:r w:rsidRPr="00A52C6A">
        <w:t xml:space="preserve"> </w:t>
      </w:r>
      <w:r w:rsidRPr="00A52C6A">
        <w:fldChar w:fldCharType="begin"/>
      </w:r>
      <w:r w:rsidRPr="00A52C6A">
        <w:instrText xml:space="preserve"> REF _Ref114458576 \h </w:instrText>
      </w:r>
      <w:r w:rsidRPr="00A52C6A">
        <w:fldChar w:fldCharType="separate"/>
      </w:r>
      <w:r w:rsidR="00FD17D0" w:rsidRPr="00A52C6A">
        <w:t>Grafiken und andere Objekte</w:t>
      </w:r>
      <w:r w:rsidRPr="00A52C6A">
        <w:fldChar w:fldCharType="end"/>
      </w:r>
      <w:r w:rsidRPr="00A52C6A">
        <w:t xml:space="preserve"> auf Seite </w:t>
      </w:r>
      <w:r w:rsidRPr="00A52C6A">
        <w:fldChar w:fldCharType="begin"/>
      </w:r>
      <w:r w:rsidRPr="00A52C6A">
        <w:instrText xml:space="preserve"> PAGEREF _Ref114458576 \h </w:instrText>
      </w:r>
      <w:r w:rsidRPr="00A52C6A">
        <w:fldChar w:fldCharType="separate"/>
      </w:r>
      <w:r w:rsidR="00FD17D0">
        <w:rPr>
          <w:noProof/>
        </w:rPr>
        <w:t>101</w:t>
      </w:r>
      <w:r w:rsidRPr="00A52C6A">
        <w:fldChar w:fldCharType="end"/>
      </w:r>
      <w:r w:rsidRPr="00A52C6A">
        <w:t>).</w:t>
      </w:r>
    </w:p>
    <w:p w:rsidR="00A35A8A" w:rsidRDefault="00A35A8A" w:rsidP="007667D5">
      <w:pPr>
        <w:pStyle w:val="berschrift1"/>
      </w:pPr>
      <w:bookmarkStart w:id="148" w:name="_Ref114458576"/>
      <w:bookmarkStart w:id="149" w:name="_Toc298487783"/>
      <w:bookmarkStart w:id="150" w:name="_Toc298487848"/>
      <w:r w:rsidRPr="00A52C6A">
        <w:lastRenderedPageBreak/>
        <w:t>Grafiken und andere Objekte</w:t>
      </w:r>
      <w:bookmarkEnd w:id="147"/>
      <w:bookmarkEnd w:id="148"/>
      <w:bookmarkEnd w:id="149"/>
      <w:bookmarkEnd w:id="150"/>
    </w:p>
    <w:p w:rsidR="00A25D84" w:rsidRPr="00A25D84" w:rsidRDefault="00A25D84" w:rsidP="00A25D84">
      <w:r w:rsidRPr="00A25D84">
        <w:t>Word kann als Container für viele andere Objekte dienen. So können Sie nicht nur fertige Grafiken in Word darstellen, sondern auch Inhalte, die Sie selbst mit anderen (Office-) Pro-grammen erstellt haben, z.B. Excel-Tabellen und –Diagramme.</w:t>
      </w:r>
    </w:p>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076F93" w:rsidRPr="00497220" w:rsidRDefault="00350729" w:rsidP="00B70010">
            <w:pPr>
              <w:numPr>
                <w:ilvl w:val="0"/>
                <w:numId w:val="42"/>
              </w:numPr>
            </w:pPr>
            <w:r w:rsidRPr="00497220">
              <w:t>Ich kann Objekte aus anderen Office-Programmen (Excel, PowerPoint, Visio…) in ein Word-Dokument einbauen</w:t>
            </w:r>
            <w:r w:rsidR="007F47FF">
              <w:t>.</w:t>
            </w:r>
          </w:p>
          <w:p w:rsidR="00350729" w:rsidRPr="00497220" w:rsidRDefault="00350729" w:rsidP="00B70010">
            <w:pPr>
              <w:numPr>
                <w:ilvl w:val="0"/>
                <w:numId w:val="42"/>
              </w:numPr>
            </w:pPr>
            <w:r w:rsidRPr="00497220">
              <w:t>Ich kenne den Unterschied von verknüpften und eingebetteten Objekten und kann sie zweckmässig anwenden</w:t>
            </w:r>
            <w:r w:rsidR="007F47FF">
              <w:t>.</w:t>
            </w:r>
          </w:p>
          <w:p w:rsidR="00350729" w:rsidRPr="00497220" w:rsidRDefault="00350729" w:rsidP="00BA36CB">
            <w:pPr>
              <w:numPr>
                <w:ilvl w:val="0"/>
                <w:numId w:val="42"/>
              </w:numPr>
            </w:pPr>
            <w:r w:rsidRPr="00497220">
              <w:t>Ich kann grafische Objekte im Text zweckmässig positionieren</w:t>
            </w:r>
            <w:r w:rsidR="007F47FF">
              <w: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t>Schlüsselbegriffe</w:t>
            </w:r>
          </w:p>
        </w:tc>
        <w:tc>
          <w:tcPr>
            <w:tcW w:w="7062" w:type="dxa"/>
          </w:tcPr>
          <w:p w:rsidR="00076F93" w:rsidRPr="00497220" w:rsidRDefault="00350729" w:rsidP="00990422">
            <w:r w:rsidRPr="00497220">
              <w:t xml:space="preserve">Kopieren, Einbetten, Verknüpfen, </w:t>
            </w:r>
            <w:r w:rsidR="00990422" w:rsidRPr="00497220">
              <w:t>Bildposition, Textfluss, Quadrat, mit Text in Zeile</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7062" w:type="dxa"/>
            <w:tcBorders>
              <w:bottom w:val="double" w:sz="4" w:space="0" w:color="auto"/>
            </w:tcBorders>
          </w:tcPr>
          <w:p w:rsidR="00C16DDE" w:rsidRDefault="00C16DDE" w:rsidP="00350729">
            <w:pPr>
              <w:pStyle w:val="AiK"/>
            </w:pPr>
            <w:r>
              <w:t>Verwenden Sie die Datei w1_s12.1_M_Chemie.xls</w:t>
            </w:r>
            <w:r w:rsidR="00782E58">
              <w:t>x.</w:t>
            </w:r>
          </w:p>
          <w:p w:rsidR="00350729" w:rsidRDefault="00F072A3" w:rsidP="00350729">
            <w:pPr>
              <w:pStyle w:val="AiK"/>
            </w:pPr>
            <w:r>
              <w:t xml:space="preserve">Kopieren Sie die </w:t>
            </w:r>
            <w:r w:rsidR="00350729" w:rsidRPr="00497220">
              <w:t xml:space="preserve">Preiskalkulationstabelle von Excel nach Word </w:t>
            </w:r>
            <w:r>
              <w:br/>
              <w:t>Betten Sie die Excel-Preiskalkulationstabelle in Word ein.</w:t>
            </w:r>
          </w:p>
          <w:p w:rsidR="00F072A3" w:rsidRPr="00497220" w:rsidRDefault="003C529B" w:rsidP="00350729">
            <w:pPr>
              <w:pStyle w:val="AiK"/>
            </w:pPr>
            <w:r>
              <w:t>Analysieren Sie die beiden Methoden „kopieren / einbetten“. Welche Unterschiede stellen Sie fest</w:t>
            </w:r>
            <w:r w:rsidR="00782E58">
              <w:t>?</w:t>
            </w:r>
          </w:p>
          <w:p w:rsidR="00350729" w:rsidRPr="00497220" w:rsidRDefault="003C529B" w:rsidP="00350729">
            <w:pPr>
              <w:pStyle w:val="AiK"/>
            </w:pPr>
            <w:r>
              <w:t>Verknüpfen Sie die Titrationsmessungen in Excel und</w:t>
            </w:r>
            <w:r w:rsidR="00350729" w:rsidRPr="00497220">
              <w:t xml:space="preserve"> </w:t>
            </w:r>
            <w:r>
              <w:t>das Excel-Diagramm mit dem</w:t>
            </w:r>
            <w:r w:rsidR="00350729" w:rsidRPr="00497220">
              <w:t xml:space="preserve"> Word</w:t>
            </w:r>
            <w:r>
              <w:t xml:space="preserve">-Dokument </w:t>
            </w:r>
            <w:r w:rsidR="00350729" w:rsidRPr="00497220">
              <w:t xml:space="preserve">und </w:t>
            </w:r>
            <w:r>
              <w:t>beobachten Sie die Aktualisierungen</w:t>
            </w:r>
            <w:r w:rsidR="00782E58">
              <w:t>.</w:t>
            </w:r>
          </w:p>
          <w:p w:rsidR="00990422" w:rsidRPr="00497220" w:rsidRDefault="003C529B" w:rsidP="00350729">
            <w:pPr>
              <w:pStyle w:val="AiK"/>
            </w:pPr>
            <w:r>
              <w:t xml:space="preserve">Formatieren Sie ein </w:t>
            </w:r>
            <w:r w:rsidR="00990422" w:rsidRPr="00497220">
              <w:t xml:space="preserve">Bild mit Textfluss </w:t>
            </w:r>
            <w:r>
              <w:t>neu "als Quadrat“.</w:t>
            </w:r>
          </w:p>
        </w:tc>
      </w:tr>
    </w:tbl>
    <w:p w:rsidR="00A35A8A" w:rsidRDefault="00A35A8A" w:rsidP="007667D5">
      <w:pPr>
        <w:pStyle w:val="berschrift2"/>
      </w:pPr>
      <w:bookmarkStart w:id="151" w:name="_Toc298487849"/>
      <w:bookmarkStart w:id="152" w:name="_Toc87931752"/>
      <w:r>
        <w:t>Excel-Tabellen nach Word kopieren</w:t>
      </w:r>
      <w:bookmarkEnd w:id="151"/>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Pr>
          <w:p w:rsidR="00A35A8A" w:rsidRPr="00497220" w:rsidRDefault="00122DE4" w:rsidP="00B70010">
            <w:pPr>
              <w:pStyle w:val="NummerierteListe"/>
              <w:numPr>
                <w:ilvl w:val="0"/>
                <w:numId w:val="27"/>
              </w:numPr>
            </w:pPr>
            <w:r>
              <w:rPr>
                <w:noProof/>
                <w:lang w:eastAsia="de-CH"/>
              </w:rPr>
              <w:drawing>
                <wp:anchor distT="114935" distB="114935" distL="114300" distR="0" simplePos="0" relativeHeight="251622912" behindDoc="0" locked="0" layoutInCell="1" allowOverlap="1" wp14:anchorId="6F90D477" wp14:editId="2233DA2F">
                  <wp:simplePos x="0" y="0"/>
                  <wp:positionH relativeFrom="column">
                    <wp:align>right</wp:align>
                  </wp:positionH>
                  <wp:positionV relativeFrom="line">
                    <wp:align>top</wp:align>
                  </wp:positionV>
                  <wp:extent cx="2743200" cy="2019300"/>
                  <wp:effectExtent l="0" t="0" r="0" b="0"/>
                  <wp:wrapSquare wrapText="bothSides"/>
                  <wp:docPr id="687" name="Bild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02" cstate="email">
                            <a:extLst>
                              <a:ext uri="{28A0092B-C50C-407E-A947-70E740481C1C}">
                                <a14:useLocalDpi xmlns:a14="http://schemas.microsoft.com/office/drawing/2010/main" val="0"/>
                              </a:ext>
                            </a:extLst>
                          </a:blip>
                          <a:srcRect/>
                          <a:stretch>
                            <a:fillRect/>
                          </a:stretch>
                        </pic:blipFill>
                        <pic:spPr bwMode="auto">
                          <a:xfrm>
                            <a:off x="0" y="0"/>
                            <a:ext cx="2743200" cy="201930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Öffnen </w:t>
            </w:r>
            <w:r w:rsidR="0082044D" w:rsidRPr="00497220">
              <w:t xml:space="preserve">Sie die Excel-Datei </w:t>
            </w:r>
            <w:r w:rsidR="00782E58">
              <w:t>w1_s12.1_M_</w:t>
            </w:r>
            <w:r w:rsidR="0082044D" w:rsidRPr="00497220">
              <w:t>Chemie.xls</w:t>
            </w:r>
            <w:r w:rsidR="00782E58">
              <w:t>x</w:t>
            </w:r>
            <w:r w:rsidR="00A35A8A" w:rsidRPr="00497220">
              <w:t>.</w:t>
            </w:r>
          </w:p>
          <w:p w:rsidR="00A35A8A" w:rsidRPr="00497220" w:rsidRDefault="00A35A8A" w:rsidP="00940602">
            <w:pPr>
              <w:pStyle w:val="Eingerckt"/>
              <w:rPr>
                <w:noProof/>
              </w:rPr>
            </w:pPr>
            <w:r w:rsidRPr="00497220">
              <w:rPr>
                <w:noProof/>
              </w:rPr>
              <w:t xml:space="preserve">Markieren Sie darin auf dem Tabellenblatt </w:t>
            </w:r>
            <w:r w:rsidR="00E76DF4" w:rsidRPr="00497220">
              <w:rPr>
                <w:noProof/>
              </w:rPr>
              <w:t>"</w:t>
            </w:r>
            <w:r w:rsidRPr="00497220">
              <w:rPr>
                <w:noProof/>
              </w:rPr>
              <w:t>Berechnungen</w:t>
            </w:r>
            <w:r w:rsidR="00E76DF4" w:rsidRPr="00497220">
              <w:rPr>
                <w:noProof/>
              </w:rPr>
              <w:t>"</w:t>
            </w:r>
            <w:r w:rsidRPr="00497220">
              <w:rPr>
                <w:noProof/>
              </w:rPr>
              <w:t xml:space="preserve"> den ganzen verwendeten Bereich.</w:t>
            </w:r>
          </w:p>
          <w:p w:rsidR="00A35A8A" w:rsidRPr="00497220" w:rsidRDefault="00A35A8A" w:rsidP="00940602">
            <w:pPr>
              <w:pStyle w:val="Eingerckt"/>
              <w:rPr>
                <w:noProof/>
              </w:rPr>
            </w:pPr>
            <w:r w:rsidRPr="00497220">
              <w:rPr>
                <w:noProof/>
              </w:rPr>
              <w:t>Kopieren Sie diesen markierten Bereich mit [Ctrl]+[C].</w:t>
            </w:r>
          </w:p>
        </w:tc>
      </w:tr>
      <w:tr w:rsidR="00A35A8A" w:rsidRPr="00497220" w:rsidTr="00940602">
        <w:trPr>
          <w:cantSplit/>
        </w:trPr>
        <w:tc>
          <w:tcPr>
            <w:tcW w:w="9178" w:type="dxa"/>
          </w:tcPr>
          <w:p w:rsidR="00A35A8A" w:rsidRPr="00497220" w:rsidRDefault="00122DE4" w:rsidP="00B70010">
            <w:pPr>
              <w:pStyle w:val="NummerierteListe"/>
              <w:numPr>
                <w:ilvl w:val="0"/>
                <w:numId w:val="38"/>
              </w:numPr>
            </w:pPr>
            <w:r>
              <w:rPr>
                <w:noProof/>
                <w:lang w:eastAsia="de-CH"/>
              </w:rPr>
              <w:lastRenderedPageBreak/>
              <w:drawing>
                <wp:anchor distT="114935" distB="114935" distL="114300" distR="0" simplePos="0" relativeHeight="251534848" behindDoc="0" locked="0" layoutInCell="1" allowOverlap="1" wp14:anchorId="3A4607C7" wp14:editId="2BA53ACE">
                  <wp:simplePos x="0" y="0"/>
                  <wp:positionH relativeFrom="column">
                    <wp:align>right</wp:align>
                  </wp:positionH>
                  <wp:positionV relativeFrom="line">
                    <wp:align>top</wp:align>
                  </wp:positionV>
                  <wp:extent cx="2743200" cy="1284605"/>
                  <wp:effectExtent l="0" t="0" r="0" b="0"/>
                  <wp:wrapSquare wrapText="bothSides"/>
                  <wp:docPr id="471" name="Bild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2743200" cy="128460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Wechseln Sie zu Word, zu einem neuen Word-Dokument. Fügen Sie die kopierte Excel-Tabelle mit [</w:t>
            </w:r>
            <w:proofErr w:type="spellStart"/>
            <w:r w:rsidR="00A35A8A" w:rsidRPr="00497220">
              <w:t>Ctrl</w:t>
            </w:r>
            <w:proofErr w:type="spellEnd"/>
            <w:r w:rsidR="00A35A8A" w:rsidRPr="00497220">
              <w:t>]+[V] ins Word-Dokument ein.</w:t>
            </w:r>
          </w:p>
          <w:p w:rsidR="00A35A8A" w:rsidRPr="00497220" w:rsidRDefault="00A35A8A" w:rsidP="00940602">
            <w:pPr>
              <w:pStyle w:val="Eingerckt"/>
              <w:rPr>
                <w:i/>
                <w:noProof/>
              </w:rPr>
            </w:pPr>
            <w:r w:rsidRPr="00497220">
              <w:rPr>
                <w:b/>
                <w:i/>
                <w:noProof/>
              </w:rPr>
              <w:t>Hinweis:</w:t>
            </w:r>
            <w:r w:rsidRPr="00497220">
              <w:rPr>
                <w:i/>
                <w:noProof/>
              </w:rPr>
              <w:t xml:space="preserve"> Für den schnellen Wechsel zwischen zwei Programmen verwenden Sie am besten die Tastenkombination </w:t>
            </w:r>
            <w:r w:rsidRPr="00497220">
              <w:rPr>
                <w:b/>
                <w:i/>
                <w:noProof/>
              </w:rPr>
              <w:t>[Alt]+[Tab].</w:t>
            </w:r>
          </w:p>
        </w:tc>
      </w:tr>
      <w:tr w:rsidR="00A35A8A" w:rsidRPr="00497220" w:rsidTr="00940602">
        <w:trPr>
          <w:cantSplit/>
        </w:trPr>
        <w:tc>
          <w:tcPr>
            <w:tcW w:w="9178" w:type="dxa"/>
          </w:tcPr>
          <w:p w:rsidR="00A35A8A" w:rsidRPr="00497220" w:rsidRDefault="00A35A8A" w:rsidP="00940602">
            <w:pPr>
              <w:pStyle w:val="NummerierteListe"/>
            </w:pPr>
            <w:r w:rsidRPr="00497220">
              <w:t>Sie beobachten:</w:t>
            </w:r>
          </w:p>
          <w:p w:rsidR="00A35A8A" w:rsidRPr="00497220" w:rsidRDefault="00A35A8A" w:rsidP="0006365B">
            <w:pPr>
              <w:pStyle w:val="Aufzhlungszeichen2"/>
            </w:pPr>
            <w:r w:rsidRPr="00497220">
              <w:t>Der Excel-Inhalt ist in eine Word-Tabelle umgewandelt worden.</w:t>
            </w:r>
          </w:p>
          <w:p w:rsidR="00A35A8A" w:rsidRPr="00497220" w:rsidRDefault="00A35A8A" w:rsidP="0006365B">
            <w:pPr>
              <w:pStyle w:val="Aufzhlungszeichen2"/>
            </w:pPr>
            <w:r w:rsidRPr="00497220">
              <w:t>Die Zahlen-Formatierungen wurden mehr oder weniger geschickt nach Word übertragen. Zweifelhafte Qualität z.B. bei den Währungs-Zahlen, wo ganz viele Leerzeichen als Abstand zwischen SFr. und den Beträgen eingefügt wurden.</w:t>
            </w:r>
          </w:p>
          <w:p w:rsidR="00A35A8A" w:rsidRPr="00497220" w:rsidRDefault="00A35A8A" w:rsidP="0006365B">
            <w:pPr>
              <w:pStyle w:val="Aufzhlungszeichen2"/>
            </w:pPr>
            <w:r w:rsidRPr="00497220">
              <w:t>Das Zeilen- und Spalten-Layout wurde mehr oder weniger geschickt nach Word übertragen. Siehe z.B. Zelle "Anzahl Pflanzen".</w:t>
            </w:r>
          </w:p>
          <w:p w:rsidR="00A35A8A" w:rsidRPr="00497220" w:rsidRDefault="00A35A8A" w:rsidP="00782E58">
            <w:pPr>
              <w:pStyle w:val="Aufzhlungszeichen2"/>
            </w:pPr>
            <w:r w:rsidRPr="00497220">
              <w:t>Alle Formeln – und damit alle Berechnungs</w:t>
            </w:r>
            <w:r w:rsidR="00782E58">
              <w:t>f</w:t>
            </w:r>
            <w:r w:rsidRPr="00497220">
              <w:t xml:space="preserve">unktionalität – gingen verloren. </w:t>
            </w:r>
            <w:r w:rsidRPr="00497220">
              <w:rPr>
                <w:b/>
              </w:rPr>
              <w:t>Die Word-Tabelle kann nicht rechnen.</w:t>
            </w:r>
          </w:p>
        </w:tc>
      </w:tr>
      <w:tr w:rsidR="00A35A8A" w:rsidRPr="00497220" w:rsidTr="00940602">
        <w:trPr>
          <w:cantSplit/>
        </w:trPr>
        <w:tc>
          <w:tcPr>
            <w:tcW w:w="9178" w:type="dxa"/>
          </w:tcPr>
          <w:p w:rsidR="00A35A8A" w:rsidRPr="00497220" w:rsidRDefault="00A35A8A" w:rsidP="00940602">
            <w:pPr>
              <w:pStyle w:val="NummerierteListe"/>
            </w:pPr>
            <w:r w:rsidRPr="00497220">
              <w:rPr>
                <w:b/>
              </w:rPr>
              <w:t>Schlussfolgerung:</w:t>
            </w:r>
            <w:r w:rsidRPr="00497220">
              <w:t xml:space="preserve"> Beim reinen Kopieren – Einfügen von Excel nach Word muss man also grosse Verluste in Kauf nehmen. Insbesondere der Verlust der automatischen Neuberechnung ist nicht zu unterschätzen! Wie oft müssen Sie im Nachhinein noch da und dort eine klitzekleine Zahl korrigieren…</w:t>
            </w:r>
          </w:p>
          <w:p w:rsidR="00A35A8A" w:rsidRPr="00497220" w:rsidRDefault="00A35A8A" w:rsidP="00940602">
            <w:pPr>
              <w:pStyle w:val="Eingerckt"/>
              <w:rPr>
                <w:noProof/>
              </w:rPr>
            </w:pPr>
            <w:r w:rsidRPr="00497220">
              <w:rPr>
                <w:noProof/>
              </w:rPr>
              <w:t xml:space="preserve">Die Lösung für diese Probleme liegt im </w:t>
            </w:r>
            <w:r w:rsidRPr="00497220">
              <w:rPr>
                <w:b/>
                <w:noProof/>
              </w:rPr>
              <w:t>Einbetten</w:t>
            </w:r>
            <w:r w:rsidRPr="00497220">
              <w:rPr>
                <w:noProof/>
              </w:rPr>
              <w:t xml:space="preserve"> oder </w:t>
            </w:r>
            <w:r w:rsidRPr="00497220">
              <w:rPr>
                <w:b/>
                <w:noProof/>
              </w:rPr>
              <w:t>Verknüpfen</w:t>
            </w:r>
            <w:r w:rsidRPr="00497220">
              <w:rPr>
                <w:noProof/>
              </w:rPr>
              <w:t xml:space="preserve"> von Excel-Objekten in Word-Dokumente.</w:t>
            </w:r>
          </w:p>
        </w:tc>
      </w:tr>
    </w:tbl>
    <w:p w:rsidR="00A35A8A" w:rsidRPr="00A52C6A" w:rsidRDefault="00A35A8A" w:rsidP="006E673D">
      <w:pPr>
        <w:pStyle w:val="berschrift2"/>
      </w:pPr>
      <w:bookmarkStart w:id="153" w:name="_Toc298487850"/>
      <w:r w:rsidRPr="00A52C6A">
        <w:t>Objekte einbetten oder verknüpfen</w:t>
      </w:r>
      <w:bookmarkEnd w:id="152"/>
      <w:bookmarkEnd w:id="153"/>
    </w:p>
    <w:p w:rsidR="00A35A8A" w:rsidRPr="00A52C6A" w:rsidRDefault="00A35A8A" w:rsidP="0082044D">
      <w:pPr>
        <w:pStyle w:val="AbstandNachStandard"/>
      </w:pPr>
      <w:r w:rsidRPr="00A52C6A">
        <w:t xml:space="preserve">Ein Objekt (eben z.B. eine Excel-Tabelle) kann mit Word </w:t>
      </w:r>
      <w:r w:rsidRPr="00A52C6A">
        <w:rPr>
          <w:b/>
        </w:rPr>
        <w:t>verknüpft</w:t>
      </w:r>
      <w:r w:rsidRPr="00A52C6A">
        <w:t xml:space="preserve"> oder in Word </w:t>
      </w:r>
      <w:r w:rsidRPr="00A52C6A">
        <w:rPr>
          <w:b/>
        </w:rPr>
        <w:t>eingebet</w:t>
      </w:r>
      <w:r w:rsidR="00065B57">
        <w:rPr>
          <w:b/>
        </w:rPr>
        <w:softHyphen/>
      </w:r>
      <w:r w:rsidRPr="00A52C6A">
        <w:rPr>
          <w:b/>
        </w:rPr>
        <w:t>tet</w:t>
      </w:r>
      <w:r w:rsidRPr="00A52C6A">
        <w:t xml:space="preserve"> sein. Der Unterschied lässt sich so verdeutlichen:</w:t>
      </w:r>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Borders>
              <w:top w:val="nil"/>
              <w:bottom w:val="nil"/>
            </w:tcBorders>
          </w:tcPr>
          <w:p w:rsidR="00A35A8A" w:rsidRPr="00497220" w:rsidRDefault="00122DE4" w:rsidP="00940602">
            <w:pPr>
              <w:pStyle w:val="Eingerckt"/>
              <w:rPr>
                <w:b/>
                <w:noProof/>
                <w:lang w:eastAsia="de-CH"/>
              </w:rPr>
            </w:pPr>
            <w:r>
              <w:rPr>
                <w:b/>
                <w:noProof/>
                <w:lang w:eastAsia="de-CH"/>
              </w:rPr>
              <mc:AlternateContent>
                <mc:Choice Requires="wps">
                  <w:drawing>
                    <wp:anchor distT="0" distB="0" distL="114300" distR="114300" simplePos="0" relativeHeight="251526656" behindDoc="0" locked="0" layoutInCell="1" allowOverlap="1" wp14:anchorId="7CCDBEAF" wp14:editId="7C193535">
                      <wp:simplePos x="0" y="0"/>
                      <wp:positionH relativeFrom="column">
                        <wp:posOffset>3086100</wp:posOffset>
                      </wp:positionH>
                      <wp:positionV relativeFrom="paragraph">
                        <wp:posOffset>128905</wp:posOffset>
                      </wp:positionV>
                      <wp:extent cx="914400" cy="685800"/>
                      <wp:effectExtent l="0" t="0" r="0" b="4445"/>
                      <wp:wrapNone/>
                      <wp:docPr id="935"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858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001EF6" w:rsidRDefault="00001EF6" w:rsidP="0082044D">
                                  <w:r>
                                    <w:t>Word holt</w:t>
                                  </w:r>
                                  <w:r>
                                    <w:br/>
                                    <w:t>Daten von</w:t>
                                  </w:r>
                                  <w:r>
                                    <w:br/>
                                    <w:t>Excel</w:t>
                                  </w:r>
                                </w:p>
                                <w:p w:rsidR="00001EF6" w:rsidRDefault="00001EF6" w:rsidP="0082044D"/>
                                <w:p w:rsidR="00001EF6" w:rsidRDefault="00001EF6" w:rsidP="0082044D"/>
                                <w:p w:rsidR="00001EF6" w:rsidRDefault="00001EF6" w:rsidP="0082044D"/>
                                <w:p w:rsidR="00001EF6" w:rsidRDefault="00001EF6" w:rsidP="0082044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6" o:spid="_x0000_s1036" type="#_x0000_t202" style="position:absolute;left:0;text-align:left;margin-left:243pt;margin-top:10.15pt;width:1in;height:54pt;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" filled="f" stroked="f" strokecolor="red" strokeweight="2pt">
                      <v:textbox>
                        <w:txbxContent>
                          <w:p w:rsidR="001073F2" w:rsidRDefault="001073F2" w:rsidP="0082044D">
                            <w:r>
                              <w:t>Word holt</w:t>
                            </w:r>
                            <w:r>
                              <w:br/>
                              <w:t>Daten von</w:t>
                            </w:r>
                            <w:r>
                              <w:br/>
                              <w:t>Excel</w:t>
                            </w:r>
                          </w:p>
                          <w:p w:rsidR="001073F2" w:rsidRDefault="001073F2" w:rsidP="0082044D"/>
                          <w:p w:rsidR="001073F2" w:rsidRDefault="001073F2" w:rsidP="0082044D"/>
                          <w:p w:rsidR="001073F2" w:rsidRDefault="001073F2" w:rsidP="0082044D"/>
                          <w:p w:rsidR="001073F2" w:rsidRDefault="001073F2" w:rsidP="0082044D"/>
                        </w:txbxContent>
                      </v:textbox>
                    </v:shape>
                  </w:pict>
                </mc:Fallback>
              </mc:AlternateContent>
            </w:r>
            <w:r>
              <w:rPr>
                <w:b/>
                <w:noProof/>
                <w:lang w:eastAsia="de-CH"/>
              </w:rPr>
              <mc:AlternateContent>
                <mc:Choice Requires="wps">
                  <w:drawing>
                    <wp:anchor distT="0" distB="0" distL="114300" distR="114300" simplePos="0" relativeHeight="251524608" behindDoc="0" locked="0" layoutInCell="1" allowOverlap="1" wp14:anchorId="6E1B3933" wp14:editId="256E389D">
                      <wp:simplePos x="0" y="0"/>
                      <wp:positionH relativeFrom="column">
                        <wp:posOffset>4227195</wp:posOffset>
                      </wp:positionH>
                      <wp:positionV relativeFrom="paragraph">
                        <wp:posOffset>-23495</wp:posOffset>
                      </wp:positionV>
                      <wp:extent cx="1485900" cy="1257300"/>
                      <wp:effectExtent l="17145" t="14605" r="20955" b="13970"/>
                      <wp:wrapNone/>
                      <wp:docPr id="934" name="AutoShape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1257300"/>
                              </a:xfrm>
                              <a:prstGeom prst="flowChartInternalStorage">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01EF6" w:rsidRDefault="00001EF6" w:rsidP="0082044D">
                                  <w:r>
                                    <w:t>Excel-Tabelle</w:t>
                                  </w:r>
                                </w:p>
                                <w:p w:rsidR="00001EF6" w:rsidRDefault="00001EF6" w:rsidP="0082044D">
                                  <w:r>
                                    <w:t>gespeichert</w:t>
                                  </w:r>
                                  <w:r>
                                    <w:br/>
                                    <w:t>als Datei in</w:t>
                                  </w:r>
                                  <w:r>
                                    <w:br/>
                                    <w:t>C:\MeinTab.xls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3" coordsize="21600,21600" o:spt="113" path="m,l,21600r21600,l21600,xem4236,nfl4236,21600em,4236nfl21600,4236e">
                      <v:stroke joinstyle="miter"/>
                      <v:path o:extrusionok="f" gradientshapeok="t" o:connecttype="rect" textboxrect="4236,4236,21600,21600"/>
                    </v:shapetype>
                    <v:shape id="AutoShape 454" o:spid="_x0000_s1037" type="#_x0000_t113" style="position:absolute;left:0;text-align:left;margin-left:332.85pt;margin-top:-1.85pt;width:117pt;height:99pt;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" filled="f" strokeweight="2pt">
                      <v:textbox>
                        <w:txbxContent>
                          <w:p w:rsidR="001073F2" w:rsidRDefault="001073F2" w:rsidP="0082044D">
                            <w:r>
                              <w:t>Excel-Tabelle</w:t>
                            </w:r>
                          </w:p>
                          <w:p w:rsidR="001073F2" w:rsidRDefault="001073F2" w:rsidP="0082044D">
                            <w:r>
                              <w:t>gespeichert</w:t>
                            </w:r>
                            <w:r>
                              <w:br/>
                              <w:t>als Datei in</w:t>
                            </w:r>
                            <w:r>
                              <w:br/>
                              <w:t>C:\MeinTab.xls</w:t>
                            </w:r>
                          </w:p>
                        </w:txbxContent>
                      </v:textbox>
                    </v:shape>
                  </w:pict>
                </mc:Fallback>
              </mc:AlternateContent>
            </w:r>
            <w:r>
              <w:rPr>
                <w:b/>
                <w:noProof/>
                <w:lang w:eastAsia="de-CH"/>
              </w:rPr>
              <mc:AlternateContent>
                <mc:Choice Requires="wps">
                  <w:drawing>
                    <wp:anchor distT="0" distB="114935" distL="114300" distR="0" simplePos="0" relativeHeight="251523584" behindDoc="0" locked="0" layoutInCell="1" allowOverlap="0" wp14:anchorId="107EA5D8" wp14:editId="65AD1BE5">
                      <wp:simplePos x="0" y="0"/>
                      <wp:positionH relativeFrom="column">
                        <wp:posOffset>1367790</wp:posOffset>
                      </wp:positionH>
                      <wp:positionV relativeFrom="line">
                        <wp:posOffset>19050</wp:posOffset>
                      </wp:positionV>
                      <wp:extent cx="1485900" cy="1214755"/>
                      <wp:effectExtent l="15240" t="19050" r="13335" b="13970"/>
                      <wp:wrapSquare wrapText="left"/>
                      <wp:docPr id="933" name="AutoShape 45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485900" cy="1214755"/>
                              </a:xfrm>
                              <a:prstGeom prst="foldedCorner">
                                <a:avLst>
                                  <a:gd name="adj" fmla="val 12500"/>
                                </a:avLst>
                              </a:prstGeom>
                              <a:noFill/>
                              <a:ln w="254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01EF6" w:rsidRDefault="00001EF6" w:rsidP="0082044D">
                                  <w:pPr>
                                    <w:jc w:val="center"/>
                                  </w:pPr>
                                  <w:r>
                                    <w:t>Word-Dokument</w:t>
                                  </w:r>
                                </w:p>
                                <w:p w:rsidR="00001EF6" w:rsidRDefault="00001EF6" w:rsidP="0082044D">
                                  <w:pPr>
                                    <w:jc w:val="center"/>
                                  </w:pPr>
                                  <w:r>
                                    <w:t xml:space="preserve">gespeichert </w:t>
                                  </w:r>
                                  <w:r>
                                    <w:br/>
                                    <w:t xml:space="preserve">als Datei in </w:t>
                                  </w:r>
                                  <w:r>
                                    <w:br/>
                                    <w:t>C:\MeinDok.doc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453" o:spid="_x0000_s1038" type="#_x0000_t65" style="position:absolute;left:0;text-align:left;margin-left:107.7pt;margin-top:1.5pt;width:117pt;height:95.65pt;z-index:251523584;visibility:visible;mso-wrap-style:square;mso-width-percent:0;mso-height-percent:0;mso-wrap-distance-left:9pt;mso-wrap-distance-top:0;mso-wrap-distance-right:0;mso-wrap-distance-bottom:9.05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" o:allowoverlap="f" filled="f" strokeweight="2pt">
                      <o:lock v:ext="edit" aspectratio="t"/>
                      <v:textbox>
                        <w:txbxContent>
                          <w:p w:rsidR="001073F2" w:rsidRDefault="001073F2" w:rsidP="0082044D">
                            <w:pPr>
                              <w:jc w:val="center"/>
                            </w:pPr>
                            <w:r>
                              <w:t>Word-Dokument</w:t>
                            </w:r>
                          </w:p>
                          <w:p w:rsidR="001073F2" w:rsidRDefault="001073F2" w:rsidP="0082044D">
                            <w:pPr>
                              <w:jc w:val="center"/>
                            </w:pPr>
                            <w:r>
                              <w:t xml:space="preserve">gespeichert </w:t>
                            </w:r>
                            <w:r>
                              <w:br/>
                              <w:t xml:space="preserve">als Datei in </w:t>
                            </w:r>
                            <w:r>
                              <w:br/>
                              <w:t>C:\MeinDok.doc</w:t>
                            </w:r>
                          </w:p>
                        </w:txbxContent>
                      </v:textbox>
                      <w10:wrap type="square" side="left" anchory="line"/>
                    </v:shape>
                  </w:pict>
                </mc:Fallback>
              </mc:AlternateContent>
            </w:r>
            <w:r>
              <w:rPr>
                <w:b/>
                <w:noProof/>
                <w:lang w:eastAsia="de-CH"/>
              </w:rPr>
              <mc:AlternateContent>
                <mc:Choice Requires="wps">
                  <w:drawing>
                    <wp:anchor distT="0" distB="0" distL="114300" distR="114300" simplePos="0" relativeHeight="251525632" behindDoc="0" locked="0" layoutInCell="1" allowOverlap="1" wp14:anchorId="3D140485" wp14:editId="43FE4479">
                      <wp:simplePos x="0" y="0"/>
                      <wp:positionH relativeFrom="column">
                        <wp:posOffset>2857500</wp:posOffset>
                      </wp:positionH>
                      <wp:positionV relativeFrom="paragraph">
                        <wp:posOffset>770255</wp:posOffset>
                      </wp:positionV>
                      <wp:extent cx="1371600" cy="0"/>
                      <wp:effectExtent l="19050" t="84455" r="9525" b="86995"/>
                      <wp:wrapNone/>
                      <wp:docPr id="932"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71600" cy="0"/>
                              </a:xfrm>
                              <a:prstGeom prst="straightConnector1">
                                <a:avLst/>
                              </a:prstGeom>
                              <a:noFill/>
                              <a:ln w="12700">
                                <a:solidFill>
                                  <a:srgbClr val="000000"/>
                                </a:solidFill>
                                <a:round/>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455" o:spid="_x0000_s1026" type="#_x0000_t32" style="position:absolute;margin-left:225pt;margin-top:60.65pt;width:108pt;height:0;flip:x;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" strokeweight="1pt">
                      <v:stroke endarrow="block" endarrowwidth="wide" endarrowlength="long"/>
                    </v:shape>
                  </w:pict>
                </mc:Fallback>
              </mc:AlternateContent>
            </w:r>
            <w:r w:rsidR="00A35A8A" w:rsidRPr="00497220">
              <w:rPr>
                <w:b/>
                <w:noProof/>
                <w:lang w:eastAsia="de-CH"/>
              </w:rPr>
              <w:t>Verknüpfen</w:t>
            </w:r>
          </w:p>
        </w:tc>
      </w:tr>
      <w:tr w:rsidR="00A35A8A" w:rsidRPr="00497220" w:rsidTr="00940602">
        <w:trPr>
          <w:cantSplit/>
        </w:trPr>
        <w:tc>
          <w:tcPr>
            <w:tcW w:w="9178" w:type="dxa"/>
            <w:tcBorders>
              <w:top w:val="nil"/>
              <w:bottom w:val="nil"/>
            </w:tcBorders>
          </w:tcPr>
          <w:p w:rsidR="00A35A8A" w:rsidRPr="00497220" w:rsidRDefault="00A35A8A" w:rsidP="00940602">
            <w:pPr>
              <w:pStyle w:val="Eingerckt"/>
              <w:spacing w:before="0"/>
              <w:rPr>
                <w:noProof/>
                <w:lang w:eastAsia="de-CH"/>
              </w:rPr>
            </w:pPr>
            <w:r w:rsidRPr="00497220">
              <w:rPr>
                <w:noProof/>
                <w:lang w:eastAsia="de-CH"/>
              </w:rPr>
              <w:t>Vorteile</w:t>
            </w:r>
          </w:p>
          <w:p w:rsidR="00A35A8A" w:rsidRPr="00497220" w:rsidRDefault="00A35A8A" w:rsidP="005B2552">
            <w:pPr>
              <w:pStyle w:val="Eingerckt"/>
              <w:numPr>
                <w:ilvl w:val="0"/>
                <w:numId w:val="1"/>
              </w:numPr>
              <w:spacing w:before="0"/>
            </w:pPr>
            <w:r w:rsidRPr="00497220">
              <w:rPr>
                <w:noProof/>
                <w:lang w:eastAsia="de-CH"/>
              </w:rPr>
              <w:t>Die Excel-Tabelle kann unabhängig vom Word-Dokument (z.B. auch schon vorher) erstellt werden</w:t>
            </w:r>
            <w:r w:rsidR="007F47FF">
              <w:rPr>
                <w:noProof/>
                <w:lang w:eastAsia="de-CH"/>
              </w:rPr>
              <w:t>.</w:t>
            </w:r>
          </w:p>
          <w:p w:rsidR="00A35A8A" w:rsidRPr="00497220" w:rsidRDefault="00A35A8A" w:rsidP="005B2552">
            <w:pPr>
              <w:pStyle w:val="Eingerckt"/>
              <w:numPr>
                <w:ilvl w:val="0"/>
                <w:numId w:val="1"/>
              </w:numPr>
              <w:spacing w:before="0"/>
            </w:pPr>
            <w:r w:rsidRPr="00497220">
              <w:t>Die Word-Datei wird nicht aufgeblasen</w:t>
            </w:r>
            <w:r w:rsidR="007F47FF">
              <w:t>.</w:t>
            </w:r>
          </w:p>
        </w:tc>
      </w:tr>
      <w:tr w:rsidR="00A35A8A" w:rsidRPr="00497220" w:rsidTr="00940602">
        <w:trPr>
          <w:cantSplit/>
        </w:trPr>
        <w:tc>
          <w:tcPr>
            <w:tcW w:w="9178" w:type="dxa"/>
            <w:tcBorders>
              <w:top w:val="nil"/>
              <w:bottom w:val="nil"/>
            </w:tcBorders>
          </w:tcPr>
          <w:p w:rsidR="00A35A8A" w:rsidRPr="00497220" w:rsidRDefault="00A35A8A" w:rsidP="00940602">
            <w:pPr>
              <w:pStyle w:val="Eingerckt"/>
              <w:spacing w:before="0"/>
              <w:rPr>
                <w:noProof/>
                <w:lang w:eastAsia="de-CH"/>
              </w:rPr>
            </w:pPr>
            <w:r w:rsidRPr="00497220">
              <w:rPr>
                <w:noProof/>
                <w:lang w:eastAsia="de-CH"/>
              </w:rPr>
              <w:lastRenderedPageBreak/>
              <w:t>Nachteile</w:t>
            </w:r>
          </w:p>
          <w:p w:rsidR="00A35A8A" w:rsidRPr="00497220" w:rsidRDefault="00A35A8A" w:rsidP="005B2552">
            <w:pPr>
              <w:pStyle w:val="Eingerckt"/>
              <w:numPr>
                <w:ilvl w:val="0"/>
                <w:numId w:val="1"/>
              </w:numPr>
              <w:spacing w:before="0"/>
            </w:pPr>
            <w:r w:rsidRPr="00497220">
              <w:rPr>
                <w:noProof/>
                <w:lang w:eastAsia="de-CH"/>
              </w:rPr>
              <w:t>Die Verknüpfung geht verloren und muss repariert werden, wenn die Excel-Datei verschoben wird</w:t>
            </w:r>
            <w:r w:rsidR="007F47FF">
              <w:rPr>
                <w:noProof/>
                <w:lang w:eastAsia="de-CH"/>
              </w:rPr>
              <w:t>.</w:t>
            </w:r>
          </w:p>
          <w:p w:rsidR="00A35A8A" w:rsidRPr="00497220" w:rsidRDefault="00A35A8A" w:rsidP="005B2552">
            <w:pPr>
              <w:pStyle w:val="Eingerckt"/>
              <w:numPr>
                <w:ilvl w:val="0"/>
                <w:numId w:val="1"/>
              </w:numPr>
              <w:spacing w:before="0"/>
            </w:pPr>
            <w:r w:rsidRPr="00497220">
              <w:rPr>
                <w:noProof/>
                <w:lang w:eastAsia="de-CH"/>
              </w:rPr>
              <w:t>Die Verknüpfung geht verloren, wenn die Excel-Datei gelöscht wird</w:t>
            </w:r>
            <w:r w:rsidR="007F47FF">
              <w:rPr>
                <w:noProof/>
                <w:lang w:eastAsia="de-CH"/>
              </w:rPr>
              <w:t>.</w:t>
            </w:r>
          </w:p>
          <w:p w:rsidR="00A35A8A" w:rsidRPr="00497220" w:rsidRDefault="00A35A8A" w:rsidP="005B2552">
            <w:pPr>
              <w:pStyle w:val="Eingerckt"/>
              <w:numPr>
                <w:ilvl w:val="0"/>
                <w:numId w:val="1"/>
              </w:numPr>
              <w:spacing w:before="0"/>
            </w:pPr>
            <w:r w:rsidRPr="00497220">
              <w:rPr>
                <w:b/>
                <w:noProof/>
                <w:lang w:eastAsia="de-CH"/>
              </w:rPr>
              <w:t>Achtung!</w:t>
            </w:r>
            <w:r w:rsidRPr="00497220">
              <w:rPr>
                <w:noProof/>
                <w:lang w:eastAsia="de-CH"/>
              </w:rPr>
              <w:t xml:space="preserve"> Aktivieren Sie die automatische Aktualisierung!</w:t>
            </w:r>
          </w:p>
        </w:tc>
      </w:tr>
      <w:tr w:rsidR="00A35A8A" w:rsidRPr="00497220" w:rsidTr="00940602">
        <w:trPr>
          <w:cantSplit/>
        </w:trPr>
        <w:tc>
          <w:tcPr>
            <w:tcW w:w="9178" w:type="dxa"/>
            <w:tcBorders>
              <w:top w:val="nil"/>
              <w:bottom w:val="dotted" w:sz="4" w:space="0" w:color="auto"/>
            </w:tcBorders>
          </w:tcPr>
          <w:p w:rsidR="00A35A8A" w:rsidRPr="00497220" w:rsidRDefault="00A35A8A" w:rsidP="00940602">
            <w:pPr>
              <w:pStyle w:val="Eingerckt"/>
              <w:tabs>
                <w:tab w:val="clear" w:pos="360"/>
                <w:tab w:val="left" w:pos="1440"/>
              </w:tabs>
              <w:spacing w:before="0"/>
              <w:ind w:left="1440" w:hanging="1083"/>
              <w:rPr>
                <w:b/>
                <w:noProof/>
                <w:lang w:eastAsia="de-CH"/>
              </w:rPr>
            </w:pPr>
            <w:r w:rsidRPr="00497220">
              <w:rPr>
                <w:b/>
                <w:noProof/>
                <w:lang w:eastAsia="de-CH"/>
              </w:rPr>
              <w:t>Fazit:</w:t>
            </w:r>
            <w:r w:rsidRPr="00497220">
              <w:rPr>
                <w:b/>
                <w:noProof/>
                <w:lang w:eastAsia="de-CH"/>
              </w:rPr>
              <w:tab/>
              <w:t>Standard für die Arbeit mit mehreren Programmen</w:t>
            </w:r>
            <w:r w:rsidR="007F47FF">
              <w:rPr>
                <w:b/>
                <w:noProof/>
                <w:lang w:eastAsia="de-CH"/>
              </w:rPr>
              <w:t>.</w:t>
            </w:r>
          </w:p>
        </w:tc>
      </w:tr>
    </w:tbl>
    <w:p w:rsidR="00A35A8A" w:rsidRDefault="00A35A8A" w:rsidP="00A35A8A"/>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Borders>
              <w:top w:val="dotted" w:sz="4" w:space="0" w:color="auto"/>
              <w:bottom w:val="nil"/>
            </w:tcBorders>
          </w:tcPr>
          <w:p w:rsidR="00A35A8A" w:rsidRPr="00497220" w:rsidRDefault="00122DE4" w:rsidP="00940602">
            <w:pPr>
              <w:pStyle w:val="Eingerckt"/>
              <w:rPr>
                <w:b/>
                <w:noProof/>
                <w:lang w:eastAsia="de-CH"/>
              </w:rPr>
            </w:pPr>
            <w:r>
              <w:rPr>
                <w:b/>
                <w:noProof/>
                <w:lang w:eastAsia="de-CH"/>
              </w:rPr>
              <mc:AlternateContent>
                <mc:Choice Requires="wps">
                  <w:drawing>
                    <wp:anchor distT="0" distB="0" distL="114300" distR="114300" simplePos="0" relativeHeight="251530752" behindDoc="0" locked="0" layoutInCell="1" allowOverlap="1" wp14:anchorId="0C95ADDA" wp14:editId="653B3A24">
                      <wp:simplePos x="0" y="0"/>
                      <wp:positionH relativeFrom="column">
                        <wp:posOffset>2969895</wp:posOffset>
                      </wp:positionH>
                      <wp:positionV relativeFrom="paragraph">
                        <wp:posOffset>138430</wp:posOffset>
                      </wp:positionV>
                      <wp:extent cx="1028700" cy="1095375"/>
                      <wp:effectExtent l="0" t="0" r="1905" b="4445"/>
                      <wp:wrapNone/>
                      <wp:docPr id="928" name="Text Box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0953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001EF6" w:rsidRDefault="00001EF6" w:rsidP="0082044D">
                                  <w:r>
                                    <w:t>Word startet</w:t>
                                  </w:r>
                                  <w:r>
                                    <w:br/>
                                    <w:t>bei Bedarf</w:t>
                                  </w:r>
                                  <w:r>
                                    <w:br/>
                                    <w:t>Excel, um die</w:t>
                                  </w:r>
                                  <w:r>
                                    <w:br/>
                                    <w:t>Tabelle zu</w:t>
                                  </w:r>
                                  <w:r>
                                    <w:br/>
                                    <w:t>bearbeiten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0" o:spid="_x0000_s1039" type="#_x0000_t202" style="position:absolute;left:0;text-align:left;margin-left:233.85pt;margin-top:10.9pt;width:81pt;height:86.25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" filled="f" stroked="f" strokecolor="red" strokeweight="2pt">
                      <v:textbox>
                        <w:txbxContent>
                          <w:p w:rsidR="001073F2" w:rsidRDefault="001073F2" w:rsidP="0082044D">
                            <w:r>
                              <w:t>Word startet</w:t>
                            </w:r>
                            <w:r>
                              <w:br/>
                              <w:t>bei Bedarf</w:t>
                            </w:r>
                            <w:r>
                              <w:br/>
                              <w:t>Excel, um die</w:t>
                            </w:r>
                            <w:r>
                              <w:br/>
                              <w:t>Tabelle zu</w:t>
                            </w:r>
                            <w:r>
                              <w:br/>
                              <w:t>bearbeiten</w:t>
                            </w:r>
                          </w:p>
                        </w:txbxContent>
                      </v:textbox>
                    </v:shape>
                  </w:pict>
                </mc:Fallback>
              </mc:AlternateContent>
            </w:r>
            <w:r>
              <w:rPr>
                <w:b/>
                <w:noProof/>
                <w:lang w:eastAsia="de-CH"/>
              </w:rPr>
              <mc:AlternateContent>
                <mc:Choice Requires="wps">
                  <w:drawing>
                    <wp:anchor distT="0" distB="114935" distL="114300" distR="0" simplePos="0" relativeHeight="251527680" behindDoc="0" locked="0" layoutInCell="1" allowOverlap="0" wp14:anchorId="2C326EE4" wp14:editId="25D4E551">
                      <wp:simplePos x="0" y="0"/>
                      <wp:positionH relativeFrom="column">
                        <wp:posOffset>1360170</wp:posOffset>
                      </wp:positionH>
                      <wp:positionV relativeFrom="line">
                        <wp:posOffset>29210</wp:posOffset>
                      </wp:positionV>
                      <wp:extent cx="4347210" cy="1233170"/>
                      <wp:effectExtent l="17145" t="19685" r="17145" b="13970"/>
                      <wp:wrapSquare wrapText="left"/>
                      <wp:docPr id="735" name="AutoShape 4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347210" cy="1233170"/>
                              </a:xfrm>
                              <a:prstGeom prst="foldedCorner">
                                <a:avLst>
                                  <a:gd name="adj" fmla="val 12500"/>
                                </a:avLst>
                              </a:prstGeom>
                              <a:noFill/>
                              <a:ln w="254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01EF6" w:rsidRDefault="00001EF6" w:rsidP="00A35A8A">
                                  <w:r>
                                    <w:t>Word-Dokument</w:t>
                                  </w:r>
                                </w:p>
                                <w:p w:rsidR="00001EF6" w:rsidRDefault="00001EF6" w:rsidP="00A35A8A">
                                  <w:r>
                                    <w:t xml:space="preserve">gespeichert </w:t>
                                  </w:r>
                                  <w:r>
                                    <w:br/>
                                    <w:t xml:space="preserve">als Datei in </w:t>
                                  </w:r>
                                  <w:r>
                                    <w:br/>
                                    <w:t>C:\MeinDok.doc</w:t>
                                  </w:r>
                                </w:p>
                                <w:p w:rsidR="00001EF6" w:rsidRDefault="00001EF6" w:rsidP="00A35A8A"/>
                                <w:p w:rsidR="00001EF6" w:rsidRDefault="00001EF6" w:rsidP="00A35A8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57" o:spid="_x0000_s1040" type="#_x0000_t65" style="position:absolute;left:0;text-align:left;margin-left:107.1pt;margin-top:2.3pt;width:342.3pt;height:97.1pt;z-index:251527680;visibility:visible;mso-wrap-style:square;mso-width-percent:0;mso-height-percent:0;mso-wrap-distance-left:9pt;mso-wrap-distance-top:0;mso-wrap-distance-right:0;mso-wrap-distance-bottom:9.05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" o:allowoverlap="f" filled="f" strokeweight="2pt">
                      <o:lock v:ext="edit" aspectratio="t"/>
                      <v:textbox>
                        <w:txbxContent>
                          <w:p w:rsidR="001073F2" w:rsidRDefault="001073F2" w:rsidP="00A35A8A">
                            <w:r>
                              <w:t>Word-Dokument</w:t>
                            </w:r>
                          </w:p>
                          <w:p w:rsidR="001073F2" w:rsidRDefault="001073F2" w:rsidP="00A35A8A">
                            <w:r>
                              <w:t xml:space="preserve">gespeichert </w:t>
                            </w:r>
                            <w:r>
                              <w:br/>
                              <w:t xml:space="preserve">als Datei in </w:t>
                            </w:r>
                            <w:r>
                              <w:br/>
                              <w:t>C:\MeinDok.doc</w:t>
                            </w:r>
                          </w:p>
                          <w:p w:rsidR="001073F2" w:rsidRDefault="001073F2" w:rsidP="00A35A8A"/>
                          <w:p w:rsidR="001073F2" w:rsidRDefault="001073F2" w:rsidP="00A35A8A"/>
                        </w:txbxContent>
                      </v:textbox>
                      <w10:wrap type="square" side="left" anchory="line"/>
                    </v:shape>
                  </w:pict>
                </mc:Fallback>
              </mc:AlternateContent>
            </w:r>
            <w:r>
              <w:rPr>
                <w:b/>
                <w:noProof/>
                <w:lang w:eastAsia="de-CH"/>
              </w:rPr>
              <mc:AlternateContent>
                <mc:Choice Requires="wps">
                  <w:drawing>
                    <wp:anchor distT="0" distB="0" distL="114300" distR="114300" simplePos="0" relativeHeight="251528704" behindDoc="0" locked="0" layoutInCell="1" allowOverlap="1" wp14:anchorId="736E08A6" wp14:editId="5F4EB94C">
                      <wp:simplePos x="0" y="0"/>
                      <wp:positionH relativeFrom="column">
                        <wp:posOffset>4227195</wp:posOffset>
                      </wp:positionH>
                      <wp:positionV relativeFrom="paragraph">
                        <wp:posOffset>170815</wp:posOffset>
                      </wp:positionV>
                      <wp:extent cx="1371600" cy="977265"/>
                      <wp:effectExtent l="7620" t="8890" r="11430" b="13970"/>
                      <wp:wrapNone/>
                      <wp:docPr id="734" name="AutoShap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977265"/>
                              </a:xfrm>
                              <a:prstGeom prst="flowChartInternalStorage">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01EF6" w:rsidRDefault="00001EF6" w:rsidP="0082044D">
                                  <w:r>
                                    <w:t>Excel-Tabelle</w:t>
                                  </w:r>
                                </w:p>
                                <w:p w:rsidR="00001EF6" w:rsidRDefault="00001EF6" w:rsidP="0082044D">
                                  <w:r>
                                    <w:t>nicht als Datei sichtbar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58" o:spid="_x0000_s1041" type="#_x0000_t113" style="position:absolute;left:0;text-align:left;margin-left:332.85pt;margin-top:13.45pt;width:108pt;height:76.95pt;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" filled="f" strokeweight="1pt">
                      <v:textbox>
                        <w:txbxContent>
                          <w:p w:rsidR="001073F2" w:rsidRDefault="001073F2" w:rsidP="0082044D">
                            <w:r>
                              <w:t>Excel-Tabelle</w:t>
                            </w:r>
                          </w:p>
                          <w:p w:rsidR="001073F2" w:rsidRDefault="001073F2" w:rsidP="0082044D">
                            <w:r>
                              <w:t>nicht als Datei sichtbar</w:t>
                            </w:r>
                          </w:p>
                        </w:txbxContent>
                      </v:textbox>
                    </v:shape>
                  </w:pict>
                </mc:Fallback>
              </mc:AlternateContent>
            </w:r>
            <w:r>
              <w:rPr>
                <w:b/>
                <w:noProof/>
                <w:lang w:eastAsia="de-CH"/>
              </w:rPr>
              <mc:AlternateContent>
                <mc:Choice Requires="wps">
                  <w:drawing>
                    <wp:anchor distT="0" distB="0" distL="114300" distR="114300" simplePos="0" relativeHeight="251529728" behindDoc="0" locked="0" layoutInCell="1" allowOverlap="1" wp14:anchorId="6A276F26" wp14:editId="05DFFD25">
                      <wp:simplePos x="0" y="0"/>
                      <wp:positionH relativeFrom="column">
                        <wp:posOffset>2971800</wp:posOffset>
                      </wp:positionH>
                      <wp:positionV relativeFrom="paragraph">
                        <wp:posOffset>734695</wp:posOffset>
                      </wp:positionV>
                      <wp:extent cx="1257300" cy="0"/>
                      <wp:effectExtent l="9525" t="86995" r="19050" b="84455"/>
                      <wp:wrapNone/>
                      <wp:docPr id="733"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12700">
                                <a:solidFill>
                                  <a:srgbClr val="000000"/>
                                </a:solidFill>
                                <a:round/>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59" o:spid="_x0000_s1026" style="position:absolute;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57.85pt" to="333pt,5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" strokeweight="1pt">
                      <v:stroke endarrow="block" endarrowwidth="wide" endarrowlength="long"/>
                    </v:line>
                  </w:pict>
                </mc:Fallback>
              </mc:AlternateContent>
            </w:r>
            <w:r w:rsidR="00A35A8A" w:rsidRPr="00497220">
              <w:rPr>
                <w:b/>
                <w:noProof/>
                <w:lang w:eastAsia="de-CH"/>
              </w:rPr>
              <w:t>Einbetten</w:t>
            </w:r>
          </w:p>
        </w:tc>
      </w:tr>
      <w:tr w:rsidR="00A35A8A" w:rsidRPr="00497220" w:rsidTr="00940602">
        <w:trPr>
          <w:cantSplit/>
        </w:trPr>
        <w:tc>
          <w:tcPr>
            <w:tcW w:w="9178" w:type="dxa"/>
            <w:tcBorders>
              <w:top w:val="nil"/>
              <w:bottom w:val="nil"/>
            </w:tcBorders>
          </w:tcPr>
          <w:p w:rsidR="00A35A8A" w:rsidRPr="00497220" w:rsidRDefault="00A35A8A" w:rsidP="00940602">
            <w:pPr>
              <w:pStyle w:val="Eingerckt"/>
              <w:spacing w:before="0"/>
              <w:rPr>
                <w:noProof/>
                <w:lang w:eastAsia="de-CH"/>
              </w:rPr>
            </w:pPr>
            <w:r w:rsidRPr="00497220">
              <w:rPr>
                <w:noProof/>
                <w:lang w:eastAsia="de-CH"/>
              </w:rPr>
              <w:t>Vorteile</w:t>
            </w:r>
          </w:p>
          <w:p w:rsidR="00A35A8A" w:rsidRPr="00497220" w:rsidRDefault="00A35A8A" w:rsidP="005B2552">
            <w:pPr>
              <w:pStyle w:val="Eingerckt"/>
              <w:numPr>
                <w:ilvl w:val="0"/>
                <w:numId w:val="1"/>
              </w:numPr>
              <w:spacing w:before="0"/>
            </w:pPr>
            <w:r w:rsidRPr="00497220">
              <w:t>Word hat immer Zugriff auf die Excel-Daten</w:t>
            </w:r>
            <w:r w:rsidR="007F47FF">
              <w:t>.</w:t>
            </w:r>
          </w:p>
        </w:tc>
      </w:tr>
      <w:tr w:rsidR="00A35A8A" w:rsidRPr="00497220" w:rsidTr="00940602">
        <w:trPr>
          <w:cantSplit/>
        </w:trPr>
        <w:tc>
          <w:tcPr>
            <w:tcW w:w="9178" w:type="dxa"/>
            <w:tcBorders>
              <w:top w:val="nil"/>
              <w:bottom w:val="nil"/>
            </w:tcBorders>
          </w:tcPr>
          <w:p w:rsidR="00A35A8A" w:rsidRPr="00497220" w:rsidRDefault="00A35A8A" w:rsidP="00940602">
            <w:pPr>
              <w:pStyle w:val="Eingerckt"/>
              <w:spacing w:before="0"/>
              <w:rPr>
                <w:noProof/>
                <w:lang w:eastAsia="de-CH"/>
              </w:rPr>
            </w:pPr>
            <w:r w:rsidRPr="00497220">
              <w:rPr>
                <w:noProof/>
                <w:lang w:eastAsia="de-CH"/>
              </w:rPr>
              <w:t>Nachteile</w:t>
            </w:r>
          </w:p>
          <w:p w:rsidR="00A35A8A" w:rsidRPr="00497220" w:rsidRDefault="00A35A8A" w:rsidP="005B2552">
            <w:pPr>
              <w:pStyle w:val="Eingerckt"/>
              <w:numPr>
                <w:ilvl w:val="0"/>
                <w:numId w:val="1"/>
              </w:numPr>
              <w:spacing w:before="0"/>
            </w:pPr>
            <w:r w:rsidRPr="00497220">
              <w:t>Die Word-Datei wird gross und langsam</w:t>
            </w:r>
            <w:r w:rsidR="007F47FF">
              <w:t>.</w:t>
            </w:r>
          </w:p>
          <w:p w:rsidR="00A35A8A" w:rsidRPr="00497220" w:rsidRDefault="00A35A8A" w:rsidP="00782E58">
            <w:pPr>
              <w:pStyle w:val="Eingerckt"/>
              <w:numPr>
                <w:ilvl w:val="0"/>
                <w:numId w:val="1"/>
              </w:numPr>
              <w:spacing w:before="0"/>
            </w:pPr>
            <w:r w:rsidRPr="00497220">
              <w:rPr>
                <w:noProof/>
                <w:lang w:eastAsia="de-CH"/>
              </w:rPr>
              <w:t>Die Excel-Daten können nicht unabhängig vom Word-Dokument bearbeitet werden</w:t>
            </w:r>
            <w:r w:rsidR="007F47FF">
              <w:rPr>
                <w:noProof/>
                <w:lang w:eastAsia="de-CH"/>
              </w:rPr>
              <w:t>.</w:t>
            </w:r>
          </w:p>
        </w:tc>
      </w:tr>
      <w:tr w:rsidR="00A35A8A" w:rsidRPr="00497220" w:rsidTr="00940602">
        <w:trPr>
          <w:cantSplit/>
        </w:trPr>
        <w:tc>
          <w:tcPr>
            <w:tcW w:w="9178" w:type="dxa"/>
            <w:tcBorders>
              <w:top w:val="nil"/>
              <w:bottom w:val="nil"/>
            </w:tcBorders>
          </w:tcPr>
          <w:p w:rsidR="00A35A8A" w:rsidRPr="00497220" w:rsidRDefault="00A35A8A" w:rsidP="005855FC">
            <w:pPr>
              <w:pStyle w:val="Eingerckt"/>
              <w:tabs>
                <w:tab w:val="clear" w:pos="360"/>
                <w:tab w:val="left" w:pos="1440"/>
              </w:tabs>
              <w:spacing w:before="0"/>
              <w:ind w:left="1440" w:hanging="1083"/>
              <w:rPr>
                <w:b/>
                <w:noProof/>
                <w:lang w:eastAsia="de-CH"/>
              </w:rPr>
            </w:pPr>
            <w:r w:rsidRPr="00497220">
              <w:rPr>
                <w:b/>
                <w:noProof/>
                <w:lang w:eastAsia="de-CH"/>
              </w:rPr>
              <w:t>Fazit:</w:t>
            </w:r>
            <w:r w:rsidRPr="00497220">
              <w:rPr>
                <w:b/>
                <w:noProof/>
                <w:lang w:eastAsia="de-CH"/>
              </w:rPr>
              <w:tab/>
            </w:r>
            <w:r w:rsidR="005855FC" w:rsidRPr="00497220">
              <w:rPr>
                <w:b/>
                <w:noProof/>
                <w:lang w:eastAsia="de-CH"/>
              </w:rPr>
              <w:t>Nur</w:t>
            </w:r>
            <w:r w:rsidRPr="00497220">
              <w:rPr>
                <w:b/>
                <w:noProof/>
                <w:lang w:eastAsia="de-CH"/>
              </w:rPr>
              <w:t xml:space="preserve"> für einfache Formulare oder </w:t>
            </w:r>
            <w:r w:rsidR="00B04A84" w:rsidRPr="00497220">
              <w:rPr>
                <w:b/>
                <w:noProof/>
                <w:lang w:eastAsia="de-CH"/>
              </w:rPr>
              <w:t xml:space="preserve">kleine </w:t>
            </w:r>
            <w:r w:rsidRPr="00497220">
              <w:rPr>
                <w:b/>
                <w:noProof/>
                <w:lang w:eastAsia="de-CH"/>
              </w:rPr>
              <w:t>Tabellen mit Berechnungen</w:t>
            </w:r>
            <w:r w:rsidR="005855FC" w:rsidRPr="00497220">
              <w:rPr>
                <w:b/>
                <w:noProof/>
                <w:lang w:eastAsia="de-CH"/>
              </w:rPr>
              <w:t xml:space="preserve"> geeignet</w:t>
            </w:r>
            <w:r w:rsidR="007F47FF">
              <w:rPr>
                <w:b/>
                <w:noProof/>
                <w:lang w:eastAsia="de-CH"/>
              </w:rPr>
              <w:t>.</w:t>
            </w:r>
          </w:p>
        </w:tc>
      </w:tr>
    </w:tbl>
    <w:p w:rsidR="00A35A8A" w:rsidRPr="00A52C6A" w:rsidRDefault="00A35A8A" w:rsidP="0006365B">
      <w:pPr>
        <w:pStyle w:val="berschrift3"/>
      </w:pPr>
      <w:bookmarkStart w:id="154" w:name="_Toc298487851"/>
      <w:bookmarkStart w:id="155" w:name="_Toc87931753"/>
      <w:r>
        <w:t>Eingebettete</w:t>
      </w:r>
      <w:r w:rsidRPr="00A52C6A">
        <w:t xml:space="preserve"> Excel-Objekte</w:t>
      </w:r>
      <w:bookmarkEnd w:id="154"/>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537920" behindDoc="0" locked="0" layoutInCell="1" allowOverlap="1" wp14:anchorId="7CFF1CF9" wp14:editId="620786EC">
                  <wp:simplePos x="0" y="0"/>
                  <wp:positionH relativeFrom="column">
                    <wp:align>right</wp:align>
                  </wp:positionH>
                  <wp:positionV relativeFrom="line">
                    <wp:align>top</wp:align>
                  </wp:positionV>
                  <wp:extent cx="2743200" cy="1678305"/>
                  <wp:effectExtent l="0" t="0" r="0" b="0"/>
                  <wp:wrapSquare wrapText="bothSides"/>
                  <wp:docPr id="475" name="Bild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2743200" cy="167830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Wechseln Sie mit [Alt]+[Tab] wieder zur Excel-Datei </w:t>
            </w:r>
            <w:r w:rsidR="00CD189E" w:rsidRPr="00B473E7">
              <w:t>w1_s</w:t>
            </w:r>
            <w:r w:rsidR="00CD189E" w:rsidRPr="00497220">
              <w:fldChar w:fldCharType="begin"/>
            </w:r>
            <w:r w:rsidR="00CD189E" w:rsidRPr="00B473E7">
              <w:instrText xml:space="preserve"> REF _Ref114458576 \r \h </w:instrText>
            </w:r>
            <w:r w:rsidR="00CD189E" w:rsidRPr="00497220">
              <w:fldChar w:fldCharType="separate"/>
            </w:r>
            <w:r w:rsidR="00FD17D0">
              <w:t>12</w:t>
            </w:r>
            <w:r w:rsidR="00CD189E" w:rsidRPr="00497220">
              <w:fldChar w:fldCharType="end"/>
            </w:r>
            <w:r w:rsidR="00CD189E" w:rsidRPr="00B473E7">
              <w:t>_M_Chemie.xlsx</w:t>
            </w:r>
            <w:r w:rsidR="00A35A8A" w:rsidRPr="00497220">
              <w:t>.</w:t>
            </w:r>
          </w:p>
          <w:p w:rsidR="00A35A8A" w:rsidRPr="00497220" w:rsidRDefault="00A35A8A" w:rsidP="00940602">
            <w:pPr>
              <w:pStyle w:val="Eingerckt"/>
              <w:rPr>
                <w:noProof/>
              </w:rPr>
            </w:pPr>
            <w:r w:rsidRPr="00497220">
              <w:rPr>
                <w:noProof/>
              </w:rPr>
              <w:t xml:space="preserve">Markieren Sie darin auf dem Tabellenblatt </w:t>
            </w:r>
            <w:r w:rsidR="00E76DF4" w:rsidRPr="00497220">
              <w:rPr>
                <w:noProof/>
              </w:rPr>
              <w:t>"</w:t>
            </w:r>
            <w:r w:rsidRPr="00497220">
              <w:rPr>
                <w:noProof/>
              </w:rPr>
              <w:t>Berechnung</w:t>
            </w:r>
            <w:r w:rsidR="00E76DF4" w:rsidRPr="00497220">
              <w:rPr>
                <w:noProof/>
              </w:rPr>
              <w:t>"</w:t>
            </w:r>
            <w:r w:rsidRPr="00497220">
              <w:rPr>
                <w:noProof/>
              </w:rPr>
              <w:t xml:space="preserve"> nochmals den ganzen verwendeten Bereich.</w:t>
            </w:r>
          </w:p>
          <w:p w:rsidR="00A35A8A" w:rsidRPr="00497220" w:rsidRDefault="00A35A8A" w:rsidP="00940602">
            <w:pPr>
              <w:pStyle w:val="Eingerckt"/>
              <w:rPr>
                <w:noProof/>
              </w:rPr>
            </w:pPr>
            <w:r w:rsidRPr="00497220">
              <w:rPr>
                <w:noProof/>
              </w:rPr>
              <w:t>Kopieren Sie diesen markierten Bereich mit [Ctrl]+[C].</w:t>
            </w:r>
          </w:p>
        </w:tc>
      </w:tr>
      <w:tr w:rsidR="00A35A8A" w:rsidRPr="00497220" w:rsidTr="00940602">
        <w:trPr>
          <w:cantSplit/>
        </w:trPr>
        <w:tc>
          <w:tcPr>
            <w:tcW w:w="9178" w:type="dxa"/>
          </w:tcPr>
          <w:p w:rsidR="00A35A8A" w:rsidRPr="00497220" w:rsidRDefault="00122DE4" w:rsidP="00E20603">
            <w:pPr>
              <w:pStyle w:val="NummerierteListe"/>
            </w:pPr>
            <w:r>
              <w:rPr>
                <w:noProof/>
                <w:lang w:eastAsia="de-CH"/>
              </w:rPr>
              <mc:AlternateContent>
                <mc:Choice Requires="wpg">
                  <w:drawing>
                    <wp:anchor distT="114935" distB="114935" distL="114300" distR="0" simplePos="0" relativeHeight="251623936" behindDoc="0" locked="0" layoutInCell="1" allowOverlap="1" wp14:anchorId="55CFFF59" wp14:editId="2783DD97">
                      <wp:simplePos x="0" y="0"/>
                      <wp:positionH relativeFrom="column">
                        <wp:align>right</wp:align>
                      </wp:positionH>
                      <wp:positionV relativeFrom="line">
                        <wp:align>top</wp:align>
                      </wp:positionV>
                      <wp:extent cx="1860550" cy="1844675"/>
                      <wp:effectExtent l="12700" t="0" r="3175" b="3175"/>
                      <wp:wrapSquare wrapText="bothSides"/>
                      <wp:docPr id="730" name="Group 68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860550" cy="1844675"/>
                                <a:chOff x="7558" y="4916"/>
                                <a:chExt cx="2930" cy="2905"/>
                              </a:xfrm>
                            </wpg:grpSpPr>
                            <pic:pic xmlns:pic="http://schemas.openxmlformats.org/drawingml/2006/picture">
                              <pic:nvPicPr>
                                <pic:cNvPr id="731" name="Picture 689"/>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7558" y="4916"/>
                                  <a:ext cx="2930" cy="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2" name="Oval 690"/>
                              <wps:cNvSpPr>
                                <a:spLocks noChangeAspect="1" noChangeArrowheads="1"/>
                              </wps:cNvSpPr>
                              <wps:spPr bwMode="auto">
                                <a:xfrm>
                                  <a:off x="7558" y="6186"/>
                                  <a:ext cx="1019" cy="613"/>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88" o:spid="_x0000_s1026" style="position:absolute;margin-left:95.3pt;margin-top:0;width:146.5pt;height:145.25pt;z-index:251623936;mso-wrap-distance-top:9.05pt;mso-wrap-distance-right:0;mso-wrap-distance-bottom:9.05pt;mso-position-horizontal:right;mso-position-vertical:top;mso-position-vertical-relative:line" coordorigin="7558,4916" coordsize="2930,2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">
                      <o:lock v:ext="edit" aspectratio="t"/>
                      <v:shape id="Picture 689" o:spid="_x0000_s1027" type="#_x0000_t75" style="position:absolute;left:7558;top:4916;width:2930;height:2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btiHFAAAA3AAAAA8AAABkcnMvZG93bnJldi54bWxEj0FrAjEUhO8F/0N4Qm81sYItW7OLKBWP&#10;VqX0+Ng8d6Obl2UT162/vikUehxm5htmUQyuET11wXrWMJ0oEMSlN5YrDcfD+9MriBCRDTaeScM3&#10;BSjy0cMCM+Nv/EH9PlYiQThkqKGOsc2kDGVNDsPEt8TJO/nOYUyyq6Tp8JbgrpHPSs2lQ8tpocaW&#10;VjWVl/3Vafgs/dmdNtt+be36Xl13avd1VFo/joflG4hIQ/wP/7W3RsPLbAq/Z9IRkPk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G7YhxQAAANwAAAAPAAAAAAAAAAAAAAAA&#10;AJ8CAABkcnMvZG93bnJldi54bWxQSwUGAAAAAAQABAD3AAAAkQMAAAAA&#10;">
                        <v:imagedata r:id="rId306" o:title=""/>
                      </v:shape>
                      <v:oval id="Oval 690" o:spid="_x0000_s1028" style="position:absolute;left:7558;top:6186;width:1019;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sIosgA&#10;AADcAAAADwAAAGRycy9kb3ducmV2LnhtbESPQWsCMRSE7wX/Q3hCL0Wz2lJlNUqx2GoPgqsevL1u&#10;XndDNy/rJur675tCocdhZr5hpvPWVuJCjTeOFQz6CQji3GnDhYL9btkbg/ABWWPlmBTcyMN81rmb&#10;Yqrdlbd0yUIhIoR9igrKEOpUSp+XZNH3XU0cvS/XWAxRNoXUDV4j3FZymCTP0qLhuFBiTYuS8u/s&#10;bBWcPz8eRpv16b3yr8e3g1ktnzJzUOq+275MQARqw3/4r73SCkaPQ/g9E4+An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SwiiyAAAANwAAAAPAAAAAAAAAAAAAAAAAJgCAABk&#10;cnMvZG93bnJldi54bWxQSwUGAAAAAAQABAD1AAAAjQMAAAAA&#10;" filled="f" strokecolor="red" strokeweight="2pt">
                        <o:lock v:ext="edit" aspectratio="t"/>
                      </v:oval>
                      <w10:wrap type="square" anchory="line"/>
                    </v:group>
                  </w:pict>
                </mc:Fallback>
              </mc:AlternateContent>
            </w:r>
            <w:r w:rsidR="00A35A8A" w:rsidRPr="00497220">
              <w:t>Nun wechseln Sie wieder mit [Alt]+[Tab] zu Word. Statt aber wie gewohnt den Excel-Inhalt mit [</w:t>
            </w:r>
            <w:proofErr w:type="spellStart"/>
            <w:r w:rsidR="00A35A8A" w:rsidRPr="00497220">
              <w:t>Ctrl</w:t>
            </w:r>
            <w:proofErr w:type="spellEnd"/>
            <w:r w:rsidR="00A35A8A" w:rsidRPr="00497220">
              <w:t xml:space="preserve">]+[V] einzufügen, gehen Sie jetzt über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w:t>
            </w:r>
            <w:r w:rsidR="0082044D" w:rsidRPr="00497220">
              <w:rPr>
                <w:b/>
              </w:rPr>
              <w:t>Start – Zwischenablage</w:t>
            </w:r>
            <w:r w:rsidR="00A35A8A" w:rsidRPr="00497220">
              <w:rPr>
                <w:b/>
              </w:rPr>
              <w:t xml:space="preserve"> – Inhalte Einfügen…</w:t>
            </w:r>
            <w:r w:rsidR="00383622">
              <w:rPr>
                <w:b/>
              </w:rPr>
              <w:br/>
            </w:r>
            <w:r w:rsidR="00383622">
              <w:t xml:space="preserve">Sie sehen nun einige </w:t>
            </w:r>
            <w:proofErr w:type="spellStart"/>
            <w:r w:rsidR="00383622">
              <w:t>Einfügeoptionen</w:t>
            </w:r>
            <w:proofErr w:type="spellEnd"/>
            <w:r w:rsidR="00383622">
              <w:t>, wählen Sie aber nicht eine dieser Optionen</w:t>
            </w:r>
            <w:r w:rsidR="00E20603">
              <w:t>,</w:t>
            </w:r>
            <w:r w:rsidR="00383622">
              <w:t xml:space="preserve"> sondern einfach „Inhalte einfügen“</w:t>
            </w:r>
            <w:r w:rsidR="00A35A8A" w:rsidRPr="00497220">
              <w:t xml:space="preserve"> </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lastRenderedPageBreak/>
              <mc:AlternateContent>
                <mc:Choice Requires="wpg">
                  <w:drawing>
                    <wp:anchor distT="114935" distB="114935" distL="114300" distR="0" simplePos="0" relativeHeight="251539968" behindDoc="0" locked="0" layoutInCell="1" allowOverlap="1" wp14:anchorId="08D89EAF" wp14:editId="794C5538">
                      <wp:simplePos x="0" y="0"/>
                      <wp:positionH relativeFrom="column">
                        <wp:align>right</wp:align>
                      </wp:positionH>
                      <wp:positionV relativeFrom="line">
                        <wp:align>top</wp:align>
                      </wp:positionV>
                      <wp:extent cx="3656330" cy="1935480"/>
                      <wp:effectExtent l="15240" t="2540" r="0" b="0"/>
                      <wp:wrapSquare wrapText="bothSides"/>
                      <wp:docPr id="726" name="Group 48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656330" cy="1935480"/>
                                <a:chOff x="4875" y="10174"/>
                                <a:chExt cx="5613" cy="2972"/>
                              </a:xfrm>
                            </wpg:grpSpPr>
                            <pic:pic xmlns:pic="http://schemas.openxmlformats.org/drawingml/2006/picture">
                              <pic:nvPicPr>
                                <pic:cNvPr id="727" name="Picture 481"/>
                                <pic:cNvPicPr>
                                  <a:picLocks noChangeAspect="1" noChangeArrowheads="1"/>
                                </pic:cNvPicPr>
                              </pic:nvPicPr>
                              <pic:blipFill>
                                <a:blip r:embed="rId307" cstate="email">
                                  <a:extLst>
                                    <a:ext uri="{28A0092B-C50C-407E-A947-70E740481C1C}">
                                      <a14:useLocalDpi xmlns:a14="http://schemas.microsoft.com/office/drawing/2010/main" val="0"/>
                                    </a:ext>
                                  </a:extLst>
                                </a:blip>
                                <a:srcRect/>
                                <a:stretch>
                                  <a:fillRect/>
                                </a:stretch>
                              </pic:blipFill>
                              <pic:spPr bwMode="auto">
                                <a:xfrm>
                                  <a:off x="4910" y="10174"/>
                                  <a:ext cx="5578" cy="29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8" name="Oval 482"/>
                              <wps:cNvSpPr>
                                <a:spLocks noChangeAspect="1" noChangeArrowheads="1"/>
                              </wps:cNvSpPr>
                              <wps:spPr bwMode="auto">
                                <a:xfrm>
                                  <a:off x="4910" y="10778"/>
                                  <a:ext cx="1620" cy="54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9" name="Oval 483"/>
                              <wps:cNvSpPr>
                                <a:spLocks noChangeAspect="1" noChangeArrowheads="1"/>
                              </wps:cNvSpPr>
                              <wps:spPr bwMode="auto">
                                <a:xfrm>
                                  <a:off x="4875" y="11937"/>
                                  <a:ext cx="4320" cy="900"/>
                                </a:xfrm>
                                <a:prstGeom prst="ellipse">
                                  <a:avLst/>
                                </a:prstGeom>
                                <a:noFill/>
                                <a:ln w="25400" algn="ctr">
                                  <a:solidFill>
                                    <a:srgbClr val="FF0000"/>
                                  </a:solidFill>
                                  <a:prstDash val="sysDot"/>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80" o:spid="_x0000_s1026" style="position:absolute;margin-left:236.7pt;margin-top:0;width:287.9pt;height:152.4pt;z-index:251539968;mso-wrap-distance-top:9.05pt;mso-wrap-distance-right:0;mso-wrap-distance-bottom:9.05pt;mso-position-horizontal:right;mso-position-vertical:top;mso-position-vertical-relative:line" coordorigin="4875,10174" coordsize="5613,2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">
                      <o:lock v:ext="edit" aspectratio="t"/>
                      <v:shape id="Picture 481" o:spid="_x0000_s1027" type="#_x0000_t75" style="position:absolute;left:4910;top:10174;width:5578;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kfhbGAAAA3AAAAA8AAABkcnMvZG93bnJldi54bWxEj0FLw0AUhO8F/8PyBG/trlUSSbsttip4&#10;6EFjL709dl+TkOzbkF2b+O9dQehxmJlvmPV2cp240BAazxruFwoEsfG24UrD8ett/gQiRGSLnWfS&#10;8EMBtpub2RoL60f+pEsZK5EgHArUUMfYF1IGU5PDsPA9cfLOfnAYkxwqaQccE9x1cqlUJh02nBZq&#10;7Glfk2nLb6dBPR7My/mjHbOQtQ8m7F7VKT9qfXc7Pa9ARJriNfzffrca8mUOf2fSEZCb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SR+FsYAAADcAAAADwAAAAAAAAAAAAAA&#10;AACfAgAAZHJzL2Rvd25yZXYueG1sUEsFBgAAAAAEAAQA9wAAAJIDAAAAAA==&#10;">
                        <v:imagedata r:id="rId308" o:title=""/>
                      </v:shape>
                      <v:oval id="Oval 482" o:spid="_x0000_s1028" style="position:absolute;left:4910;top:10778;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qplcQA&#10;AADcAAAADwAAAGRycy9kb3ducmV2LnhtbERPz2vCMBS+D/Y/hDfwMmaqyJTOKKK4qQfBTg/e3pq3&#10;Nqx5qU3U+t+bw8Djx/d7PG1tJS7UeONYQa+bgCDOnTZcKNh/L99GIHxA1lg5JgU38jCdPD+NMdXu&#10;yju6ZKEQMYR9igrKEOpUSp+XZNF3XU0cuV/XWAwRNoXUDV5juK1kP0nepUXDsaHEmuYl5X/Z2So4&#10;/2xeh9v16avyi+PnwayWg8wclOq8tLMPEIHa8BD/u1dawbAf18Yz8Qj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6qZXEAAAA3AAAAA8AAAAAAAAAAAAAAAAAmAIAAGRycy9k&#10;b3ducmV2LnhtbFBLBQYAAAAABAAEAPUAAACJAwAAAAA=&#10;" filled="f" strokecolor="red" strokeweight="2pt">
                        <o:lock v:ext="edit" aspectratio="t"/>
                      </v:oval>
                      <v:oval id="Oval 483" o:spid="_x0000_s1029" style="position:absolute;left:4875;top:11937;width:432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jZsUA&#10;AADcAAAADwAAAGRycy9kb3ducmV2LnhtbESPT2sCMRTE74V+h/AKvRTN1kPV7UaxUsGDF/9cvD02&#10;bzeLm5dtEjX99k2h0OMwM79hqmWyvbiRD51jBa/jAgRx7XTHrYLTcTOagQgRWWPvmBR8U4Dl4vGh&#10;wlK7O+/pdoityBAOJSowMQ6llKE2ZDGM3UCcvcZ5izFL30rt8Z7htpeToniTFjvOCwYHWhuqL4er&#10;VfCySmfrP3ftTn/YZpsu6UtujFLPT2n1DiJSiv/hv/ZWK5hO5vB7Jh8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C2NmxQAAANwAAAAPAAAAAAAAAAAAAAAAAJgCAABkcnMv&#10;ZG93bnJldi54bWxQSwUGAAAAAAQABAD1AAAAigMAAAAA&#10;" filled="f" strokecolor="red" strokeweight="2pt">
                        <v:stroke dashstyle="1 1"/>
                        <o:lock v:ext="edit" aspectratio="t"/>
                      </v:oval>
                      <w10:wrap type="square" anchory="line"/>
                    </v:group>
                  </w:pict>
                </mc:Fallback>
              </mc:AlternateContent>
            </w:r>
            <w:r w:rsidR="00A35A8A" w:rsidRPr="00497220">
              <w:t xml:space="preserve">Im Fenster </w:t>
            </w:r>
            <w:r w:rsidR="00A35A8A" w:rsidRPr="00497220">
              <w:rPr>
                <w:rStyle w:val="Fenstertitel"/>
              </w:rPr>
              <w:t>Inhalte einfügen</w:t>
            </w:r>
            <w:r w:rsidR="00A35A8A" w:rsidRPr="00497220">
              <w:t xml:space="preserve"> wählen Sie diese Einstellungen.</w:t>
            </w:r>
          </w:p>
          <w:p w:rsidR="00A35A8A" w:rsidRPr="00497220" w:rsidRDefault="00A35A8A" w:rsidP="00940602">
            <w:pPr>
              <w:pStyle w:val="Eingerckt"/>
              <w:rPr>
                <w:noProof/>
              </w:rPr>
            </w:pPr>
            <w:r w:rsidRPr="00497220">
              <w:rPr>
                <w:noProof/>
              </w:rPr>
              <w:t>Achten Sie auf den unten angezeigten Kommentar.</w:t>
            </w:r>
          </w:p>
        </w:tc>
      </w:tr>
      <w:tr w:rsidR="00A35A8A" w:rsidRPr="00497220" w:rsidTr="00940602">
        <w:trPr>
          <w:cantSplit/>
        </w:trPr>
        <w:tc>
          <w:tcPr>
            <w:tcW w:w="9178" w:type="dxa"/>
          </w:tcPr>
          <w:p w:rsidR="00A35A8A" w:rsidRPr="00497220" w:rsidRDefault="00122DE4" w:rsidP="00940602">
            <w:pPr>
              <w:pStyle w:val="NummerierteListe"/>
              <w:rPr>
                <w:lang w:eastAsia="de-CH"/>
              </w:rPr>
            </w:pPr>
            <w:r>
              <w:rPr>
                <w:noProof/>
                <w:lang w:eastAsia="de-CH"/>
              </w:rPr>
              <mc:AlternateContent>
                <mc:Choice Requires="wpg">
                  <w:drawing>
                    <wp:anchor distT="114935" distB="114935" distL="114300" distR="0" simplePos="0" relativeHeight="251540992" behindDoc="0" locked="0" layoutInCell="1" allowOverlap="1" wp14:anchorId="006E47A6" wp14:editId="21BF59FD">
                      <wp:simplePos x="0" y="0"/>
                      <wp:positionH relativeFrom="column">
                        <wp:align>right</wp:align>
                      </wp:positionH>
                      <wp:positionV relativeFrom="line">
                        <wp:align>top</wp:align>
                      </wp:positionV>
                      <wp:extent cx="3656330" cy="1492885"/>
                      <wp:effectExtent l="15240" t="0" r="5080" b="2540"/>
                      <wp:wrapSquare wrapText="bothSides"/>
                      <wp:docPr id="721" name="Group 4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656330" cy="1492885"/>
                                <a:chOff x="4838" y="180"/>
                                <a:chExt cx="5650" cy="2307"/>
                              </a:xfrm>
                            </wpg:grpSpPr>
                            <pic:pic xmlns:pic="http://schemas.openxmlformats.org/drawingml/2006/picture">
                              <pic:nvPicPr>
                                <pic:cNvPr id="722" name="Picture 485"/>
                                <pic:cNvPicPr>
                                  <a:picLocks noChangeAspect="1" noChangeArrowheads="1"/>
                                </pic:cNvPicPr>
                              </pic:nvPicPr>
                              <pic:blipFill>
                                <a:blip r:embed="rId309" cstate="email">
                                  <a:extLst>
                                    <a:ext uri="{28A0092B-C50C-407E-A947-70E740481C1C}">
                                      <a14:useLocalDpi xmlns:a14="http://schemas.microsoft.com/office/drawing/2010/main" val="0"/>
                                    </a:ext>
                                  </a:extLst>
                                </a:blip>
                                <a:srcRect/>
                                <a:stretch>
                                  <a:fillRect/>
                                </a:stretch>
                              </pic:blipFill>
                              <pic:spPr bwMode="auto">
                                <a:xfrm>
                                  <a:off x="4838" y="180"/>
                                  <a:ext cx="5650" cy="2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3" name="Oval 486"/>
                              <wps:cNvSpPr>
                                <a:spLocks noChangeAspect="1" noChangeArrowheads="1"/>
                              </wps:cNvSpPr>
                              <wps:spPr bwMode="auto">
                                <a:xfrm>
                                  <a:off x="9965" y="488"/>
                                  <a:ext cx="360" cy="36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4" name="Oval 487"/>
                              <wps:cNvSpPr>
                                <a:spLocks noChangeAspect="1" noChangeArrowheads="1"/>
                              </wps:cNvSpPr>
                              <wps:spPr bwMode="auto">
                                <a:xfrm>
                                  <a:off x="4838" y="1193"/>
                                  <a:ext cx="337" cy="352"/>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5" name="Oval 488"/>
                              <wps:cNvSpPr>
                                <a:spLocks noChangeAspect="1" noChangeArrowheads="1"/>
                              </wps:cNvSpPr>
                              <wps:spPr bwMode="auto">
                                <a:xfrm>
                                  <a:off x="7400" y="1883"/>
                                  <a:ext cx="360" cy="36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84" o:spid="_x0000_s1026" style="position:absolute;margin-left:236.7pt;margin-top:0;width:287.9pt;height:117.55pt;z-index:251540992;mso-wrap-distance-top:9.05pt;mso-wrap-distance-right:0;mso-wrap-distance-bottom:9.05pt;mso-position-horizontal:right;mso-position-vertical:top;mso-position-vertical-relative:line" coordorigin="4838,180" coordsize="5650,2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">
                      <o:lock v:ext="edit" aspectratio="t"/>
                      <v:shape id="Picture 485" o:spid="_x0000_s1027" type="#_x0000_t75" style="position:absolute;left:4838;top:180;width:5650;height:23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dhRrEAAAA3AAAAA8AAABkcnMvZG93bnJldi54bWxEj9FqAjEURN8L/kO4Qt9q1qCtbI1iC0IR&#10;Sqn6AbfJ7Wbr5mbZRF39elMo9HGYmTPMfNn7Rpyoi3VgDeNRAYLYBFtzpWG/Wz/MQMSEbLEJTBou&#10;FGG5GNzNsbThzJ902qZKZAjHEjW4lNpSymgceYyj0BJn7zt0HlOWXSVth+cM941URfEoPdacFxy2&#10;9OrIHLZHr8Gs44v54p8PZ67vm9n1oJrJVGl9P+xXzyAS9ek//Nd+sxqelILfM/kIyM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vdhRrEAAAA3AAAAA8AAAAAAAAAAAAAAAAA&#10;nwIAAGRycy9kb3ducmV2LnhtbFBLBQYAAAAABAAEAPcAAACQAwAAAAA=&#10;">
                        <v:imagedata r:id="rId310" o:title=""/>
                      </v:shape>
                      <v:oval id="Oval 486" o:spid="_x0000_s1028" style="position:absolute;left:9965;top:488;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475MgA&#10;AADcAAAADwAAAGRycy9kb3ducmV2LnhtbESPQWsCMRSE7wX/Q3hCL0Wz2lJlNUqx2GoPgqsevL1u&#10;XndDNy/rJur675tCocdhZr5hpvPWVuJCjTeOFQz6CQji3GnDhYL9btkbg/ABWWPlmBTcyMN81rmb&#10;Yqrdlbd0yUIhIoR9igrKEOpUSp+XZNH3XU0cvS/XWAxRNoXUDV4j3FZymCTP0qLhuFBiTYuS8u/s&#10;bBWcPz8eRpv16b3yr8e3g1ktnzJzUOq+275MQARqw3/4r73SCkbDR/g9E4+An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3jvkyAAAANwAAAAPAAAAAAAAAAAAAAAAAJgCAABk&#10;cnMvZG93bnJldi54bWxQSwUGAAAAAAQABAD1AAAAjQMAAAAA&#10;" filled="f" strokecolor="red" strokeweight="2pt">
                        <o:lock v:ext="edit" aspectratio="t"/>
                      </v:oval>
                      <v:oval id="Oval 487" o:spid="_x0000_s1029" style="position:absolute;left:4838;top:1193;width:33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ejkMgA&#10;AADcAAAADwAAAGRycy9kb3ducmV2LnhtbESPQWsCMRSE7wX/Q3gFL0WzilTZGqVUbNVDwVUP3l43&#10;r7vBzcu6ibr9941Q6HGYmW+Y6by1lbhS441jBYN+AoI4d9pwoWC/W/YmIHxA1lg5JgU/5GE+6zxM&#10;MdXuxlu6ZqEQEcI+RQVlCHUqpc9Lsuj7riaO3rdrLIYom0LqBm8Rbis5TJJnadFwXCixpreS8lN2&#10;sQouX5un8ef6/FH5xfH9YFbLUWYOSnUf29cXEIHa8B/+a6+0gvFwBPcz8Qj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N6OQyAAAANwAAAAPAAAAAAAAAAAAAAAAAJgCAABk&#10;cnMvZG93bnJldi54bWxQSwUGAAAAAAQABAD1AAAAjQMAAAAA&#10;" filled="f" strokecolor="red" strokeweight="2pt">
                        <o:lock v:ext="edit" aspectratio="t"/>
                      </v:oval>
                      <v:oval id="Oval 488" o:spid="_x0000_s1030" style="position:absolute;left:7400;top:1883;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sGC8gA&#10;AADcAAAADwAAAGRycy9kb3ducmV2LnhtbESPQWsCMRSE7wX/Q3hCL0WzSltlNUqx2GoPgqsevL1u&#10;XndDNy/rJur675tCocdhZr5hpvPWVuJCjTeOFQz6CQji3GnDhYL9btkbg/ABWWPlmBTcyMN81rmb&#10;Yqrdlbd0yUIhIoR9igrKEOpUSp+XZNH3XU0cvS/XWAxRNoXUDV4j3FZymCTP0qLhuFBiTYuS8u/s&#10;bBWcPz8eRpv16b3yr8e3g1ktHzNzUOq+275MQARqw3/4r73SCkbDJ/g9E4+An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ewYLyAAAANwAAAAPAAAAAAAAAAAAAAAAAJgCAABk&#10;cnMvZG93bnJldi54bWxQSwUGAAAAAAQABAD1AAAAjQMAAAAA&#10;" filled="f" strokecolor="red" strokeweight="2pt">
                        <o:lock v:ext="edit" aspectratio="t"/>
                      </v:oval>
                      <w10:wrap type="square" anchory="line"/>
                    </v:group>
                  </w:pict>
                </mc:Fallback>
              </mc:AlternateContent>
            </w:r>
            <w:r w:rsidR="00A35A8A" w:rsidRPr="00497220">
              <w:rPr>
                <w:lang w:eastAsia="de-CH"/>
              </w:rPr>
              <w:t>Nun scheint die Excel-Tabelle als grafisches Objekt ins Word eingefügt zu sein. Immerhin erkennen Sie bei genauem Hinschauen die viereckigen Markierungspunkte, wie Sie sie von grafischen Objekten kennen.</w:t>
            </w:r>
          </w:p>
        </w:tc>
      </w:tr>
      <w:tr w:rsidR="00A35A8A" w:rsidRPr="00497220" w:rsidTr="00940602">
        <w:trPr>
          <w:cantSplit/>
        </w:trPr>
        <w:tc>
          <w:tcPr>
            <w:tcW w:w="9178" w:type="dxa"/>
          </w:tcPr>
          <w:p w:rsidR="00A35A8A" w:rsidRPr="00497220" w:rsidRDefault="00122DE4" w:rsidP="00940602">
            <w:pPr>
              <w:pStyle w:val="NummerierteListe"/>
              <w:rPr>
                <w:lang w:eastAsia="de-CH"/>
              </w:rPr>
            </w:pPr>
            <w:r>
              <w:rPr>
                <w:noProof/>
                <w:lang w:eastAsia="de-CH"/>
              </w:rPr>
              <w:drawing>
                <wp:anchor distT="114935" distB="114935" distL="114300" distR="0" simplePos="0" relativeHeight="251542016" behindDoc="0" locked="0" layoutInCell="1" allowOverlap="1" wp14:anchorId="44EBF89B" wp14:editId="2BAD3268">
                  <wp:simplePos x="0" y="0"/>
                  <wp:positionH relativeFrom="column">
                    <wp:align>right</wp:align>
                  </wp:positionH>
                  <wp:positionV relativeFrom="line">
                    <wp:align>top</wp:align>
                  </wp:positionV>
                  <wp:extent cx="3542030" cy="1314450"/>
                  <wp:effectExtent l="0" t="0" r="1270" b="0"/>
                  <wp:wrapSquare wrapText="bothSides"/>
                  <wp:docPr id="489" name="Bild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3542030" cy="131445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rPr>
                <w:lang w:eastAsia="de-CH"/>
              </w:rPr>
              <w:t>Ein Doppelklick auf das Objekt zeigt aber, dass dieses eingebettete Excel-Objekt viel mehr kann, als einfach nur dekorativ dazustehen!</w:t>
            </w:r>
          </w:p>
          <w:p w:rsidR="00A35A8A" w:rsidRPr="00497220" w:rsidRDefault="00A35A8A" w:rsidP="00940602">
            <w:pPr>
              <w:pStyle w:val="Eingerckt"/>
              <w:rPr>
                <w:noProof/>
                <w:lang w:eastAsia="de-CH"/>
              </w:rPr>
            </w:pPr>
            <w:r w:rsidRPr="00497220">
              <w:rPr>
                <w:noProof/>
                <w:lang w:eastAsia="de-CH"/>
              </w:rPr>
              <w:t>Ändern Sie z.B. in diesem Modus die Begonien-Fläche, so wird sofort die ganze Tabelle neu berechnet.</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24960" behindDoc="0" locked="0" layoutInCell="1" allowOverlap="1" wp14:anchorId="2E7384B7" wp14:editId="20B73E85">
                  <wp:simplePos x="0" y="0"/>
                  <wp:positionH relativeFrom="column">
                    <wp:align>right</wp:align>
                  </wp:positionH>
                  <wp:positionV relativeFrom="line">
                    <wp:align>top</wp:align>
                  </wp:positionV>
                  <wp:extent cx="2743200" cy="956310"/>
                  <wp:effectExtent l="0" t="0" r="0" b="0"/>
                  <wp:wrapSquare wrapText="bothSides"/>
                  <wp:docPr id="691" name="Bild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2743200" cy="95631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Beachten Sie auch, dass sich der ganze </w:t>
            </w:r>
            <w:r w:rsidR="0025507B">
              <w:rPr>
                <w:b/>
              </w:rPr>
              <w:t>Menü</w:t>
            </w:r>
            <w:r w:rsidR="00C06B66">
              <w:rPr>
                <w:b/>
              </w:rPr>
              <w:t>band</w:t>
            </w:r>
            <w:r w:rsidR="00A35A8A" w:rsidRPr="00497220">
              <w:rPr>
                <w:b/>
              </w:rPr>
              <w:t xml:space="preserve">-Bereich </w:t>
            </w:r>
            <w:r w:rsidR="00A35A8A" w:rsidRPr="00497220">
              <w:t>an die Arbeit mit Excel angepasst hat. Sie haben also innerhalb von Word plötzlich ein ganzes Excel zur Verfügung!</w:t>
            </w:r>
          </w:p>
        </w:tc>
      </w:tr>
      <w:tr w:rsidR="00A35A8A" w:rsidRPr="00497220" w:rsidTr="00940602">
        <w:trPr>
          <w:cantSplit/>
        </w:trPr>
        <w:tc>
          <w:tcPr>
            <w:tcW w:w="9178" w:type="dxa"/>
          </w:tcPr>
          <w:p w:rsidR="00A35A8A" w:rsidRPr="00497220" w:rsidRDefault="00A35A8A" w:rsidP="00940602">
            <w:pPr>
              <w:pStyle w:val="NummerierteListe"/>
            </w:pPr>
            <w:r w:rsidRPr="00497220">
              <w:t xml:space="preserve">Beachten Sie jetzt bei diesem </w:t>
            </w:r>
            <w:r w:rsidRPr="00497220">
              <w:rPr>
                <w:b/>
              </w:rPr>
              <w:t>eingebetteten</w:t>
            </w:r>
            <w:r w:rsidRPr="00497220">
              <w:t xml:space="preserve"> Objekt:</w:t>
            </w:r>
          </w:p>
          <w:p w:rsidR="00A35A8A" w:rsidRPr="00497220" w:rsidRDefault="00A35A8A" w:rsidP="0006365B">
            <w:pPr>
              <w:pStyle w:val="Aufzhlungszeichen2"/>
            </w:pPr>
            <w:r w:rsidRPr="00497220">
              <w:t>Das eingebettete Objekt bietet die ganze Excel-Funktionalität.</w:t>
            </w:r>
          </w:p>
          <w:p w:rsidR="00A35A8A" w:rsidRPr="00497220" w:rsidRDefault="00A35A8A" w:rsidP="0006365B">
            <w:pPr>
              <w:pStyle w:val="Aufzhlungszeichen2"/>
            </w:pPr>
            <w:r w:rsidRPr="00497220">
              <w:t>Das eingebettete Objekt ist Teil der Word-Datei und wird mit dieser</w:t>
            </w:r>
            <w:r w:rsidR="00E20603">
              <w:t xml:space="preserve"> -</w:t>
            </w:r>
            <w:r w:rsidRPr="00497220">
              <w:t xml:space="preserve"> in diese verpackt </w:t>
            </w:r>
            <w:r w:rsidR="00E20603">
              <w:t>-</w:t>
            </w:r>
            <w:r w:rsidRPr="00497220">
              <w:t>gespeichert.</w:t>
            </w:r>
          </w:p>
          <w:p w:rsidR="00A35A8A" w:rsidRPr="00497220" w:rsidRDefault="00A35A8A" w:rsidP="0006365B">
            <w:pPr>
              <w:pStyle w:val="Aufzhlungszeichen2"/>
            </w:pPr>
            <w:r w:rsidRPr="00497220">
              <w:t>Deshalb wirken sich Änderungen am eingebetteten Objekt nicht auf die ursprüngli</w:t>
            </w:r>
            <w:r w:rsidR="00226351" w:rsidRPr="00497220">
              <w:t xml:space="preserve">che Excel-Quelldatei </w:t>
            </w:r>
            <w:r w:rsidR="00CD189E" w:rsidRPr="00B473E7">
              <w:t>w1_s</w:t>
            </w:r>
            <w:r w:rsidR="00CD189E" w:rsidRPr="00497220">
              <w:fldChar w:fldCharType="begin"/>
            </w:r>
            <w:r w:rsidR="00CD189E" w:rsidRPr="00B473E7">
              <w:instrText xml:space="preserve"> REF _Ref114458576 \r \h </w:instrText>
            </w:r>
            <w:r w:rsidR="00CD189E" w:rsidRPr="00497220">
              <w:fldChar w:fldCharType="separate"/>
            </w:r>
            <w:r w:rsidR="00FD17D0">
              <w:t>12</w:t>
            </w:r>
            <w:r w:rsidR="00CD189E" w:rsidRPr="00497220">
              <w:fldChar w:fldCharType="end"/>
            </w:r>
            <w:r w:rsidR="00CD189E" w:rsidRPr="00B473E7">
              <w:t>_M_Chemie.xlsx</w:t>
            </w:r>
            <w:r w:rsidR="00CD189E" w:rsidRPr="00497220">
              <w:t xml:space="preserve"> </w:t>
            </w:r>
            <w:r w:rsidR="00226351" w:rsidRPr="00497220">
              <w:t xml:space="preserve">aus. </w:t>
            </w:r>
            <w:r w:rsidR="00CD189E" w:rsidRPr="00B473E7">
              <w:t>w1_s</w:t>
            </w:r>
            <w:r w:rsidR="00CD189E" w:rsidRPr="00497220">
              <w:fldChar w:fldCharType="begin"/>
            </w:r>
            <w:r w:rsidR="00CD189E" w:rsidRPr="00B473E7">
              <w:instrText xml:space="preserve"> REF _Ref114458576 \r \h </w:instrText>
            </w:r>
            <w:r w:rsidR="00CD189E" w:rsidRPr="00497220">
              <w:fldChar w:fldCharType="separate"/>
            </w:r>
            <w:r w:rsidR="00FD17D0">
              <w:t>12</w:t>
            </w:r>
            <w:r w:rsidR="00CD189E" w:rsidRPr="00497220">
              <w:fldChar w:fldCharType="end"/>
            </w:r>
            <w:r w:rsidR="00CD189E" w:rsidRPr="00B473E7">
              <w:t>_M_Chemie.xlsx</w:t>
            </w:r>
            <w:r w:rsidR="00CD189E" w:rsidRPr="00497220">
              <w:t xml:space="preserve"> </w:t>
            </w:r>
            <w:r w:rsidRPr="00497220">
              <w:t>ist nach wie vor unverändert, auch wenn Sie alle Zahlen im eingebetteten Objekt verändert</w:t>
            </w:r>
            <w:r w:rsidR="00B04A84" w:rsidRPr="00497220">
              <w:t xml:space="preserve"> haben.</w:t>
            </w:r>
          </w:p>
        </w:tc>
      </w:tr>
    </w:tbl>
    <w:p w:rsidR="00A35A8A" w:rsidRPr="00A52C6A" w:rsidRDefault="00AD68A0" w:rsidP="0006365B">
      <w:pPr>
        <w:pStyle w:val="berschrift3"/>
      </w:pPr>
      <w:bookmarkStart w:id="156" w:name="_Toc298487852"/>
      <w:r w:rsidRPr="00A52C6A">
        <w:lastRenderedPageBreak/>
        <w:t>Verknüpfte</w:t>
      </w:r>
      <w:r w:rsidR="00A35A8A" w:rsidRPr="00A52C6A">
        <w:t xml:space="preserve"> Excel-Objekte</w:t>
      </w:r>
      <w:bookmarkEnd w:id="155"/>
      <w:bookmarkEnd w:id="156"/>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535872" behindDoc="0" locked="0" layoutInCell="1" allowOverlap="1" wp14:anchorId="30E62638" wp14:editId="08550B23">
                  <wp:simplePos x="0" y="0"/>
                  <wp:positionH relativeFrom="column">
                    <wp:align>right</wp:align>
                  </wp:positionH>
                  <wp:positionV relativeFrom="line">
                    <wp:align>top</wp:align>
                  </wp:positionV>
                  <wp:extent cx="1489710" cy="4017010"/>
                  <wp:effectExtent l="0" t="0" r="0" b="2540"/>
                  <wp:wrapSquare wrapText="bothSides"/>
                  <wp:docPr id="472" name="Bild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1489710" cy="401701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Wechseln Sie wieder zur Excel-Datei </w:t>
            </w:r>
            <w:r w:rsidR="00CD189E" w:rsidRPr="00B473E7">
              <w:t>w1_s</w:t>
            </w:r>
            <w:r w:rsidR="00CD189E" w:rsidRPr="00497220">
              <w:fldChar w:fldCharType="begin"/>
            </w:r>
            <w:r w:rsidR="00CD189E" w:rsidRPr="00B473E7">
              <w:instrText xml:space="preserve"> REF _Ref114458576 \r \h </w:instrText>
            </w:r>
            <w:r w:rsidR="00CD189E" w:rsidRPr="00497220">
              <w:fldChar w:fldCharType="separate"/>
            </w:r>
            <w:r w:rsidR="00FD17D0">
              <w:t>12</w:t>
            </w:r>
            <w:r w:rsidR="00CD189E" w:rsidRPr="00497220">
              <w:fldChar w:fldCharType="end"/>
            </w:r>
            <w:r w:rsidR="00CD189E" w:rsidRPr="00B473E7">
              <w:t>_M_Chemie.xlsx</w:t>
            </w:r>
            <w:r w:rsidR="00A35A8A" w:rsidRPr="00497220">
              <w:t>.</w:t>
            </w:r>
          </w:p>
          <w:p w:rsidR="00A35A8A" w:rsidRPr="00497220" w:rsidRDefault="00A35A8A" w:rsidP="00940602">
            <w:pPr>
              <w:pStyle w:val="Eingerckt"/>
              <w:rPr>
                <w:noProof/>
              </w:rPr>
            </w:pPr>
            <w:r w:rsidRPr="00497220">
              <w:rPr>
                <w:noProof/>
              </w:rPr>
              <w:t xml:space="preserve">Markieren Sie darin auf dem Tabellenblatt </w:t>
            </w:r>
            <w:r w:rsidR="00E76DF4" w:rsidRPr="00497220">
              <w:rPr>
                <w:noProof/>
              </w:rPr>
              <w:t>"</w:t>
            </w:r>
            <w:r w:rsidRPr="00497220">
              <w:rPr>
                <w:noProof/>
              </w:rPr>
              <w:t>Resultate</w:t>
            </w:r>
            <w:r w:rsidR="00E76DF4" w:rsidRPr="00497220">
              <w:rPr>
                <w:noProof/>
              </w:rPr>
              <w:t>"</w:t>
            </w:r>
            <w:r w:rsidRPr="00497220">
              <w:rPr>
                <w:noProof/>
              </w:rPr>
              <w:t xml:space="preserve"> den ganzen verwendeten Bereich.</w:t>
            </w:r>
          </w:p>
          <w:p w:rsidR="00A35A8A" w:rsidRPr="00497220" w:rsidRDefault="00A35A8A" w:rsidP="00940602">
            <w:pPr>
              <w:pStyle w:val="Eingerckt"/>
              <w:rPr>
                <w:noProof/>
              </w:rPr>
            </w:pPr>
            <w:r w:rsidRPr="00497220">
              <w:rPr>
                <w:noProof/>
              </w:rPr>
              <w:t>Kopieren Sie diesen markierten Bereich mit [Ctrl]+[C].</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mc:AlternateContent>
                <mc:Choice Requires="wpg">
                  <w:drawing>
                    <wp:anchor distT="114935" distB="114935" distL="114300" distR="0" simplePos="0" relativeHeight="251538944" behindDoc="0" locked="0" layoutInCell="1" allowOverlap="1" wp14:anchorId="4198FA8F" wp14:editId="24D1064F">
                      <wp:simplePos x="0" y="0"/>
                      <wp:positionH relativeFrom="column">
                        <wp:align>right</wp:align>
                      </wp:positionH>
                      <wp:positionV relativeFrom="line">
                        <wp:align>top</wp:align>
                      </wp:positionV>
                      <wp:extent cx="3587750" cy="1911985"/>
                      <wp:effectExtent l="17145" t="4445" r="5080" b="0"/>
                      <wp:wrapSquare wrapText="bothSides"/>
                      <wp:docPr id="713" name="Group 47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87750" cy="1911985"/>
                                <a:chOff x="4838" y="7252"/>
                                <a:chExt cx="5650" cy="3011"/>
                              </a:xfrm>
                            </wpg:grpSpPr>
                            <pic:pic xmlns:pic="http://schemas.openxmlformats.org/drawingml/2006/picture">
                              <pic:nvPicPr>
                                <pic:cNvPr id="714" name="Picture 477"/>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4838" y="7252"/>
                                  <a:ext cx="5650" cy="30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5" name="Oval 478"/>
                              <wps:cNvSpPr>
                                <a:spLocks noChangeAspect="1" noChangeArrowheads="1"/>
                              </wps:cNvSpPr>
                              <wps:spPr bwMode="auto">
                                <a:xfrm>
                                  <a:off x="4838" y="8978"/>
                                  <a:ext cx="4212" cy="1260"/>
                                </a:xfrm>
                                <a:prstGeom prst="ellipse">
                                  <a:avLst/>
                                </a:prstGeom>
                                <a:noFill/>
                                <a:ln w="25400" algn="ctr">
                                  <a:solidFill>
                                    <a:srgbClr val="FF0000"/>
                                  </a:solidFill>
                                  <a:prstDash val="sysDot"/>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16" name="Oval 479"/>
                              <wps:cNvSpPr>
                                <a:spLocks noChangeAspect="1" noChangeArrowheads="1"/>
                              </wps:cNvSpPr>
                              <wps:spPr bwMode="auto">
                                <a:xfrm>
                                  <a:off x="4838" y="8093"/>
                                  <a:ext cx="1512" cy="54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76" o:spid="_x0000_s1026" style="position:absolute;margin-left:231.3pt;margin-top:0;width:282.5pt;height:150.55pt;z-index:251538944;mso-wrap-distance-top:9.05pt;mso-wrap-distance-right:0;mso-wrap-distance-bottom:9.05pt;mso-position-horizontal:right;mso-position-vertical:top;mso-position-vertical-relative:line" coordorigin="4838,7252" coordsize="5650,3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">
                      <o:lock v:ext="edit" aspectratio="t"/>
                      <v:shape id="Picture 477" o:spid="_x0000_s1027" type="#_x0000_t75" style="position:absolute;left:4838;top:7252;width:5650;height:30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ICJLCAAAA3AAAAA8AAABkcnMvZG93bnJldi54bWxEj19rwjAUxd8Hfodwhb3N1G1VqUYRRdhr&#10;qw8+XpprU21uQpNp/fbLYLDHw/nz46w2g+3EnfrQOlYwnWQgiGunW24UnI6HtwWIEJE1do5JwZMC&#10;bNajlxUW2j24pHsVG5FGOBSowMToCylDbchimDhPnLyL6y3GJPtG6h4fadx28j3LZtJiy4lg0NPO&#10;UH2rvm2CnEtZZ9e8Ol7KD2n22uc5eaVex8N2CSLSEP/Df+0vrWA+/YTfM+kIyPU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CAiSwgAAANwAAAAPAAAAAAAAAAAAAAAAAJ8C&#10;AABkcnMvZG93bnJldi54bWxQSwUGAAAAAAQABAD3AAAAjgMAAAAA&#10;">
                        <v:imagedata r:id="rId315" o:title=""/>
                      </v:shape>
                      <v:oval id="Oval 478" o:spid="_x0000_s1028" style="position:absolute;left:4838;top:8978;width:4212;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qj3sQA&#10;AADcAAAADwAAAGRycy9kb3ducmV2LnhtbESPQWsCMRSE70L/Q3gFL6JZBVvZGkVFwYOX2l56e2ye&#10;m8XNyzaJmv77RhA8DjPzDTNfJtuKK/nQOFYwHhUgiCunG64VfH/thjMQISJrbB2Tgj8KsFy89OZY&#10;anfjT7oeYy0yhEOJCkyMXSllqAxZDCPXEWfv5LzFmKWvpfZ4y3DbyklRvEmLDecFgx1tDFXn48Uq&#10;GKzSj/XbQ33Qa3vap3P6lTujVP81rT5ARErxGX6091rB+3gK9zP5CM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qo97EAAAA3AAAAA8AAAAAAAAAAAAAAAAAmAIAAGRycy9k&#10;b3ducmV2LnhtbFBLBQYAAAAABAAEAPUAAACJAwAAAAA=&#10;" filled="f" strokecolor="red" strokeweight="2pt">
                        <v:stroke dashstyle="1 1"/>
                        <o:lock v:ext="edit" aspectratio="t"/>
                      </v:oval>
                      <v:oval id="Oval 479" o:spid="_x0000_s1029" style="position:absolute;left:4838;top:8093;width:151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VSwcgA&#10;AADcAAAADwAAAGRycy9kb3ducmV2LnhtbESPQWsCMRSE7wX/Q3gFL0WzSlHZGqVUbK2HgqsevL1u&#10;XneDm5d1E3X9941Q6HGYmW+Y6by1lbhQ441jBYN+AoI4d9pwoWC3XfYmIHxA1lg5JgU38jCfdR6m&#10;mGp35Q1dslCICGGfooIyhDqV0uclWfR9VxNH78c1FkOUTSF1g9cIt5UcJslIWjQcF0qs6a2k/Jid&#10;rYLz9/pp/PV5+qj84vC+N6vlc2b2SnUf29cXEIHa8B/+a6+0gvFgBPcz8Qj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xVLByAAAANwAAAAPAAAAAAAAAAAAAAAAAJgCAABk&#10;cnMvZG93bnJldi54bWxQSwUGAAAAAAQABAD1AAAAjQMAAAAA&#10;" filled="f" strokecolor="red" strokeweight="2pt">
                        <o:lock v:ext="edit" aspectratio="t"/>
                      </v:oval>
                      <w10:wrap type="square" anchory="line"/>
                    </v:group>
                  </w:pict>
                </mc:Fallback>
              </mc:AlternateContent>
            </w:r>
            <w:r w:rsidR="00A35A8A" w:rsidRPr="00497220">
              <w:t xml:space="preserve">Wechseln Sie in das Word-Dokument, das die verknüpften Excel-Objekte erhalten soll. Öffnen Sie mit </w:t>
            </w:r>
            <w:proofErr w:type="spellStart"/>
            <w:r w:rsidR="0025507B">
              <w:rPr>
                <w:b/>
              </w:rPr>
              <w:t>Menü</w:t>
            </w:r>
            <w:r w:rsidR="000D424B">
              <w:rPr>
                <w:b/>
              </w:rPr>
              <w:t>band</w:t>
            </w:r>
            <w:proofErr w:type="spellEnd"/>
            <w:r w:rsidR="000D424B">
              <w:rPr>
                <w:b/>
              </w:rPr>
              <w:t>– Start - Einfügen</w:t>
            </w:r>
            <w:r w:rsidR="00A35A8A" w:rsidRPr="00497220">
              <w:rPr>
                <w:b/>
              </w:rPr>
              <w:t xml:space="preserve"> – Inhalte einfügen</w:t>
            </w:r>
            <w:r w:rsidR="00A35A8A" w:rsidRPr="00497220">
              <w:t xml:space="preserve"> das Fenster </w:t>
            </w:r>
            <w:r w:rsidR="00A35A8A" w:rsidRPr="00497220">
              <w:rPr>
                <w:rStyle w:val="Fenstertitel"/>
              </w:rPr>
              <w:t>Inhalte einfügen</w:t>
            </w:r>
            <w:r w:rsidR="00A35A8A" w:rsidRPr="00497220">
              <w:t xml:space="preserve"> und wählen Sie diese Einstellungen.</w:t>
            </w:r>
          </w:p>
          <w:p w:rsidR="00A35A8A" w:rsidRPr="00497220" w:rsidRDefault="00A35A8A" w:rsidP="00940602">
            <w:pPr>
              <w:pStyle w:val="Eingerckt"/>
              <w:rPr>
                <w:noProof/>
              </w:rPr>
            </w:pPr>
            <w:r w:rsidRPr="00497220">
              <w:rPr>
                <w:noProof/>
              </w:rPr>
              <w:t>Achten Sie auf den unten angezeigten Kommentar.</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778560" behindDoc="0" locked="0" layoutInCell="1" allowOverlap="1" wp14:anchorId="01EBCDAF" wp14:editId="4E3E62E7">
                  <wp:simplePos x="0" y="0"/>
                  <wp:positionH relativeFrom="column">
                    <wp:align>right</wp:align>
                  </wp:positionH>
                  <wp:positionV relativeFrom="line">
                    <wp:align>top</wp:align>
                  </wp:positionV>
                  <wp:extent cx="3587750" cy="2294890"/>
                  <wp:effectExtent l="0" t="0" r="0" b="0"/>
                  <wp:wrapSquare wrapText="bothSides"/>
                  <wp:docPr id="999" name="Bild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3587750" cy="2294890"/>
                          </a:xfrm>
                          <a:prstGeom prst="rect">
                            <a:avLst/>
                          </a:prstGeom>
                          <a:noFill/>
                          <a:ln>
                            <a:noFill/>
                          </a:ln>
                        </pic:spPr>
                      </pic:pic>
                    </a:graphicData>
                  </a:graphic>
                  <wp14:sizeRelH relativeFrom="page">
                    <wp14:pctWidth>0</wp14:pctWidth>
                  </wp14:sizeRelH>
                  <wp14:sizeRelV relativeFrom="page">
                    <wp14:pctHeight>0</wp14:pctHeight>
                  </wp14:sizeRelV>
                </wp:anchor>
              </w:drawing>
            </w:r>
            <w:r w:rsidR="00B04A84" w:rsidRPr="00497220">
              <w:t xml:space="preserve"> </w:t>
            </w:r>
            <w:r w:rsidR="00A35A8A" w:rsidRPr="00497220">
              <w:t>Wechseln Sie zu Excel.</w:t>
            </w:r>
          </w:p>
          <w:p w:rsidR="00A35A8A" w:rsidRPr="00497220" w:rsidRDefault="00A35A8A" w:rsidP="00940602">
            <w:pPr>
              <w:pStyle w:val="Eingerckt"/>
              <w:rPr>
                <w:noProof/>
              </w:rPr>
            </w:pPr>
            <w:r w:rsidRPr="00497220">
              <w:rPr>
                <w:noProof/>
              </w:rPr>
              <w:t xml:space="preserve">Wählen Sie das Tabellenblatt </w:t>
            </w:r>
            <w:r w:rsidR="00E76DF4" w:rsidRPr="00497220">
              <w:rPr>
                <w:noProof/>
              </w:rPr>
              <w:t>"</w:t>
            </w:r>
            <w:r w:rsidR="000D424B">
              <w:rPr>
                <w:noProof/>
              </w:rPr>
              <w:t>Resultate</w:t>
            </w:r>
            <w:r w:rsidR="00E76DF4" w:rsidRPr="00497220">
              <w:rPr>
                <w:noProof/>
              </w:rPr>
              <w:t>"</w:t>
            </w:r>
            <w:r w:rsidRPr="00497220">
              <w:rPr>
                <w:noProof/>
              </w:rPr>
              <w:t xml:space="preserve"> und markieren Sie das ganze Diagramm.</w:t>
            </w:r>
          </w:p>
          <w:p w:rsidR="00A35A8A" w:rsidRPr="00497220" w:rsidRDefault="00A35A8A" w:rsidP="00940602">
            <w:pPr>
              <w:pStyle w:val="Eingerckt"/>
              <w:rPr>
                <w:noProof/>
              </w:rPr>
            </w:pPr>
            <w:r w:rsidRPr="00497220">
              <w:rPr>
                <w:noProof/>
              </w:rPr>
              <w:t xml:space="preserve">Kopieren Sie dieses mit [Ctrl]+[C]… </w:t>
            </w:r>
          </w:p>
        </w:tc>
      </w:tr>
      <w:tr w:rsidR="00A35A8A" w:rsidRPr="00497220" w:rsidTr="00940602">
        <w:trPr>
          <w:cantSplit/>
        </w:trPr>
        <w:tc>
          <w:tcPr>
            <w:tcW w:w="9178" w:type="dxa"/>
          </w:tcPr>
          <w:p w:rsidR="00A35A8A" w:rsidRPr="00497220" w:rsidRDefault="00122DE4" w:rsidP="00331E9A">
            <w:pPr>
              <w:pStyle w:val="NummerierteListe"/>
            </w:pPr>
            <w:r>
              <w:rPr>
                <w:noProof/>
                <w:lang w:eastAsia="de-CH"/>
              </w:rPr>
              <w:lastRenderedPageBreak/>
              <w:drawing>
                <wp:anchor distT="0" distB="114935" distL="114300" distR="0" simplePos="0" relativeHeight="251531776" behindDoc="0" locked="0" layoutInCell="1" allowOverlap="0" wp14:anchorId="4A6517D4" wp14:editId="234FFDAE">
                  <wp:simplePos x="0" y="0"/>
                  <wp:positionH relativeFrom="column">
                    <wp:align>right</wp:align>
                  </wp:positionH>
                  <wp:positionV relativeFrom="line">
                    <wp:align>top</wp:align>
                  </wp:positionV>
                  <wp:extent cx="3587750" cy="1915160"/>
                  <wp:effectExtent l="0" t="0" r="0" b="8890"/>
                  <wp:wrapSquare wrapText="left"/>
                  <wp:docPr id="461" name="Bild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317" cstate="email">
                            <a:extLst>
                              <a:ext uri="{28A0092B-C50C-407E-A947-70E740481C1C}">
                                <a14:useLocalDpi xmlns:a14="http://schemas.microsoft.com/office/drawing/2010/main" val="0"/>
                              </a:ext>
                            </a:extLst>
                          </a:blip>
                          <a:srcRect/>
                          <a:stretch>
                            <a:fillRect/>
                          </a:stretch>
                        </pic:blipFill>
                        <pic:spPr bwMode="auto">
                          <a:xfrm>
                            <a:off x="0" y="0"/>
                            <a:ext cx="3587750" cy="191516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Wechseln Sie wieder zum Word-Dokument. Öffnen Sie wieder mit </w:t>
            </w:r>
            <w:proofErr w:type="spellStart"/>
            <w:r w:rsidR="0025507B">
              <w:rPr>
                <w:b/>
              </w:rPr>
              <w:t>Menü</w:t>
            </w:r>
            <w:r w:rsidR="00331E9A">
              <w:rPr>
                <w:b/>
              </w:rPr>
              <w:t>band</w:t>
            </w:r>
            <w:proofErr w:type="spellEnd"/>
            <w:r w:rsidR="00A35A8A" w:rsidRPr="00497220">
              <w:rPr>
                <w:b/>
              </w:rPr>
              <w:t xml:space="preserve">– </w:t>
            </w:r>
            <w:r w:rsidR="00331E9A">
              <w:rPr>
                <w:b/>
              </w:rPr>
              <w:t>Datei - Einfügen</w:t>
            </w:r>
            <w:r w:rsidR="00A35A8A" w:rsidRPr="00497220">
              <w:rPr>
                <w:b/>
              </w:rPr>
              <w:t xml:space="preserve"> – Inhalte einfügen</w:t>
            </w:r>
            <w:r w:rsidR="00A35A8A" w:rsidRPr="00497220">
              <w:t xml:space="preserve"> das Fenster </w:t>
            </w:r>
            <w:r w:rsidR="00A35A8A" w:rsidRPr="00497220">
              <w:rPr>
                <w:rStyle w:val="Fenstertitel"/>
              </w:rPr>
              <w:t>Inhalte einfügen</w:t>
            </w:r>
            <w:r w:rsidR="00A35A8A" w:rsidRPr="00497220">
              <w:t xml:space="preserve"> und wählen Sie nun diese Einstellungen. </w:t>
            </w:r>
          </w:p>
        </w:tc>
      </w:tr>
      <w:tr w:rsidR="00A35A8A" w:rsidRPr="00497220" w:rsidTr="00940602">
        <w:trPr>
          <w:cantSplit/>
        </w:trPr>
        <w:tc>
          <w:tcPr>
            <w:tcW w:w="9178" w:type="dxa"/>
          </w:tcPr>
          <w:p w:rsidR="00A35A8A" w:rsidRPr="00497220" w:rsidRDefault="00331E9A" w:rsidP="00331E9A">
            <w:pPr>
              <w:pStyle w:val="NummerierteListe"/>
            </w:pPr>
            <w:r>
              <w:rPr>
                <w:noProof/>
                <w:lang w:eastAsia="de-CH"/>
              </w:rPr>
              <w:drawing>
                <wp:anchor distT="0" distB="0" distL="114300" distR="114300" simplePos="0" relativeHeight="251994624" behindDoc="0" locked="0" layoutInCell="1" allowOverlap="1" wp14:anchorId="4EC3B1A2" wp14:editId="4482813F">
                  <wp:simplePos x="0" y="0"/>
                  <wp:positionH relativeFrom="column">
                    <wp:posOffset>3657600</wp:posOffset>
                  </wp:positionH>
                  <wp:positionV relativeFrom="paragraph">
                    <wp:posOffset>33020</wp:posOffset>
                  </wp:positionV>
                  <wp:extent cx="2112010" cy="1712595"/>
                  <wp:effectExtent l="0" t="0" r="2540" b="1905"/>
                  <wp:wrapSquare wrapText="bothSides"/>
                  <wp:docPr id="1025" name="Grafik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8" cstate="print">
                            <a:extLst>
                              <a:ext uri="{28A0092B-C50C-407E-A947-70E740481C1C}">
                                <a14:useLocalDpi xmlns:a14="http://schemas.microsoft.com/office/drawing/2010/main" val="0"/>
                              </a:ext>
                            </a:extLst>
                          </a:blip>
                          <a:srcRect/>
                          <a:stretch/>
                        </pic:blipFill>
                        <pic:spPr bwMode="auto">
                          <a:xfrm>
                            <a:off x="0" y="0"/>
                            <a:ext cx="2112010" cy="1712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de-CH"/>
              </w:rPr>
              <w:t>Öffnen Sie durch Rechtsklick auf das Objekt das Kontext</w:t>
            </w:r>
            <w:r w:rsidR="0025507B">
              <w:rPr>
                <w:noProof/>
                <w:lang w:eastAsia="de-CH"/>
              </w:rPr>
              <w:t>Menü</w:t>
            </w:r>
            <w:r>
              <w:rPr>
                <w:noProof/>
                <w:lang w:eastAsia="de-CH"/>
              </w:rPr>
              <w:t>. Wählen Sie „Verknüpftes Arbeitsblatt-Objekt und dann Verknüpfungen….</w:t>
            </w:r>
            <w:r w:rsidR="00A35A8A" w:rsidRPr="00497220">
              <w:t xml:space="preserve"> </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28032" behindDoc="0" locked="0" layoutInCell="1" allowOverlap="1" wp14:anchorId="5DA52F38" wp14:editId="25114F50">
                  <wp:simplePos x="0" y="0"/>
                  <wp:positionH relativeFrom="column">
                    <wp:align>right</wp:align>
                  </wp:positionH>
                  <wp:positionV relativeFrom="line">
                    <wp:align>top</wp:align>
                  </wp:positionV>
                  <wp:extent cx="2743200" cy="1894205"/>
                  <wp:effectExtent l="0" t="0" r="0" b="0"/>
                  <wp:wrapSquare wrapText="bothSides"/>
                  <wp:docPr id="696" name="Bild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19" cstate="email">
                            <a:extLst>
                              <a:ext uri="{28A0092B-C50C-407E-A947-70E740481C1C}">
                                <a14:useLocalDpi xmlns:a14="http://schemas.microsoft.com/office/drawing/2010/main" val="0"/>
                              </a:ext>
                            </a:extLst>
                          </a:blip>
                          <a:srcRect/>
                          <a:stretch>
                            <a:fillRect/>
                          </a:stretch>
                        </pic:blipFill>
                        <pic:spPr bwMode="auto">
                          <a:xfrm>
                            <a:off x="0" y="0"/>
                            <a:ext cx="2743200" cy="189420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 Im Fenster </w:t>
            </w:r>
            <w:r w:rsidR="00CD189E">
              <w:rPr>
                <w:rStyle w:val="Fenstertitel"/>
              </w:rPr>
              <w:t>Verknüpfungen</w:t>
            </w:r>
            <w:r w:rsidR="00CD189E" w:rsidRPr="00497220">
              <w:t xml:space="preserve"> </w:t>
            </w:r>
            <w:r w:rsidR="00A35A8A" w:rsidRPr="00497220">
              <w:t>können Sie insbesondere einstellen, ob Ihre Verknüpfungen automatisch oder manuell aktualisiert werden sollen.</w:t>
            </w:r>
          </w:p>
          <w:p w:rsidR="00A35A8A" w:rsidRPr="00497220" w:rsidRDefault="00A35A8A" w:rsidP="00940602">
            <w:pPr>
              <w:pStyle w:val="Eingerckt"/>
              <w:rPr>
                <w:i/>
                <w:noProof/>
              </w:rPr>
            </w:pPr>
            <w:r w:rsidRPr="00497220">
              <w:rPr>
                <w:b/>
                <w:i/>
                <w:noProof/>
              </w:rPr>
              <w:t>Hinweis</w:t>
            </w:r>
            <w:r w:rsidRPr="00497220">
              <w:rPr>
                <w:i/>
                <w:noProof/>
              </w:rPr>
              <w:t>: Mit automatischen Updates sind die in Word angezeigten Daten immer auf dem neuesten Stand; allerdings werden Word und Excel dabei spürbar langsamer.</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29056" behindDoc="0" locked="0" layoutInCell="1" allowOverlap="1" wp14:anchorId="241C6CFB" wp14:editId="718DA682">
                  <wp:simplePos x="0" y="0"/>
                  <wp:positionH relativeFrom="column">
                    <wp:align>right</wp:align>
                  </wp:positionH>
                  <wp:positionV relativeFrom="line">
                    <wp:align>top</wp:align>
                  </wp:positionV>
                  <wp:extent cx="2743200" cy="1532255"/>
                  <wp:effectExtent l="0" t="0" r="0" b="0"/>
                  <wp:wrapSquare wrapText="bothSides"/>
                  <wp:docPr id="697" name="Bild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rotWithShape="1">
                          <a:blip r:embed="rId320" cstate="email">
                            <a:extLst>
                              <a:ext uri="{28A0092B-C50C-407E-A947-70E740481C1C}">
                                <a14:useLocalDpi xmlns:a14="http://schemas.microsoft.com/office/drawing/2010/main" val="0"/>
                              </a:ext>
                            </a:extLst>
                          </a:blip>
                          <a:srcRect/>
                          <a:stretch/>
                        </pic:blipFill>
                        <pic:spPr bwMode="auto">
                          <a:xfrm>
                            <a:off x="0" y="0"/>
                            <a:ext cx="2743200" cy="153258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5A8A" w:rsidRPr="00497220">
              <w:t>Sie haben Ihre Excel-Quelldatei in ein anderes Verzeichnis verschoben oder</w:t>
            </w:r>
            <w:r w:rsidR="00312A60">
              <w:t xml:space="preserve"> </w:t>
            </w:r>
            <w:r w:rsidR="00A35A8A" w:rsidRPr="00497220">
              <w:t>umbenannt? Kein Problem:</w:t>
            </w:r>
          </w:p>
          <w:p w:rsidR="00A35A8A" w:rsidRPr="00497220" w:rsidRDefault="00A35A8A" w:rsidP="00940602">
            <w:pPr>
              <w:pStyle w:val="Eingerckt"/>
              <w:rPr>
                <w:noProof/>
              </w:rPr>
            </w:pPr>
            <w:r w:rsidRPr="00497220">
              <w:rPr>
                <w:noProof/>
              </w:rPr>
              <w:t xml:space="preserve">Mit der Schaltfläche </w:t>
            </w:r>
            <w:r w:rsidRPr="00497220">
              <w:rPr>
                <w:noProof/>
                <w:bdr w:val="single" w:sz="4" w:space="0" w:color="auto"/>
              </w:rPr>
              <w:t>Quelle ändern</w:t>
            </w:r>
            <w:r w:rsidRPr="00497220">
              <w:rPr>
                <w:noProof/>
              </w:rPr>
              <w:t xml:space="preserve"> im Fenster </w:t>
            </w:r>
            <w:r w:rsidR="00CD189E">
              <w:rPr>
                <w:rStyle w:val="Fenstertitel"/>
              </w:rPr>
              <w:t>Verknüpfungen</w:t>
            </w:r>
            <w:r w:rsidR="00CD189E" w:rsidRPr="00497220">
              <w:t xml:space="preserve"> </w:t>
            </w:r>
            <w:r w:rsidRPr="00497220">
              <w:rPr>
                <w:noProof/>
              </w:rPr>
              <w:t>können Sie die Verknüpfung zu einer verschobenen Excel-Datei wiederherstellen.</w:t>
            </w:r>
          </w:p>
        </w:tc>
      </w:tr>
      <w:tr w:rsidR="00F01DC0" w:rsidRPr="00497220" w:rsidTr="00940602">
        <w:trPr>
          <w:cantSplit/>
        </w:trPr>
        <w:tc>
          <w:tcPr>
            <w:tcW w:w="9178" w:type="dxa"/>
          </w:tcPr>
          <w:p w:rsidR="00F01DC0" w:rsidRDefault="00F01DC0" w:rsidP="00CD189E">
            <w:pPr>
              <w:pStyle w:val="NummerierteListe"/>
              <w:rPr>
                <w:noProof/>
                <w:lang w:eastAsia="de-CH"/>
              </w:rPr>
            </w:pPr>
            <w:r>
              <w:rPr>
                <w:noProof/>
                <w:lang w:eastAsia="de-CH"/>
              </w:rPr>
              <mc:AlternateContent>
                <mc:Choice Requires="wpg">
                  <w:drawing>
                    <wp:anchor distT="0" distB="0" distL="114300" distR="114300" simplePos="0" relativeHeight="251996672" behindDoc="0" locked="0" layoutInCell="1" allowOverlap="1" wp14:anchorId="6239B472" wp14:editId="5ACC76EB">
                      <wp:simplePos x="0" y="0"/>
                      <wp:positionH relativeFrom="column">
                        <wp:posOffset>3401060</wp:posOffset>
                      </wp:positionH>
                      <wp:positionV relativeFrom="paragraph">
                        <wp:posOffset>143510</wp:posOffset>
                      </wp:positionV>
                      <wp:extent cx="2252980" cy="888365"/>
                      <wp:effectExtent l="0" t="0" r="13970" b="6985"/>
                      <wp:wrapSquare wrapText="bothSides"/>
                      <wp:docPr id="1038" name="Gruppieren 1038"/>
                      <wp:cNvGraphicFramePr/>
                      <a:graphic xmlns:a="http://schemas.openxmlformats.org/drawingml/2006/main">
                        <a:graphicData uri="http://schemas.microsoft.com/office/word/2010/wordprocessingGroup">
                          <wpg:wgp>
                            <wpg:cNvGrpSpPr/>
                            <wpg:grpSpPr>
                              <a:xfrm>
                                <a:off x="0" y="0"/>
                                <a:ext cx="2252980" cy="888365"/>
                                <a:chOff x="0" y="0"/>
                                <a:chExt cx="3606084" cy="2524260"/>
                              </a:xfrm>
                            </wpg:grpSpPr>
                            <pic:pic xmlns:pic="http://schemas.openxmlformats.org/drawingml/2006/picture">
                              <pic:nvPicPr>
                                <pic:cNvPr id="1027" name="Grafik 1027"/>
                                <pic:cNvPicPr>
                                  <a:picLocks noChangeAspect="1"/>
                                </pic:cNvPicPr>
                              </pic:nvPicPr>
                              <pic:blipFill>
                                <a:blip r:embed="rId321">
                                  <a:extLst>
                                    <a:ext uri="{28A0092B-C50C-407E-A947-70E740481C1C}">
                                      <a14:useLocalDpi xmlns:a14="http://schemas.microsoft.com/office/drawing/2010/main" val="0"/>
                                    </a:ext>
                                  </a:extLst>
                                </a:blip>
                                <a:stretch>
                                  <a:fillRect/>
                                </a:stretch>
                              </pic:blipFill>
                              <pic:spPr>
                                <a:xfrm>
                                  <a:off x="0" y="0"/>
                                  <a:ext cx="3606084" cy="2524260"/>
                                </a:xfrm>
                                <a:prstGeom prst="rect">
                                  <a:avLst/>
                                </a:prstGeom>
                              </pic:spPr>
                            </pic:pic>
                            <wps:wsp>
                              <wps:cNvPr id="1037" name="Ellipse 1037"/>
                              <wps:cNvSpPr/>
                              <wps:spPr>
                                <a:xfrm>
                                  <a:off x="2524259" y="1133341"/>
                                  <a:ext cx="1081825" cy="96591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1038" o:spid="_x0000_s1026" style="position:absolute;margin-left:267.8pt;margin-top:11.3pt;width:177.4pt;height:69.95pt;z-index:251996672;mso-width-relative:margin;mso-height-relative:margin" coordsize="36060,252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">
                      <v:shape id="Grafik 1027" o:spid="_x0000_s1027" type="#_x0000_t75" style="position:absolute;width:36060;height:25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jSh7DAAAA3QAAAA8AAABkcnMvZG93bnJldi54bWxET01rAjEQvRf6H8IUvNVEkVVWo4gieiiF&#10;qpe9jZvpZulmsmyirv/eFAq9zeN9zmLVu0bcqAu1Zw2joQJBXHpTc6XhfNq9z0CEiGyw8UwaHhRg&#10;tXx9WWBu/J2/6HaMlUghHHLUYGNscylDaclhGPqWOHHfvnMYE+wqaTq8p3DXyLFSmXRYc2qw2NLG&#10;UvlzvDoNF++mRbZdf8zs/jSxo6LIPlWr9eCtX89BROrjv/jPfTBpvhpP4febdIJcP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CNKHsMAAADdAAAADwAAAAAAAAAAAAAAAACf&#10;AgAAZHJzL2Rvd25yZXYueG1sUEsFBgAAAAAEAAQA9wAAAI8DAAAAAA==&#10;">
                        <v:imagedata r:id="rId322" o:title=""/>
                        <v:path arrowok="t"/>
                      </v:shape>
                      <v:oval id="Ellipse 1037" o:spid="_x0000_s1028" style="position:absolute;left:25242;top:11333;width:10818;height:96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8e8UA&#10;AADdAAAADwAAAGRycy9kb3ducmV2LnhtbESPT4vCMBDF78J+hzAL3jTdrv+oRlkFwdWTVTwPzdgW&#10;m0lpslr99BtB8DbDe/N+b2aL1lTiSo0rLSv46kcgiDOrS84VHA/r3gSE88gaK8uk4E4OFvOPzgwT&#10;bW+8p2vqcxFC2CWooPC+TqR0WUEGXd/WxEE728agD2uTS93gLYSbSsZRNJIGSw6EAmtaFZRd0j8T&#10;uLvlII5P8XJ4qR6rLZ6Htba/SnU/258pCE+tf5tf1xsd6kffY3h+E0a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Xx7xQAAAN0AAAAPAAAAAAAAAAAAAAAAAJgCAABkcnMv&#10;ZG93bnJldi54bWxQSwUGAAAAAAQABAD1AAAAigMAAAAA&#10;" filled="f" strokecolor="red" strokeweight="2pt"/>
                      <w10:wrap type="square"/>
                    </v:group>
                  </w:pict>
                </mc:Fallback>
              </mc:AlternateContent>
            </w:r>
            <w:r>
              <w:rPr>
                <w:noProof/>
                <w:lang w:eastAsia="de-CH"/>
              </w:rPr>
              <w:t xml:space="preserve">Im Fenster </w:t>
            </w:r>
            <w:r w:rsidR="00CD189E">
              <w:rPr>
                <w:rStyle w:val="Fenstertitel"/>
              </w:rPr>
              <w:t>Quelle ändern</w:t>
            </w:r>
            <w:r w:rsidR="00CD189E" w:rsidRPr="00497220">
              <w:t xml:space="preserve"> </w:t>
            </w:r>
            <w:r>
              <w:rPr>
                <w:noProof/>
                <w:lang w:eastAsia="de-CH"/>
              </w:rPr>
              <w:t>finden Sie auch die Schaltfläche „Element“.</w:t>
            </w:r>
          </w:p>
        </w:tc>
      </w:tr>
      <w:tr w:rsidR="00A35A8A" w:rsidRPr="00497220" w:rsidTr="00940602">
        <w:trPr>
          <w:cantSplit/>
        </w:trPr>
        <w:tc>
          <w:tcPr>
            <w:tcW w:w="9178" w:type="dxa"/>
          </w:tcPr>
          <w:p w:rsidR="00A35A8A" w:rsidRPr="00497220" w:rsidRDefault="00F01DC0" w:rsidP="00940602">
            <w:pPr>
              <w:pStyle w:val="NummerierteListe"/>
            </w:pPr>
            <w:r w:rsidRPr="00497220">
              <w:rPr>
                <w:noProof/>
              </w:rPr>
              <w:lastRenderedPageBreak/>
              <w:t xml:space="preserve">Mit der Schaltfläche Element im Fenster </w:t>
            </w:r>
            <w:r w:rsidR="00CD189E">
              <w:rPr>
                <w:rStyle w:val="Fenstertitel"/>
              </w:rPr>
              <w:t>Quelle ändern</w:t>
            </w:r>
            <w:r w:rsidR="00CD189E" w:rsidRPr="00497220">
              <w:t xml:space="preserve"> </w:t>
            </w:r>
            <w:r w:rsidRPr="00497220">
              <w:rPr>
                <w:noProof/>
              </w:rPr>
              <w:t>können Sie den Quell-Tabellenbereich anpassen</w:t>
            </w:r>
            <w:r>
              <w:rPr>
                <w:noProof/>
              </w:rPr>
              <w:t>, wenn Sie</w:t>
            </w:r>
            <w:r w:rsidR="00122DE4">
              <w:rPr>
                <w:noProof/>
                <w:lang w:eastAsia="de-CH"/>
              </w:rPr>
              <w:drawing>
                <wp:anchor distT="114935" distB="114935" distL="114300" distR="0" simplePos="0" relativeHeight="251536896" behindDoc="0" locked="0" layoutInCell="1" allowOverlap="1" wp14:anchorId="70FAF8B9" wp14:editId="6724CBDD">
                  <wp:simplePos x="0" y="0"/>
                  <wp:positionH relativeFrom="column">
                    <wp:align>right</wp:align>
                  </wp:positionH>
                  <wp:positionV relativeFrom="line">
                    <wp:align>top</wp:align>
                  </wp:positionV>
                  <wp:extent cx="2743200" cy="1310640"/>
                  <wp:effectExtent l="0" t="0" r="0" b="3810"/>
                  <wp:wrapSquare wrapText="bothSides"/>
                  <wp:docPr id="474" name="Bild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2743200" cy="131064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 zusätzliche Zeilen zu Ihrer Excel-Tabelle hinzugefügt</w:t>
            </w:r>
            <w:r>
              <w:t xml:space="preserve"> haben</w:t>
            </w:r>
            <w:r w:rsidR="00A35A8A" w:rsidRPr="00497220">
              <w:t>, welche nun in der Word-Ver</w:t>
            </w:r>
            <w:r>
              <w:t>knüpfung nicht angezeigt werden.</w:t>
            </w:r>
          </w:p>
          <w:p w:rsidR="00A35A8A" w:rsidRPr="00497220" w:rsidRDefault="00A35A8A" w:rsidP="00940602">
            <w:pPr>
              <w:pStyle w:val="Eingerckt"/>
              <w:rPr>
                <w:noProof/>
              </w:rPr>
            </w:pPr>
          </w:p>
        </w:tc>
      </w:tr>
      <w:tr w:rsidR="00A35A8A" w:rsidRPr="00497220" w:rsidTr="00940602">
        <w:trPr>
          <w:cantSplit/>
        </w:trPr>
        <w:tc>
          <w:tcPr>
            <w:tcW w:w="9178" w:type="dxa"/>
          </w:tcPr>
          <w:p w:rsidR="00A35A8A" w:rsidRPr="00497220" w:rsidRDefault="00A35A8A" w:rsidP="00940602">
            <w:pPr>
              <w:pStyle w:val="NummerierteListe"/>
            </w:pPr>
            <w:r w:rsidRPr="00497220">
              <w:t>Testen Sie die beiden verknüpften Objekte, indem Sie</w:t>
            </w:r>
          </w:p>
          <w:p w:rsidR="00A35A8A" w:rsidRPr="00497220" w:rsidRDefault="00A35A8A" w:rsidP="0006365B">
            <w:pPr>
              <w:pStyle w:val="Aufzhlungszeichen2"/>
            </w:pPr>
            <w:r w:rsidRPr="00497220">
              <w:t>das Word-Dokument speichern und schliessen</w:t>
            </w:r>
            <w:r w:rsidR="007F47FF">
              <w:t>.</w:t>
            </w:r>
          </w:p>
          <w:p w:rsidR="00A35A8A" w:rsidRPr="00497220" w:rsidRDefault="00A35A8A" w:rsidP="0006365B">
            <w:pPr>
              <w:pStyle w:val="Aufzhlungszeichen2"/>
            </w:pPr>
            <w:r w:rsidRPr="00497220">
              <w:t>in der Excel-Tabelle einige Zahlen verändern und diese danach auch speichern und schliessen</w:t>
            </w:r>
            <w:r w:rsidR="007F47FF">
              <w:t>.</w:t>
            </w:r>
          </w:p>
          <w:p w:rsidR="00A35A8A" w:rsidRPr="00497220" w:rsidRDefault="00A35A8A" w:rsidP="0006365B">
            <w:pPr>
              <w:pStyle w:val="Aufzhlungszeichen2"/>
            </w:pPr>
            <w:r w:rsidRPr="00497220">
              <w:t>das Word-Dokument wieder öffnen</w:t>
            </w:r>
            <w:r w:rsidR="007F47FF">
              <w:t>.</w:t>
            </w:r>
          </w:p>
        </w:tc>
      </w:tr>
    </w:tbl>
    <w:p w:rsidR="00A35A8A" w:rsidRPr="00A52C6A" w:rsidRDefault="00A35A8A" w:rsidP="006E673D">
      <w:pPr>
        <w:pStyle w:val="berschrift2"/>
      </w:pPr>
      <w:bookmarkStart w:id="157" w:name="_Toc87931754"/>
      <w:bookmarkStart w:id="158" w:name="_Toc298487853"/>
      <w:r w:rsidRPr="00A52C6A">
        <w:t>Objekte positionieren</w:t>
      </w:r>
      <w:bookmarkEnd w:id="157"/>
      <w:bookmarkEnd w:id="158"/>
    </w:p>
    <w:tbl>
      <w:tblPr>
        <w:tblW w:w="9198"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85"/>
      </w:tblGrid>
      <w:tr w:rsidR="00A35A8A" w:rsidRPr="00497220" w:rsidTr="00940602">
        <w:trPr>
          <w:cantSplit/>
        </w:trPr>
        <w:tc>
          <w:tcPr>
            <w:tcW w:w="9198" w:type="dxa"/>
          </w:tcPr>
          <w:p w:rsidR="00A35A8A" w:rsidRPr="00497220" w:rsidRDefault="00A35A8A" w:rsidP="00940602">
            <w:pPr>
              <w:pStyle w:val="NummerierteListe"/>
            </w:pPr>
            <w:r w:rsidRPr="00497220">
              <w:t>Wenn Sie ein Objekt in Ihren Text einfügen, wird es standardmässig genau gleich behandelt wie ein gewöhnlicher Buchstabe. Das schränkt Sie ziemlich ein, wenn Sie das Objekt sauber platzieren möchten und reisst unerwartete Lücken im Text auf, weil das Objekt meist höher und breiter ist als ein gewöhnlicher Buchstabe.</w:t>
            </w:r>
          </w:p>
          <w:p w:rsidR="008A49E3" w:rsidRPr="00497220" w:rsidRDefault="00122DE4" w:rsidP="008A49E3">
            <w:pPr>
              <w:pStyle w:val="Eingerckt"/>
            </w:pPr>
            <w:r>
              <w:rPr>
                <w:noProof/>
                <w:lang w:eastAsia="de-CH"/>
              </w:rPr>
              <w:drawing>
                <wp:inline distT="0" distB="0" distL="0" distR="0" wp14:anchorId="09ADC477" wp14:editId="6A56C146">
                  <wp:extent cx="5759450" cy="3418840"/>
                  <wp:effectExtent l="19050" t="19050" r="12700" b="10160"/>
                  <wp:docPr id="24"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4" cstate="email">
                            <a:extLst>
                              <a:ext uri="{28A0092B-C50C-407E-A947-70E740481C1C}">
                                <a14:useLocalDpi xmlns:a14="http://schemas.microsoft.com/office/drawing/2010/main" val="0"/>
                              </a:ext>
                            </a:extLst>
                          </a:blip>
                          <a:srcRect/>
                          <a:stretch>
                            <a:fillRect/>
                          </a:stretch>
                        </pic:blipFill>
                        <pic:spPr bwMode="auto">
                          <a:xfrm>
                            <a:off x="0" y="0"/>
                            <a:ext cx="5759450" cy="3418840"/>
                          </a:xfrm>
                          <a:prstGeom prst="rect">
                            <a:avLst/>
                          </a:prstGeom>
                          <a:noFill/>
                          <a:ln w="6350" cmpd="sng">
                            <a:solidFill>
                              <a:srgbClr val="000000"/>
                            </a:solidFill>
                            <a:miter lim="800000"/>
                            <a:headEnd/>
                            <a:tailEnd/>
                          </a:ln>
                          <a:effectLst/>
                        </pic:spPr>
                      </pic:pic>
                    </a:graphicData>
                  </a:graphic>
                </wp:inline>
              </w:drawing>
            </w:r>
          </w:p>
        </w:tc>
      </w:tr>
      <w:tr w:rsidR="00A35A8A" w:rsidRPr="00497220" w:rsidTr="00940602">
        <w:trPr>
          <w:cantSplit/>
        </w:trPr>
        <w:tc>
          <w:tcPr>
            <w:tcW w:w="9198" w:type="dxa"/>
          </w:tcPr>
          <w:p w:rsidR="00A35A8A" w:rsidRPr="00497220" w:rsidRDefault="008E780C" w:rsidP="008E780C">
            <w:pPr>
              <w:pStyle w:val="NummerierteListe"/>
            </w:pPr>
            <w:r>
              <w:rPr>
                <w:noProof/>
                <w:lang w:eastAsia="de-CH"/>
              </w:rPr>
              <w:lastRenderedPageBreak/>
              <w:drawing>
                <wp:anchor distT="0" distB="0" distL="114300" distR="114300" simplePos="0" relativeHeight="251997696" behindDoc="0" locked="0" layoutInCell="1" allowOverlap="1" wp14:anchorId="1D41958A" wp14:editId="78129351">
                  <wp:simplePos x="0" y="0"/>
                  <wp:positionH relativeFrom="column">
                    <wp:posOffset>4069715</wp:posOffset>
                  </wp:positionH>
                  <wp:positionV relativeFrom="paragraph">
                    <wp:posOffset>0</wp:posOffset>
                  </wp:positionV>
                  <wp:extent cx="1944370" cy="2394585"/>
                  <wp:effectExtent l="0" t="0" r="0" b="5715"/>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5" cstate="print">
                            <a:extLst>
                              <a:ext uri="{28A0092B-C50C-407E-A947-70E740481C1C}">
                                <a14:useLocalDpi xmlns:a14="http://schemas.microsoft.com/office/drawing/2010/main" val="0"/>
                              </a:ext>
                            </a:extLst>
                          </a:blip>
                          <a:srcRect/>
                          <a:stretch/>
                        </pic:blipFill>
                        <pic:spPr bwMode="auto">
                          <a:xfrm>
                            <a:off x="0" y="0"/>
                            <a:ext cx="1944370" cy="23945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5A8A" w:rsidRPr="00497220">
              <w:t xml:space="preserve">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Seitenlayout – Anordnen – </w:t>
            </w:r>
            <w:r>
              <w:rPr>
                <w:b/>
              </w:rPr>
              <w:t>Zeilen</w:t>
            </w:r>
            <w:r w:rsidR="00A35A8A" w:rsidRPr="00497220">
              <w:rPr>
                <w:b/>
              </w:rPr>
              <w:t>umbruch</w:t>
            </w:r>
            <w:r w:rsidR="00A35A8A" w:rsidRPr="00497220">
              <w:t xml:space="preserve"> können Sie diese Eigenschaft aber anpassen.</w:t>
            </w:r>
          </w:p>
        </w:tc>
      </w:tr>
      <w:tr w:rsidR="00A35A8A" w:rsidRPr="00497220" w:rsidTr="00940602">
        <w:trPr>
          <w:cantSplit/>
        </w:trPr>
        <w:tc>
          <w:tcPr>
            <w:tcW w:w="9198" w:type="dxa"/>
          </w:tcPr>
          <w:p w:rsidR="00A35A8A" w:rsidRPr="00497220" w:rsidRDefault="00A35A8A" w:rsidP="00940602">
            <w:pPr>
              <w:pStyle w:val="NummerierteListe"/>
            </w:pPr>
            <w:r w:rsidRPr="00497220">
              <w:t>Klicken Sie auf Ihr Diagramm, um es zu markieren. Wählen Sie aus dem Textumbruch-</w:t>
            </w:r>
            <w:r w:rsidR="0025507B">
              <w:t>Menü</w:t>
            </w:r>
            <w:r w:rsidRPr="00497220">
              <w:t xml:space="preserve"> von </w:t>
            </w:r>
            <w:proofErr w:type="spellStart"/>
            <w:r w:rsidR="0025507B">
              <w:rPr>
                <w:b/>
              </w:rPr>
              <w:t>Menü</w:t>
            </w:r>
            <w:r w:rsidR="00AC1055" w:rsidRPr="00AC1055">
              <w:rPr>
                <w:b/>
              </w:rPr>
              <w:t>band</w:t>
            </w:r>
            <w:proofErr w:type="spellEnd"/>
            <w:r w:rsidR="00AC1055" w:rsidRPr="00AC1055">
              <w:rPr>
                <w:b/>
              </w:rPr>
              <w:t xml:space="preserve"> –</w:t>
            </w:r>
            <w:r w:rsidRPr="00497220">
              <w:rPr>
                <w:b/>
              </w:rPr>
              <w:t xml:space="preserve"> Seitenlayout – Anordnen</w:t>
            </w:r>
            <w:r w:rsidRPr="00497220">
              <w:t xml:space="preserve"> die Einstellung </w:t>
            </w:r>
            <w:r w:rsidR="00122DE4">
              <w:rPr>
                <w:noProof/>
                <w:lang w:eastAsia="de-CH"/>
              </w:rPr>
              <w:drawing>
                <wp:inline distT="0" distB="0" distL="0" distR="0" wp14:anchorId="7BAA6F80" wp14:editId="5484830D">
                  <wp:extent cx="218440" cy="211455"/>
                  <wp:effectExtent l="0" t="0" r="0"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18440" cy="211455"/>
                          </a:xfrm>
                          <a:prstGeom prst="rect">
                            <a:avLst/>
                          </a:prstGeom>
                          <a:noFill/>
                          <a:ln>
                            <a:noFill/>
                          </a:ln>
                        </pic:spPr>
                      </pic:pic>
                    </a:graphicData>
                  </a:graphic>
                </wp:inline>
              </w:drawing>
            </w:r>
            <w:r w:rsidRPr="00497220">
              <w:t xml:space="preserve"> Quadrat.</w:t>
            </w:r>
          </w:p>
          <w:p w:rsidR="00A35A8A" w:rsidRPr="00497220" w:rsidRDefault="00A35A8A" w:rsidP="00940602">
            <w:pPr>
              <w:pStyle w:val="Eingerckt"/>
              <w:rPr>
                <w:i/>
                <w:noProof/>
              </w:rPr>
            </w:pPr>
            <w:r w:rsidRPr="00497220">
              <w:rPr>
                <w:b/>
                <w:i/>
                <w:noProof/>
              </w:rPr>
              <w:t>Hinweis</w:t>
            </w:r>
            <w:r w:rsidRPr="00497220">
              <w:rPr>
                <w:i/>
                <w:noProof/>
              </w:rPr>
              <w:t xml:space="preserve">: Der Name </w:t>
            </w:r>
            <w:r w:rsidR="00E76DF4" w:rsidRPr="00497220">
              <w:rPr>
                <w:i/>
                <w:noProof/>
              </w:rPr>
              <w:t>"</w:t>
            </w:r>
            <w:r w:rsidRPr="00497220">
              <w:rPr>
                <w:i/>
                <w:noProof/>
              </w:rPr>
              <w:t>Quadrat</w:t>
            </w:r>
            <w:r w:rsidR="00E76DF4" w:rsidRPr="00497220">
              <w:rPr>
                <w:i/>
                <w:noProof/>
              </w:rPr>
              <w:t>"</w:t>
            </w:r>
            <w:r w:rsidRPr="00497220">
              <w:rPr>
                <w:i/>
                <w:noProof/>
              </w:rPr>
              <w:t xml:space="preserve"> ist irreführend! Keine Angst, ein rechteckiges Objekt behält seine rechteckige Form.</w:t>
            </w:r>
          </w:p>
          <w:p w:rsidR="00965D41" w:rsidRPr="00497220" w:rsidRDefault="00122DE4" w:rsidP="00940602">
            <w:pPr>
              <w:pStyle w:val="Eingerckt"/>
              <w:rPr>
                <w:i/>
                <w:noProof/>
              </w:rPr>
            </w:pPr>
            <w:r>
              <w:rPr>
                <w:i/>
                <w:noProof/>
                <w:lang w:eastAsia="de-CH"/>
              </w:rPr>
              <w:drawing>
                <wp:inline distT="0" distB="0" distL="0" distR="0" wp14:anchorId="7AA465CE" wp14:editId="0FE2991C">
                  <wp:extent cx="5759450" cy="3098165"/>
                  <wp:effectExtent l="19050" t="19050" r="12700" b="26035"/>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5759450" cy="3098165"/>
                          </a:xfrm>
                          <a:prstGeom prst="rect">
                            <a:avLst/>
                          </a:prstGeom>
                          <a:noFill/>
                          <a:ln w="6350" cmpd="sng">
                            <a:solidFill>
                              <a:srgbClr val="000000"/>
                            </a:solidFill>
                            <a:miter lim="800000"/>
                            <a:headEnd/>
                            <a:tailEnd/>
                          </a:ln>
                          <a:effectLst/>
                        </pic:spPr>
                      </pic:pic>
                    </a:graphicData>
                  </a:graphic>
                </wp:inline>
              </w:drawing>
            </w:r>
          </w:p>
        </w:tc>
      </w:tr>
    </w:tbl>
    <w:p w:rsidR="00A35A8A" w:rsidRDefault="00A35A8A" w:rsidP="0006365B">
      <w:pPr>
        <w:pStyle w:val="berschrift1"/>
      </w:pPr>
      <w:bookmarkStart w:id="159" w:name="_Toc87931755"/>
      <w:bookmarkStart w:id="160" w:name="_Ref206490912"/>
      <w:bookmarkStart w:id="161" w:name="_Ref206490915"/>
      <w:bookmarkStart w:id="162" w:name="_Toc298487784"/>
      <w:bookmarkStart w:id="163" w:name="_Toc298487854"/>
      <w:r w:rsidRPr="00A52C6A">
        <w:lastRenderedPageBreak/>
        <w:t>Makros</w:t>
      </w:r>
      <w:bookmarkEnd w:id="159"/>
      <w:bookmarkEnd w:id="160"/>
      <w:bookmarkEnd w:id="161"/>
      <w:bookmarkEnd w:id="162"/>
      <w:bookmarkEnd w:id="163"/>
    </w:p>
    <w:p w:rsidR="00A25D84" w:rsidRDefault="00A25D84" w:rsidP="00A25D84">
      <w:r>
        <w:t>Makros sind kleine Programme. Mit Makros können Sie mehrere Word-Arbeitsschritte zu</w:t>
      </w:r>
      <w:r w:rsidR="004418C6">
        <w:softHyphen/>
      </w:r>
      <w:r>
        <w:t>sammenfassen und danach den ganzen Arbeitsablauf als einen einzigen Schritt ausführen.</w:t>
      </w:r>
    </w:p>
    <w:p w:rsidR="00A25D84" w:rsidRDefault="00A25D84" w:rsidP="00A25D84">
      <w:r>
        <w:t xml:space="preserve">Hinweis: Mit Hilfe von Word-Makros können auch Viren und andere </w:t>
      </w:r>
      <w:proofErr w:type="spellStart"/>
      <w:r>
        <w:t>MalWare</w:t>
      </w:r>
      <w:proofErr w:type="spellEnd"/>
      <w:r>
        <w:t xml:space="preserve"> programmiert werden. Seien Sie deshalb vorsichtig, wenn Sie Word-Dokumente aus fremden Quellen auf Ihrem PC öffnen!</w:t>
      </w:r>
    </w:p>
    <w:p w:rsidR="00A25D84" w:rsidRPr="00A25D84" w:rsidRDefault="00A25D84" w:rsidP="00A25D84">
      <w:r>
        <w:t xml:space="preserve">Aus diesem Grund hat Microsoft für Word-Dokumente mit </w:t>
      </w:r>
      <w:proofErr w:type="spellStart"/>
      <w:r>
        <w:t>Macros</w:t>
      </w:r>
      <w:proofErr w:type="spellEnd"/>
      <w:r>
        <w:t xml:space="preserve"> einen eigenen Dateityp reserviert: *.</w:t>
      </w:r>
      <w:proofErr w:type="spellStart"/>
      <w:r>
        <w:t>docm</w:t>
      </w:r>
      <w:proofErr w:type="spellEnd"/>
      <w:r>
        <w:t>. Ein *.</w:t>
      </w:r>
      <w:proofErr w:type="spellStart"/>
      <w:r>
        <w:t>docx</w:t>
      </w:r>
      <w:proofErr w:type="spellEnd"/>
      <w:r>
        <w:t>-Dokument kann keine Makros enthalten. Wenn Sie also mit Makros arbeiten möchten, müssen Sie Ihre Datei als *.</w:t>
      </w:r>
      <w:proofErr w:type="spellStart"/>
      <w:r>
        <w:t>docm</w:t>
      </w:r>
      <w:proofErr w:type="spellEnd"/>
      <w:r>
        <w:t xml:space="preserve"> speichern.</w:t>
      </w:r>
    </w:p>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076F93" w:rsidRPr="00497220" w:rsidRDefault="00EF2270" w:rsidP="00B70010">
            <w:pPr>
              <w:numPr>
                <w:ilvl w:val="0"/>
                <w:numId w:val="42"/>
              </w:numPr>
            </w:pPr>
            <w:r w:rsidRPr="00497220">
              <w:t>Ich kann mit den Sicherheits-Einstellungen für Makros umgehen</w:t>
            </w:r>
            <w:r w:rsidR="007F47FF">
              <w:t>.</w:t>
            </w:r>
          </w:p>
          <w:p w:rsidR="00EF2270" w:rsidRPr="00497220" w:rsidRDefault="00EF2270" w:rsidP="00B70010">
            <w:pPr>
              <w:numPr>
                <w:ilvl w:val="0"/>
                <w:numId w:val="42"/>
              </w:numPr>
            </w:pPr>
            <w:r w:rsidRPr="00497220">
              <w:t>Ich kann mit "</w:t>
            </w:r>
            <w:r w:rsidR="00E84513" w:rsidRPr="00497220">
              <w:t>Vertrauenswürdigen</w:t>
            </w:r>
            <w:r w:rsidRPr="00497220">
              <w:t xml:space="preserve"> Speicherorten" umgehen</w:t>
            </w:r>
            <w:r w:rsidR="007F47FF">
              <w:t>.</w:t>
            </w:r>
          </w:p>
          <w:p w:rsidR="00EF2270" w:rsidRPr="00497220" w:rsidRDefault="00EF2270" w:rsidP="00B70010">
            <w:pPr>
              <w:numPr>
                <w:ilvl w:val="0"/>
                <w:numId w:val="42"/>
              </w:numPr>
            </w:pPr>
            <w:r w:rsidRPr="00497220">
              <w:t>Ich kann ein einfaches Makro aufzeichnen, mit dem ich repetitive Aufgaben vereinfachen kann</w:t>
            </w:r>
            <w:r w:rsidR="007F47FF">
              <w:t>.</w:t>
            </w:r>
          </w:p>
          <w:p w:rsidR="00EF2270" w:rsidRPr="00497220" w:rsidRDefault="00EF2270" w:rsidP="00312A60">
            <w:pPr>
              <w:numPr>
                <w:ilvl w:val="0"/>
                <w:numId w:val="42"/>
              </w:numPr>
            </w:pPr>
            <w:r w:rsidRPr="00497220">
              <w:t>Ich kann eigene Makros in der Schnellzugriffsleiste einbauen</w:t>
            </w:r>
            <w:r w:rsidR="007F47FF">
              <w: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t>Schlüsselbegriffe</w:t>
            </w:r>
          </w:p>
        </w:tc>
        <w:tc>
          <w:tcPr>
            <w:tcW w:w="7062" w:type="dxa"/>
          </w:tcPr>
          <w:p w:rsidR="00076F93" w:rsidRPr="00497220" w:rsidRDefault="00076F93" w:rsidP="00B65C2F">
            <w:r w:rsidRPr="00497220">
              <w:t>Optionen, Einstellungen, Schnellzugriffsleiste, Icon</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7062" w:type="dxa"/>
            <w:tcBorders>
              <w:bottom w:val="double" w:sz="4" w:space="0" w:color="auto"/>
            </w:tcBorders>
          </w:tcPr>
          <w:p w:rsidR="00076F93" w:rsidRPr="00497220" w:rsidRDefault="006675F1" w:rsidP="0019755A">
            <w:pPr>
              <w:pStyle w:val="AiK"/>
            </w:pPr>
            <w:r>
              <w:t xml:space="preserve">Richten Sie ein </w:t>
            </w:r>
            <w:r w:rsidR="00312A60">
              <w:t>p</w:t>
            </w:r>
            <w:r w:rsidR="00EF2270" w:rsidRPr="00497220">
              <w:t xml:space="preserve">ersönliches Dokumentverzeichnis als vertrauenswürdigen Speicherort </w:t>
            </w:r>
            <w:r>
              <w:t>ein</w:t>
            </w:r>
            <w:r w:rsidR="007F47FF">
              <w:t>.</w:t>
            </w:r>
          </w:p>
          <w:p w:rsidR="00EF2270" w:rsidRPr="00497220" w:rsidRDefault="006675F1" w:rsidP="0019755A">
            <w:pPr>
              <w:pStyle w:val="AiK"/>
            </w:pPr>
            <w:r>
              <w:t xml:space="preserve">Zeichnen Sie ein </w:t>
            </w:r>
            <w:r w:rsidR="00EF2270" w:rsidRPr="00497220">
              <w:t>Makro zum Verschmelzen von Bild und Beschriftung auf</w:t>
            </w:r>
            <w:r w:rsidR="007F47FF">
              <w:t>.</w:t>
            </w:r>
          </w:p>
          <w:p w:rsidR="00EF2270" w:rsidRPr="00497220" w:rsidRDefault="006675F1" w:rsidP="006675F1">
            <w:pPr>
              <w:pStyle w:val="AiK"/>
            </w:pPr>
            <w:r>
              <w:t>Bauen Sie das aufgezeichnete</w:t>
            </w:r>
            <w:r w:rsidR="00EF2270" w:rsidRPr="00497220">
              <w:t xml:space="preserve"> Makro in der Schnellzugriffsleiste ein</w:t>
            </w:r>
            <w:r w:rsidR="007F47FF">
              <w:t>.</w:t>
            </w:r>
          </w:p>
        </w:tc>
      </w:tr>
    </w:tbl>
    <w:p w:rsidR="00A35A8A" w:rsidRDefault="00A35A8A" w:rsidP="007667D5">
      <w:pPr>
        <w:pStyle w:val="berschrift2"/>
      </w:pPr>
      <w:bookmarkStart w:id="164" w:name="_Toc298487855"/>
      <w:bookmarkStart w:id="165" w:name="_Toc87931756"/>
      <w:r>
        <w:t>Sicherheits</w:t>
      </w:r>
      <w:r w:rsidR="00312A60">
        <w:t>e</w:t>
      </w:r>
      <w:r>
        <w:t>instellungen</w:t>
      </w:r>
      <w:bookmarkEnd w:id="164"/>
    </w:p>
    <w:p w:rsidR="00A35A8A" w:rsidRDefault="00A35A8A" w:rsidP="0096003D">
      <w:pPr>
        <w:pStyle w:val="AbstandNachStandard"/>
      </w:pPr>
      <w:r>
        <w:t xml:space="preserve">Um überhaupt mit Makros arbeiten zu können, müssen Sie die strenge </w:t>
      </w:r>
      <w:proofErr w:type="spellStart"/>
      <w:r>
        <w:t>Standard-Sicher</w:t>
      </w:r>
      <w:r w:rsidR="00065B57">
        <w:softHyphen/>
      </w:r>
      <w:r>
        <w:t>heitseinstellung</w:t>
      </w:r>
      <w:proofErr w:type="spellEnd"/>
      <w:r>
        <w:t xml:space="preserve"> von Word etwas lockern.</w:t>
      </w:r>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181008" w:rsidRPr="00497220" w:rsidTr="00940602">
        <w:trPr>
          <w:cantSplit/>
        </w:trPr>
        <w:tc>
          <w:tcPr>
            <w:tcW w:w="9178" w:type="dxa"/>
          </w:tcPr>
          <w:p w:rsidR="00181008" w:rsidRPr="00497220" w:rsidRDefault="00181008" w:rsidP="00B70010">
            <w:pPr>
              <w:pStyle w:val="NummerierteListe"/>
              <w:numPr>
                <w:ilvl w:val="0"/>
                <w:numId w:val="28"/>
              </w:numPr>
            </w:pPr>
            <w:r>
              <w:lastRenderedPageBreak/>
              <w:t>Öffnen Sie</w:t>
            </w:r>
            <w:r w:rsidRPr="00497220">
              <w:t xml:space="preserve"> </w:t>
            </w:r>
            <w:proofErr w:type="spellStart"/>
            <w:r w:rsidR="0025507B">
              <w:rPr>
                <w:b/>
              </w:rPr>
              <w:t>Menü</w:t>
            </w:r>
            <w:r w:rsidRPr="00181008">
              <w:rPr>
                <w:b/>
              </w:rPr>
              <w:t>band</w:t>
            </w:r>
            <w:proofErr w:type="spellEnd"/>
            <w:r w:rsidR="006157CD">
              <w:rPr>
                <w:b/>
              </w:rPr>
              <w:t xml:space="preserve"> – </w:t>
            </w:r>
            <w:r w:rsidRPr="00181008">
              <w:rPr>
                <w:b/>
              </w:rPr>
              <w:t>Datei</w:t>
            </w:r>
            <w:r w:rsidR="006157CD">
              <w:rPr>
                <w:b/>
              </w:rPr>
              <w:t xml:space="preserve"> </w:t>
            </w:r>
            <w:r w:rsidR="00F81546">
              <w:rPr>
                <w:b/>
              </w:rPr>
              <w:t>–</w:t>
            </w:r>
            <w:r w:rsidR="006157CD">
              <w:rPr>
                <w:b/>
              </w:rPr>
              <w:t xml:space="preserve"> </w:t>
            </w:r>
            <w:r w:rsidRPr="00181008">
              <w:rPr>
                <w:b/>
              </w:rPr>
              <w:t>Optionen</w:t>
            </w:r>
            <w:r w:rsidRPr="00497220">
              <w:rPr>
                <w:b/>
              </w:rPr>
              <w:t xml:space="preserve"> </w:t>
            </w:r>
            <w:r w:rsidRPr="00497220">
              <w:t>und wählen Sie darin die Gruppe "</w:t>
            </w:r>
            <w:r>
              <w:t>Sicherheits</w:t>
            </w:r>
            <w:r w:rsidRPr="00497220">
              <w:t>center".</w:t>
            </w:r>
          </w:p>
          <w:p w:rsidR="00181008" w:rsidRDefault="00181008" w:rsidP="00181008">
            <w:pPr>
              <w:pStyle w:val="NummerierteListe"/>
              <w:numPr>
                <w:ilvl w:val="0"/>
                <w:numId w:val="0"/>
              </w:numPr>
              <w:ind w:left="357"/>
              <w:rPr>
                <w:noProof/>
                <w:lang w:eastAsia="de-CH"/>
              </w:rPr>
            </w:pPr>
            <w:r>
              <w:rPr>
                <w:noProof/>
                <w:lang w:eastAsia="de-CH"/>
              </w:rPr>
              <w:drawing>
                <wp:anchor distT="0" distB="0" distL="114300" distR="114300" simplePos="0" relativeHeight="251998720" behindDoc="0" locked="0" layoutInCell="1" allowOverlap="1" wp14:anchorId="031871A9" wp14:editId="5BCD137F">
                  <wp:simplePos x="0" y="0"/>
                  <wp:positionH relativeFrom="column">
                    <wp:posOffset>3366135</wp:posOffset>
                  </wp:positionH>
                  <wp:positionV relativeFrom="paragraph">
                    <wp:posOffset>-4911090</wp:posOffset>
                  </wp:positionV>
                  <wp:extent cx="2648585" cy="1905635"/>
                  <wp:effectExtent l="0" t="0" r="0" b="0"/>
                  <wp:wrapSquare wrapText="bothSides"/>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8" cstate="print">
                            <a:extLst>
                              <a:ext uri="{28A0092B-C50C-407E-A947-70E740481C1C}">
                                <a14:useLocalDpi xmlns:a14="http://schemas.microsoft.com/office/drawing/2010/main" val="0"/>
                              </a:ext>
                            </a:extLst>
                          </a:blip>
                          <a:srcRect/>
                          <a:stretch/>
                        </pic:blipFill>
                        <pic:spPr bwMode="auto">
                          <a:xfrm>
                            <a:off x="0" y="0"/>
                            <a:ext cx="2648585" cy="19056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A35A8A" w:rsidRPr="00497220" w:rsidTr="00940602">
        <w:trPr>
          <w:cantSplit/>
        </w:trPr>
        <w:tc>
          <w:tcPr>
            <w:tcW w:w="9178" w:type="dxa"/>
          </w:tcPr>
          <w:p w:rsidR="00A35A8A" w:rsidRPr="00497220" w:rsidRDefault="00181008" w:rsidP="00B70010">
            <w:pPr>
              <w:pStyle w:val="NummerierteListe"/>
              <w:numPr>
                <w:ilvl w:val="0"/>
                <w:numId w:val="28"/>
              </w:numPr>
            </w:pPr>
            <w:r w:rsidRPr="00497220">
              <w:t xml:space="preserve">Dann klicken Sie auf die Schaltfläche </w:t>
            </w:r>
            <w:r w:rsidRPr="00497220">
              <w:rPr>
                <w:rStyle w:val="SchaltflcheZchn"/>
              </w:rPr>
              <w:t xml:space="preserve">Einstellungen für das </w:t>
            </w:r>
            <w:r w:rsidR="00312A60">
              <w:rPr>
                <w:rStyle w:val="SchaltflcheZchn"/>
              </w:rPr>
              <w:t>Sicherheits</w:t>
            </w:r>
            <w:r w:rsidRPr="00497220">
              <w:rPr>
                <w:rStyle w:val="SchaltflcheZchn"/>
              </w:rPr>
              <w:t>center</w:t>
            </w:r>
            <w:r w:rsidRPr="00497220">
              <w:t>.</w:t>
            </w:r>
            <w:r w:rsidR="00122DE4">
              <w:rPr>
                <w:noProof/>
                <w:lang w:eastAsia="de-CH"/>
              </w:rPr>
              <w:drawing>
                <wp:anchor distT="114935" distB="114935" distL="114300" distR="0" simplePos="0" relativeHeight="251631104" behindDoc="0" locked="0" layoutInCell="1" allowOverlap="1" wp14:anchorId="6571C455" wp14:editId="5885CF83">
                  <wp:simplePos x="0" y="0"/>
                  <wp:positionH relativeFrom="column">
                    <wp:align>right</wp:align>
                  </wp:positionH>
                  <wp:positionV relativeFrom="line">
                    <wp:align>top</wp:align>
                  </wp:positionV>
                  <wp:extent cx="2743200" cy="2238375"/>
                  <wp:effectExtent l="0" t="0" r="0" b="9525"/>
                  <wp:wrapSquare wrapText="bothSides"/>
                  <wp:docPr id="699" name="Bild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2743200" cy="2238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5A8A" w:rsidRPr="00497220" w:rsidRDefault="00A35A8A" w:rsidP="00940602">
            <w:pPr>
              <w:pStyle w:val="Eingerckt"/>
            </w:pPr>
          </w:p>
        </w:tc>
      </w:tr>
      <w:tr w:rsidR="00A35A8A" w:rsidRPr="00497220" w:rsidTr="00940602">
        <w:trPr>
          <w:cantSplit/>
        </w:trPr>
        <w:tc>
          <w:tcPr>
            <w:tcW w:w="9178" w:type="dxa"/>
          </w:tcPr>
          <w:p w:rsidR="00A35A8A" w:rsidRPr="00497220" w:rsidRDefault="00122DE4" w:rsidP="00312A60">
            <w:pPr>
              <w:pStyle w:val="NummerierteListe"/>
              <w:numPr>
                <w:ilvl w:val="0"/>
                <w:numId w:val="56"/>
              </w:numPr>
            </w:pPr>
            <w:r>
              <w:rPr>
                <w:noProof/>
                <w:lang w:eastAsia="de-CH"/>
              </w:rPr>
              <w:drawing>
                <wp:anchor distT="114935" distB="114935" distL="114300" distR="0" simplePos="0" relativeHeight="251632128" behindDoc="0" locked="0" layoutInCell="1" allowOverlap="1" wp14:anchorId="2076BE3E" wp14:editId="066D0859">
                  <wp:simplePos x="0" y="0"/>
                  <wp:positionH relativeFrom="column">
                    <wp:align>right</wp:align>
                  </wp:positionH>
                  <wp:positionV relativeFrom="line">
                    <wp:align>top</wp:align>
                  </wp:positionV>
                  <wp:extent cx="2743200" cy="2238375"/>
                  <wp:effectExtent l="0" t="0" r="0" b="9525"/>
                  <wp:wrapSquare wrapText="bothSides"/>
                  <wp:docPr id="700" name="Bild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2743200" cy="223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Im Fenster </w:t>
            </w:r>
            <w:r w:rsidR="00312A60">
              <w:rPr>
                <w:rStyle w:val="Fenstertitel"/>
              </w:rPr>
              <w:t>Sicherheits</w:t>
            </w:r>
            <w:r w:rsidR="00A35A8A" w:rsidRPr="00497220">
              <w:rPr>
                <w:rStyle w:val="Fenstertitel"/>
              </w:rPr>
              <w:t>center</w:t>
            </w:r>
            <w:r w:rsidR="00A35A8A" w:rsidRPr="00497220">
              <w:t xml:space="preserve"> wählen Sie die Gruppe </w:t>
            </w:r>
            <w:r w:rsidR="00E76DF4" w:rsidRPr="00497220">
              <w:t>"</w:t>
            </w:r>
            <w:r w:rsidR="00A35A8A" w:rsidRPr="00497220">
              <w:t>Vertrauenswürdige Speicherorte</w:t>
            </w:r>
            <w:r w:rsidR="00E76DF4" w:rsidRPr="00497220">
              <w:t>"</w:t>
            </w:r>
            <w:r w:rsidR="00A35A8A" w:rsidRPr="00497220">
              <w:t xml:space="preserve"> und klicken auf die Schaltfläche </w:t>
            </w:r>
            <w:r w:rsidR="00A35A8A" w:rsidRPr="00497220">
              <w:rPr>
                <w:rStyle w:val="SchaltflcheZchn"/>
              </w:rPr>
              <w:t>Neuen Speicherort hinzufügen</w:t>
            </w:r>
            <w:r w:rsidR="00A35A8A" w:rsidRPr="00497220">
              <w:t>.</w:t>
            </w:r>
          </w:p>
        </w:tc>
      </w:tr>
      <w:tr w:rsidR="00A35A8A" w:rsidRPr="00497220" w:rsidTr="00940602">
        <w:trPr>
          <w:cantSplit/>
        </w:trPr>
        <w:tc>
          <w:tcPr>
            <w:tcW w:w="9178" w:type="dxa"/>
          </w:tcPr>
          <w:p w:rsidR="00A35A8A" w:rsidRPr="00497220" w:rsidRDefault="00122DE4" w:rsidP="006C620A">
            <w:pPr>
              <w:pStyle w:val="NummerierteListe"/>
            </w:pPr>
            <w:r>
              <w:rPr>
                <w:noProof/>
                <w:lang w:eastAsia="de-CH"/>
              </w:rPr>
              <w:drawing>
                <wp:anchor distT="114935" distB="114935" distL="114300" distR="0" simplePos="0" relativeHeight="251634176" behindDoc="0" locked="0" layoutInCell="1" allowOverlap="1" wp14:anchorId="1FE5FE2C" wp14:editId="5554AE88">
                  <wp:simplePos x="0" y="0"/>
                  <wp:positionH relativeFrom="column">
                    <wp:align>right</wp:align>
                  </wp:positionH>
                  <wp:positionV relativeFrom="line">
                    <wp:align>top</wp:align>
                  </wp:positionV>
                  <wp:extent cx="2743200" cy="2159635"/>
                  <wp:effectExtent l="0" t="0" r="0" b="0"/>
                  <wp:wrapSquare wrapText="bothSides"/>
                  <wp:docPr id="702" name="Bild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31" cstate="email">
                            <a:extLst>
                              <a:ext uri="{28A0092B-C50C-407E-A947-70E740481C1C}">
                                <a14:useLocalDpi xmlns:a14="http://schemas.microsoft.com/office/drawing/2010/main" val="0"/>
                              </a:ext>
                            </a:extLst>
                          </a:blip>
                          <a:srcRect/>
                          <a:stretch>
                            <a:fillRect/>
                          </a:stretch>
                        </pic:blipFill>
                        <pic:spPr bwMode="auto">
                          <a:xfrm>
                            <a:off x="0" y="0"/>
                            <a:ext cx="274320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Fügen Sie Ihr persönliches </w:t>
            </w:r>
            <w:r w:rsidR="00A35A8A" w:rsidRPr="00497220">
              <w:rPr>
                <w:b/>
              </w:rPr>
              <w:t>Dokumenten-Verzeichnis</w:t>
            </w:r>
            <w:r w:rsidR="00A35A8A" w:rsidRPr="00497220">
              <w:t xml:space="preserve"> als vertrauenswürdigen Ort hinzu.</w:t>
            </w:r>
          </w:p>
          <w:p w:rsidR="00A35A8A" w:rsidRPr="00497220" w:rsidRDefault="00A35A8A" w:rsidP="00940602">
            <w:pPr>
              <w:pStyle w:val="Eingerckt"/>
              <w:rPr>
                <w:i/>
              </w:rPr>
            </w:pPr>
            <w:r w:rsidRPr="00497220">
              <w:rPr>
                <w:b/>
                <w:i/>
              </w:rPr>
              <w:t>Hinweis:</w:t>
            </w:r>
            <w:r w:rsidRPr="00497220">
              <w:rPr>
                <w:i/>
              </w:rPr>
              <w:t xml:space="preserve"> Achten Sie darauf, den Ordner </w:t>
            </w:r>
            <w:r w:rsidR="00E76DF4" w:rsidRPr="00497220">
              <w:rPr>
                <w:i/>
              </w:rPr>
              <w:t>"</w:t>
            </w:r>
            <w:r w:rsidRPr="00497220">
              <w:rPr>
                <w:i/>
              </w:rPr>
              <w:t>Downloads</w:t>
            </w:r>
            <w:r w:rsidR="00E76DF4" w:rsidRPr="00497220">
              <w:rPr>
                <w:i/>
              </w:rPr>
              <w:t>"</w:t>
            </w:r>
            <w:r w:rsidRPr="00497220">
              <w:rPr>
                <w:i/>
              </w:rPr>
              <w:t xml:space="preserve"> eben </w:t>
            </w:r>
            <w:r w:rsidRPr="00497220">
              <w:rPr>
                <w:b/>
                <w:i/>
              </w:rPr>
              <w:t>nicht</w:t>
            </w:r>
            <w:r w:rsidRPr="00497220">
              <w:rPr>
                <w:i/>
              </w:rPr>
              <w:t xml:space="preserve"> in die vertrauenswür</w:t>
            </w:r>
            <w:r w:rsidR="00065B57" w:rsidRPr="00497220">
              <w:rPr>
                <w:i/>
              </w:rPr>
              <w:softHyphen/>
            </w:r>
            <w:r w:rsidRPr="00497220">
              <w:rPr>
                <w:i/>
              </w:rPr>
              <w:t>dige Zone aufzunehmen! Denn dort könnten sich ja eventuell unsichere Inhalte aus dem Internet befinden.</w:t>
            </w:r>
          </w:p>
        </w:tc>
      </w:tr>
      <w:tr w:rsidR="00A35A8A" w:rsidRPr="00497220" w:rsidTr="00940602">
        <w:trPr>
          <w:cantSplit/>
        </w:trPr>
        <w:tc>
          <w:tcPr>
            <w:tcW w:w="9178" w:type="dxa"/>
          </w:tcPr>
          <w:p w:rsidR="00A35A8A" w:rsidRPr="00497220" w:rsidRDefault="00122DE4" w:rsidP="006C620A">
            <w:pPr>
              <w:pStyle w:val="NummerierteListe"/>
            </w:pPr>
            <w:r>
              <w:rPr>
                <w:noProof/>
                <w:lang w:eastAsia="de-CH"/>
              </w:rPr>
              <w:lastRenderedPageBreak/>
              <w:drawing>
                <wp:anchor distT="114935" distB="114935" distL="114300" distR="0" simplePos="0" relativeHeight="251633152" behindDoc="0" locked="0" layoutInCell="1" allowOverlap="1" wp14:anchorId="2CB87B5D" wp14:editId="3C615E1A">
                  <wp:simplePos x="0" y="0"/>
                  <wp:positionH relativeFrom="column">
                    <wp:align>right</wp:align>
                  </wp:positionH>
                  <wp:positionV relativeFrom="line">
                    <wp:align>top</wp:align>
                  </wp:positionV>
                  <wp:extent cx="2743200" cy="2238375"/>
                  <wp:effectExtent l="0" t="0" r="0" b="9525"/>
                  <wp:wrapSquare wrapText="bothSides"/>
                  <wp:docPr id="701" name="Bild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32" cstate="email">
                            <a:extLst>
                              <a:ext uri="{28A0092B-C50C-407E-A947-70E740481C1C}">
                                <a14:useLocalDpi xmlns:a14="http://schemas.microsoft.com/office/drawing/2010/main" val="0"/>
                              </a:ext>
                            </a:extLst>
                          </a:blip>
                          <a:srcRect/>
                          <a:stretch>
                            <a:fillRect/>
                          </a:stretch>
                        </pic:blipFill>
                        <pic:spPr bwMode="auto">
                          <a:xfrm>
                            <a:off x="0" y="0"/>
                            <a:ext cx="2743200" cy="223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Danach wählen Sie in der Gruppe </w:t>
            </w:r>
            <w:r w:rsidR="00E76DF4" w:rsidRPr="00497220">
              <w:t>"</w:t>
            </w:r>
            <w:r w:rsidR="00A35A8A" w:rsidRPr="00497220">
              <w:t>Einstellungen für Makros</w:t>
            </w:r>
            <w:r w:rsidR="00E76DF4" w:rsidRPr="00497220">
              <w:t>"</w:t>
            </w:r>
            <w:r w:rsidR="00A35A8A" w:rsidRPr="00497220">
              <w:t xml:space="preserve"> die Einstellung </w:t>
            </w:r>
            <w:r w:rsidR="00E76DF4" w:rsidRPr="00497220">
              <w:t>"</w:t>
            </w:r>
            <w:r w:rsidR="00A35A8A" w:rsidRPr="00497220">
              <w:t>Alle Makros mit Benachrichtigung deaktivieren</w:t>
            </w:r>
            <w:r w:rsidR="00E76DF4" w:rsidRPr="00497220">
              <w:t>"</w:t>
            </w:r>
            <w:r w:rsidR="00A35A8A" w:rsidRPr="00497220">
              <w:t xml:space="preserve">. Auf diese Art können Sie auch für Dokumente ausserhalb der </w:t>
            </w:r>
            <w:r w:rsidR="00E76DF4" w:rsidRPr="00497220">
              <w:t>"</w:t>
            </w:r>
            <w:r w:rsidR="00A35A8A" w:rsidRPr="00497220">
              <w:t>vertrauenswürdigen Zone</w:t>
            </w:r>
            <w:r w:rsidR="00E76DF4" w:rsidRPr="00497220">
              <w:t>"</w:t>
            </w:r>
            <w:r w:rsidR="00A35A8A" w:rsidRPr="00497220">
              <w:t xml:space="preserve"> je nach der Situation auswählen, ob die jeweiligen Makros aktiviert werden sollen.</w:t>
            </w:r>
          </w:p>
        </w:tc>
      </w:tr>
    </w:tbl>
    <w:p w:rsidR="00A35A8A" w:rsidRPr="00A52C6A" w:rsidRDefault="00A35A8A" w:rsidP="006E673D">
      <w:pPr>
        <w:pStyle w:val="berschrift2"/>
      </w:pPr>
      <w:bookmarkStart w:id="166" w:name="_Ref206809818"/>
      <w:bookmarkStart w:id="167" w:name="_Ref206809823"/>
      <w:bookmarkStart w:id="168" w:name="_Ref206809827"/>
      <w:bookmarkStart w:id="169" w:name="_Toc298487856"/>
      <w:r w:rsidRPr="00A52C6A">
        <w:t>Makros aufzeichnen</w:t>
      </w:r>
      <w:bookmarkEnd w:id="165"/>
      <w:r>
        <w:t xml:space="preserve"> – ein nützliches Beispiel</w:t>
      </w:r>
      <w:bookmarkEnd w:id="166"/>
      <w:bookmarkEnd w:id="167"/>
      <w:bookmarkEnd w:id="168"/>
      <w:bookmarkEnd w:id="169"/>
    </w:p>
    <w:p w:rsidR="00A35A8A" w:rsidRDefault="00A35A8A" w:rsidP="00A35A8A">
      <w:pPr>
        <w:rPr>
          <w:noProof/>
          <w:lang w:eastAsia="de-CH"/>
        </w:rPr>
      </w:pPr>
      <w:r>
        <w:rPr>
          <w:noProof/>
          <w:lang w:eastAsia="de-CH"/>
        </w:rPr>
        <w:t>Wie Sie wissen, kann man Abbildungen sehr elegant mit dynamisch nummerierten Abbildungs</w:t>
      </w:r>
      <w:r w:rsidR="00312A60">
        <w:softHyphen/>
      </w:r>
      <w:proofErr w:type="spellStart"/>
      <w:r w:rsidR="00312A60">
        <w:t>b</w:t>
      </w:r>
      <w:r>
        <w:rPr>
          <w:noProof/>
          <w:lang w:eastAsia="de-CH"/>
        </w:rPr>
        <w:t>eschriftungen</w:t>
      </w:r>
      <w:proofErr w:type="spellEnd"/>
      <w:r>
        <w:rPr>
          <w:noProof/>
          <w:lang w:eastAsia="de-CH"/>
        </w:rPr>
        <w:t xml:space="preserve"> versehen und diese dann am Schluss in einem Abbildungsverzeichnis zu</w:t>
      </w:r>
      <w:r w:rsidR="00A03000">
        <w:softHyphen/>
      </w:r>
      <w:r>
        <w:rPr>
          <w:noProof/>
          <w:lang w:eastAsia="de-CH"/>
        </w:rPr>
        <w:t>sammen</w:t>
      </w:r>
      <w:r w:rsidR="00A03000">
        <w:softHyphen/>
      </w:r>
      <w:r>
        <w:rPr>
          <w:noProof/>
          <w:lang w:eastAsia="de-CH"/>
        </w:rPr>
        <w:t>fassen.</w:t>
      </w:r>
    </w:p>
    <w:p w:rsidR="00A35A8A" w:rsidRDefault="00A35A8A" w:rsidP="00A35A8A">
      <w:pPr>
        <w:rPr>
          <w:noProof/>
          <w:lang w:eastAsia="de-CH"/>
        </w:rPr>
      </w:pPr>
      <w:r>
        <w:rPr>
          <w:noProof/>
          <w:lang w:eastAsia="de-CH"/>
        </w:rPr>
        <w:t>Unser bisheriges Vorgehen hatte allerdings einen grossen Nachteil: Wenn Sie nachträglich eine Abbildung verschieben wollten, mussten Sie immer zwei Objekte zügeln: E</w:t>
      </w:r>
      <w:r w:rsidR="00A03000">
        <w:rPr>
          <w:noProof/>
          <w:lang w:eastAsia="de-CH"/>
        </w:rPr>
        <w:t>i</w:t>
      </w:r>
      <w:r>
        <w:rPr>
          <w:noProof/>
          <w:lang w:eastAsia="de-CH"/>
        </w:rPr>
        <w:t>nerseits die Abbildung selbst, andererseits aber auch die Beschriftung. Oder anders gesagt: Die Abbildung und die Beschriftung waren zwei völlig voneinander unabhängige Objekte.</w:t>
      </w:r>
    </w:p>
    <w:p w:rsidR="00A35A8A" w:rsidRDefault="00A35A8A" w:rsidP="00A35A8A">
      <w:pPr>
        <w:rPr>
          <w:noProof/>
          <w:lang w:eastAsia="de-CH"/>
        </w:rPr>
      </w:pPr>
      <w:r w:rsidRPr="00A52C6A">
        <w:rPr>
          <w:noProof/>
          <w:lang w:eastAsia="de-CH"/>
        </w:rPr>
        <w:t xml:space="preserve">Unser </w:t>
      </w:r>
      <w:r>
        <w:rPr>
          <w:noProof/>
          <w:lang w:eastAsia="de-CH"/>
        </w:rPr>
        <w:t>Beispiel-</w:t>
      </w:r>
      <w:r w:rsidRPr="00A52C6A">
        <w:rPr>
          <w:noProof/>
          <w:lang w:eastAsia="de-CH"/>
        </w:rPr>
        <w:t xml:space="preserve">Makro soll </w:t>
      </w:r>
      <w:r>
        <w:rPr>
          <w:noProof/>
          <w:lang w:eastAsia="de-CH"/>
        </w:rPr>
        <w:t xml:space="preserve">diesen Mangel beheben und </w:t>
      </w:r>
      <w:r w:rsidRPr="00A52C6A">
        <w:rPr>
          <w:noProof/>
          <w:lang w:eastAsia="de-CH"/>
        </w:rPr>
        <w:t>zu einer markierten Abbildung automatisch eine Beschriftung hinzufügen</w:t>
      </w:r>
      <w:r>
        <w:rPr>
          <w:noProof/>
          <w:lang w:eastAsia="de-CH"/>
        </w:rPr>
        <w:t>, welche mit der Abbildung verbunden bleibt</w:t>
      </w:r>
      <w:r w:rsidRPr="00A52C6A">
        <w:rPr>
          <w:noProof/>
          <w:lang w:eastAsia="de-CH"/>
        </w:rPr>
        <w:t>.</w:t>
      </w:r>
      <w:r>
        <w:rPr>
          <w:noProof/>
          <w:lang w:eastAsia="de-CH"/>
        </w:rPr>
        <w:t xml:space="preserve"> Als Hilfsmittel verwenden wir dazu ein Textfeld, welches als Hülle die Abbildung und die Beschriftung umgibt und zu einer Einheit zusammenfasst.</w:t>
      </w:r>
    </w:p>
    <w:p w:rsidR="004B6201" w:rsidRDefault="004B6201" w:rsidP="007667D5">
      <w:pPr>
        <w:pStyle w:val="berschrift3"/>
        <w:rPr>
          <w:noProof/>
          <w:lang w:eastAsia="de-CH"/>
        </w:rPr>
      </w:pPr>
      <w:bookmarkStart w:id="170" w:name="_Toc298487857"/>
      <w:r>
        <w:rPr>
          <w:noProof/>
          <w:lang w:eastAsia="de-CH"/>
        </w:rPr>
        <w:t>Vorbereitung</w:t>
      </w:r>
      <w:bookmarkEnd w:id="170"/>
    </w:p>
    <w:p w:rsidR="004B6201" w:rsidRPr="004B6201" w:rsidRDefault="004B6201" w:rsidP="004B6201">
      <w:pPr>
        <w:rPr>
          <w:lang w:eastAsia="de-CH"/>
        </w:rPr>
      </w:pPr>
      <w:r>
        <w:rPr>
          <w:noProof/>
          <w:lang w:eastAsia="de-CH"/>
        </w:rPr>
        <w:t>Für diese spezielle Aufgabe fehlt uns i</w:t>
      </w:r>
      <w:r w:rsidR="00A03000">
        <w:rPr>
          <w:noProof/>
          <w:lang w:eastAsia="de-CH"/>
        </w:rPr>
        <w:t>m</w:t>
      </w:r>
      <w:r>
        <w:rPr>
          <w:noProof/>
          <w:lang w:eastAsia="de-CH"/>
        </w:rPr>
        <w:t xml:space="preserve"> </w:t>
      </w:r>
      <w:r w:rsidR="0025507B">
        <w:rPr>
          <w:noProof/>
          <w:lang w:eastAsia="de-CH"/>
        </w:rPr>
        <w:t>Menü</w:t>
      </w:r>
      <w:r w:rsidR="00C06B66">
        <w:rPr>
          <w:noProof/>
          <w:lang w:eastAsia="de-CH"/>
        </w:rPr>
        <w:t>band</w:t>
      </w:r>
      <w:r>
        <w:rPr>
          <w:noProof/>
          <w:lang w:eastAsia="de-CH"/>
        </w:rPr>
        <w:t xml:space="preserve"> ein besonderer Befehl. Mit den folgenden Schritten fügen Sie ihn deshalb zur Symbolleiste für den Schnellzugriff hinzu.</w:t>
      </w:r>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580712" w:rsidRPr="00497220" w:rsidTr="00580712">
        <w:trPr>
          <w:cantSplit/>
        </w:trPr>
        <w:tc>
          <w:tcPr>
            <w:tcW w:w="9178" w:type="dxa"/>
            <w:tcBorders>
              <w:top w:val="dotted" w:sz="4" w:space="0" w:color="auto"/>
              <w:bottom w:val="dotted" w:sz="4" w:space="0" w:color="auto"/>
            </w:tcBorders>
          </w:tcPr>
          <w:p w:rsidR="00580712" w:rsidRPr="00497220" w:rsidRDefault="00122DE4" w:rsidP="00580712">
            <w:pPr>
              <w:pStyle w:val="NummerierteListe"/>
            </w:pPr>
            <w:r>
              <w:rPr>
                <w:noProof/>
                <w:lang w:eastAsia="de-CH"/>
              </w:rPr>
              <w:drawing>
                <wp:anchor distT="114935" distB="114935" distL="114300" distR="0" simplePos="0" relativeHeight="251780608" behindDoc="0" locked="0" layoutInCell="1" allowOverlap="1" wp14:anchorId="7E63D193" wp14:editId="566BF534">
                  <wp:simplePos x="0" y="0"/>
                  <wp:positionH relativeFrom="column">
                    <wp:align>right</wp:align>
                  </wp:positionH>
                  <wp:positionV relativeFrom="line">
                    <wp:align>top</wp:align>
                  </wp:positionV>
                  <wp:extent cx="2743200" cy="1423035"/>
                  <wp:effectExtent l="0" t="0" r="0" b="5715"/>
                  <wp:wrapSquare wrapText="bothSides"/>
                  <wp:docPr id="1005" name="Bild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33" cstate="email">
                            <a:extLst>
                              <a:ext uri="{28A0092B-C50C-407E-A947-70E740481C1C}">
                                <a14:useLocalDpi xmlns:a14="http://schemas.microsoft.com/office/drawing/2010/main" val="0"/>
                              </a:ext>
                            </a:extLst>
                          </a:blip>
                          <a:srcRect/>
                          <a:stretch>
                            <a:fillRect/>
                          </a:stretch>
                        </pic:blipFill>
                        <pic:spPr bwMode="auto">
                          <a:xfrm>
                            <a:off x="0" y="0"/>
                            <a:ext cx="2743200" cy="1423035"/>
                          </a:xfrm>
                          <a:prstGeom prst="rect">
                            <a:avLst/>
                          </a:prstGeom>
                          <a:noFill/>
                          <a:ln>
                            <a:noFill/>
                          </a:ln>
                        </pic:spPr>
                      </pic:pic>
                    </a:graphicData>
                  </a:graphic>
                  <wp14:sizeRelH relativeFrom="page">
                    <wp14:pctWidth>0</wp14:pctWidth>
                  </wp14:sizeRelH>
                  <wp14:sizeRelV relativeFrom="page">
                    <wp14:pctHeight>0</wp14:pctHeight>
                  </wp14:sizeRelV>
                </wp:anchor>
              </w:drawing>
            </w:r>
            <w:r w:rsidR="00580712" w:rsidRPr="00497220">
              <w:t xml:space="preserve">Öffnen Sie mit dem kleinen Dreieck am rechten Rand der Symbolleiste für den Schnellzugriff und dem Befehl </w:t>
            </w:r>
            <w:r w:rsidR="00580712" w:rsidRPr="00497220">
              <w:rPr>
                <w:rStyle w:val="SchaltflcheZchn"/>
              </w:rPr>
              <w:t>Weitere Befehle…</w:t>
            </w:r>
            <w:r w:rsidR="00580712" w:rsidRPr="00497220">
              <w:t xml:space="preserve"> das Fenster </w:t>
            </w:r>
            <w:r w:rsidR="00580712" w:rsidRPr="00497220">
              <w:rPr>
                <w:rStyle w:val="Fenstertitel"/>
              </w:rPr>
              <w:t>Word</w:t>
            </w:r>
            <w:r w:rsidR="00580712" w:rsidRPr="00497220">
              <w:rPr>
                <w:rStyle w:val="Fenstertitel"/>
              </w:rPr>
              <w:noBreakHyphen/>
              <w:t>Optionen</w:t>
            </w:r>
            <w:r w:rsidR="00580712" w:rsidRPr="00497220">
              <w:t>.</w:t>
            </w:r>
          </w:p>
        </w:tc>
      </w:tr>
      <w:tr w:rsidR="00580712" w:rsidRPr="00497220" w:rsidTr="00580712">
        <w:trPr>
          <w:cantSplit/>
        </w:trPr>
        <w:tc>
          <w:tcPr>
            <w:tcW w:w="9178" w:type="dxa"/>
            <w:tcBorders>
              <w:top w:val="dotted" w:sz="4" w:space="0" w:color="auto"/>
              <w:bottom w:val="dotted" w:sz="4" w:space="0" w:color="auto"/>
            </w:tcBorders>
          </w:tcPr>
          <w:p w:rsidR="00580712" w:rsidRPr="00497220" w:rsidRDefault="00122DE4" w:rsidP="00580712">
            <w:pPr>
              <w:pStyle w:val="NummerierteListe"/>
            </w:pPr>
            <w:r>
              <w:rPr>
                <w:noProof/>
                <w:lang w:eastAsia="de-CH"/>
              </w:rPr>
              <w:lastRenderedPageBreak/>
              <w:drawing>
                <wp:anchor distT="114935" distB="114935" distL="114300" distR="0" simplePos="0" relativeHeight="251781632" behindDoc="0" locked="0" layoutInCell="1" allowOverlap="1" wp14:anchorId="06AAAF06" wp14:editId="5D093891">
                  <wp:simplePos x="0" y="0"/>
                  <wp:positionH relativeFrom="column">
                    <wp:align>right</wp:align>
                  </wp:positionH>
                  <wp:positionV relativeFrom="line">
                    <wp:align>top</wp:align>
                  </wp:positionV>
                  <wp:extent cx="2743200" cy="2237105"/>
                  <wp:effectExtent l="0" t="0" r="0" b="0"/>
                  <wp:wrapSquare wrapText="bothSides"/>
                  <wp:docPr id="1006" name="Bild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34" cstate="email">
                            <a:extLst>
                              <a:ext uri="{28A0092B-C50C-407E-A947-70E740481C1C}">
                                <a14:useLocalDpi xmlns:a14="http://schemas.microsoft.com/office/drawing/2010/main" val="0"/>
                              </a:ext>
                            </a:extLst>
                          </a:blip>
                          <a:srcRect/>
                          <a:stretch>
                            <a:fillRect/>
                          </a:stretch>
                        </pic:blipFill>
                        <pic:spPr bwMode="auto">
                          <a:xfrm>
                            <a:off x="0" y="0"/>
                            <a:ext cx="2743200" cy="2237105"/>
                          </a:xfrm>
                          <a:prstGeom prst="rect">
                            <a:avLst/>
                          </a:prstGeom>
                          <a:noFill/>
                          <a:ln>
                            <a:noFill/>
                          </a:ln>
                        </pic:spPr>
                      </pic:pic>
                    </a:graphicData>
                  </a:graphic>
                  <wp14:sizeRelH relativeFrom="page">
                    <wp14:pctWidth>0</wp14:pctWidth>
                  </wp14:sizeRelH>
                  <wp14:sizeRelV relativeFrom="page">
                    <wp14:pctHeight>0</wp14:pctHeight>
                  </wp14:sizeRelV>
                </wp:anchor>
              </w:drawing>
            </w:r>
            <w:r w:rsidR="00580712" w:rsidRPr="00497220">
              <w:t xml:space="preserve">Wählen Sie im Listenfeld </w:t>
            </w:r>
            <w:r w:rsidR="00580712" w:rsidRPr="00497220">
              <w:rPr>
                <w:rStyle w:val="SchaltflcheZchn"/>
              </w:rPr>
              <w:t>Befehle auswählen ▼</w:t>
            </w:r>
            <w:r w:rsidR="00580712" w:rsidRPr="00497220">
              <w:t xml:space="preserve"> die Kategorie "Befehle nicht i</w:t>
            </w:r>
            <w:r w:rsidR="00FB27A5">
              <w:t>m</w:t>
            </w:r>
            <w:r w:rsidR="00580712" w:rsidRPr="00497220">
              <w:t xml:space="preserve"> </w:t>
            </w:r>
            <w:proofErr w:type="spellStart"/>
            <w:r w:rsidR="0025507B">
              <w:t>Menü</w:t>
            </w:r>
            <w:r w:rsidR="00C06B66">
              <w:t>band</w:t>
            </w:r>
            <w:proofErr w:type="spellEnd"/>
            <w:r w:rsidR="00580712" w:rsidRPr="00497220">
              <w:t>".</w:t>
            </w:r>
          </w:p>
          <w:p w:rsidR="00580712" w:rsidRPr="00497220" w:rsidRDefault="00580712" w:rsidP="00FB27A5">
            <w:pPr>
              <w:pStyle w:val="Eingerckt"/>
              <w:rPr>
                <w:noProof/>
              </w:rPr>
            </w:pPr>
            <w:r w:rsidRPr="00497220">
              <w:rPr>
                <w:noProof/>
              </w:rPr>
              <w:t xml:space="preserve">Markieren Sie darin den Befehl </w:t>
            </w:r>
            <w:r w:rsidRPr="00497220">
              <w:rPr>
                <w:b/>
                <w:noProof/>
              </w:rPr>
              <w:t>"Positionsrahmen einfügen…"</w:t>
            </w:r>
            <w:r w:rsidRPr="00497220">
              <w:rPr>
                <w:noProof/>
              </w:rPr>
              <w:t xml:space="preserve"> und schieben Sie </w:t>
            </w:r>
            <w:r w:rsidR="00FB27A5">
              <w:rPr>
                <w:noProof/>
              </w:rPr>
              <w:t>ihn</w:t>
            </w:r>
            <w:r w:rsidRPr="00497220">
              <w:rPr>
                <w:noProof/>
              </w:rPr>
              <w:t xml:space="preserve"> mit der Schaltfläche </w:t>
            </w:r>
            <w:r w:rsidR="00FB27A5">
              <w:rPr>
                <w:rStyle w:val="SchaltflcheZchn"/>
              </w:rPr>
              <w:t>Hinzufügen</w:t>
            </w:r>
            <w:r w:rsidRPr="00497220">
              <w:rPr>
                <w:noProof/>
              </w:rPr>
              <w:t xml:space="preserve"> auf die Symbo</w:t>
            </w:r>
            <w:r w:rsidR="00181008">
              <w:rPr>
                <w:noProof/>
              </w:rPr>
              <w:t>lleiste für den Schnellzugriff.</w:t>
            </w:r>
          </w:p>
        </w:tc>
      </w:tr>
      <w:tr w:rsidR="00580712" w:rsidRPr="00497220" w:rsidTr="00580712">
        <w:trPr>
          <w:cantSplit/>
        </w:trPr>
        <w:tc>
          <w:tcPr>
            <w:tcW w:w="9178" w:type="dxa"/>
            <w:tcBorders>
              <w:top w:val="dotted" w:sz="4" w:space="0" w:color="auto"/>
            </w:tcBorders>
          </w:tcPr>
          <w:p w:rsidR="00580712" w:rsidRPr="00497220" w:rsidRDefault="00122DE4" w:rsidP="00107E30">
            <w:pPr>
              <w:pStyle w:val="NummerierteListe"/>
            </w:pPr>
            <w:r>
              <w:rPr>
                <w:noProof/>
                <w:lang w:eastAsia="de-CH"/>
              </w:rPr>
              <w:drawing>
                <wp:anchor distT="114935" distB="114935" distL="114300" distR="0" simplePos="0" relativeHeight="251782656" behindDoc="0" locked="0" layoutInCell="1" allowOverlap="1" wp14:anchorId="45CC0624" wp14:editId="3F146965">
                  <wp:simplePos x="0" y="0"/>
                  <wp:positionH relativeFrom="column">
                    <wp:align>right</wp:align>
                  </wp:positionH>
                  <wp:positionV relativeFrom="line">
                    <wp:align>top</wp:align>
                  </wp:positionV>
                  <wp:extent cx="2743200" cy="494030"/>
                  <wp:effectExtent l="0" t="0" r="0" b="1270"/>
                  <wp:wrapSquare wrapText="bothSides"/>
                  <wp:docPr id="1007" name="Bild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35" cstate="email">
                            <a:extLst>
                              <a:ext uri="{28A0092B-C50C-407E-A947-70E740481C1C}">
                                <a14:useLocalDpi xmlns:a14="http://schemas.microsoft.com/office/drawing/2010/main" val="0"/>
                              </a:ext>
                            </a:extLst>
                          </a:blip>
                          <a:srcRect/>
                          <a:stretch>
                            <a:fillRect/>
                          </a:stretch>
                        </pic:blipFill>
                        <pic:spPr bwMode="auto">
                          <a:xfrm>
                            <a:off x="0" y="0"/>
                            <a:ext cx="2743200" cy="494030"/>
                          </a:xfrm>
                          <a:prstGeom prst="rect">
                            <a:avLst/>
                          </a:prstGeom>
                          <a:noFill/>
                          <a:ln>
                            <a:noFill/>
                          </a:ln>
                        </pic:spPr>
                      </pic:pic>
                    </a:graphicData>
                  </a:graphic>
                  <wp14:sizeRelH relativeFrom="page">
                    <wp14:pctWidth>0</wp14:pctWidth>
                  </wp14:sizeRelH>
                  <wp14:sizeRelV relativeFrom="page">
                    <wp14:pctHeight>0</wp14:pctHeight>
                  </wp14:sizeRelV>
                </wp:anchor>
              </w:drawing>
            </w:r>
            <w:r w:rsidR="00580712" w:rsidRPr="00497220">
              <w:t xml:space="preserve">Nach </w:t>
            </w:r>
            <w:r w:rsidR="00580712" w:rsidRPr="00497220">
              <w:rPr>
                <w:rStyle w:val="SchaltflcheZchn"/>
              </w:rPr>
              <w:t> O</w:t>
            </w:r>
            <w:r w:rsidR="007F47FF">
              <w:rPr>
                <w:rStyle w:val="SchaltflcheZchn"/>
              </w:rPr>
              <w:t xml:space="preserve">K </w:t>
            </w:r>
            <w:r w:rsidR="00580712" w:rsidRPr="00497220">
              <w:rPr>
                <w:rStyle w:val="SchaltflcheZchn"/>
                <w:bdr w:val="none" w:sz="0" w:space="0" w:color="auto"/>
              </w:rPr>
              <w:t> </w:t>
            </w:r>
            <w:r w:rsidR="00580712" w:rsidRPr="00497220">
              <w:t xml:space="preserve"> finden Sie </w:t>
            </w:r>
            <w:r w:rsidR="00107E30" w:rsidRPr="00497220">
              <w:t>ein grünes</w:t>
            </w:r>
            <w:r w:rsidR="00580712" w:rsidRPr="00497220">
              <w:t xml:space="preserve"> Icon in der Symbolleiste und können damit </w:t>
            </w:r>
            <w:r w:rsidR="00107E30" w:rsidRPr="00497220">
              <w:t>Positionsrahmen in Worddokumente einfügen.</w:t>
            </w:r>
          </w:p>
          <w:p w:rsidR="00107E30" w:rsidRPr="00497220" w:rsidRDefault="00107E30" w:rsidP="00107E30">
            <w:pPr>
              <w:pStyle w:val="Eingerckt"/>
            </w:pPr>
            <w:r w:rsidRPr="00497220">
              <w:t>Was das für einen Sinn hat, sehen Sie gleich im nächsten Kapitel.</w:t>
            </w:r>
          </w:p>
        </w:tc>
      </w:tr>
    </w:tbl>
    <w:p w:rsidR="004B6201" w:rsidRPr="004B6201" w:rsidRDefault="00107E30" w:rsidP="00107E30">
      <w:pPr>
        <w:pStyle w:val="berschrift3"/>
        <w:rPr>
          <w:lang w:eastAsia="de-CH"/>
        </w:rPr>
      </w:pPr>
      <w:bookmarkStart w:id="171" w:name="_Toc298487858"/>
      <w:r>
        <w:rPr>
          <w:lang w:eastAsia="de-CH"/>
        </w:rPr>
        <w:t>Befehle Aufzeichnen</w:t>
      </w:r>
      <w:bookmarkEnd w:id="171"/>
    </w:p>
    <w:p w:rsidR="00A35A8A" w:rsidRPr="00276260" w:rsidRDefault="00A35A8A" w:rsidP="00A35A8A">
      <w:pPr>
        <w:rPr>
          <w:i/>
        </w:rPr>
      </w:pPr>
      <w:r w:rsidRPr="00276260">
        <w:rPr>
          <w:b/>
          <w:i/>
          <w:noProof/>
          <w:lang w:eastAsia="de-CH"/>
        </w:rPr>
        <w:t>Hinweis:</w:t>
      </w:r>
      <w:r w:rsidRPr="00276260">
        <w:rPr>
          <w:i/>
          <w:noProof/>
          <w:lang w:eastAsia="de-CH"/>
        </w:rPr>
        <w:t xml:space="preserve"> Vielleicht üben Sie das Vorgehen zuerst einmal </w:t>
      </w:r>
      <w:r w:rsidR="00E76DF4">
        <w:rPr>
          <w:i/>
          <w:noProof/>
          <w:lang w:eastAsia="de-CH"/>
        </w:rPr>
        <w:t>"</w:t>
      </w:r>
      <w:r w:rsidRPr="00276260">
        <w:rPr>
          <w:i/>
          <w:noProof/>
          <w:lang w:eastAsia="de-CH"/>
        </w:rPr>
        <w:t>trocken</w:t>
      </w:r>
      <w:r w:rsidR="00E76DF4">
        <w:rPr>
          <w:i/>
          <w:noProof/>
          <w:lang w:eastAsia="de-CH"/>
        </w:rPr>
        <w:t>"</w:t>
      </w:r>
      <w:r w:rsidRPr="00276260">
        <w:rPr>
          <w:i/>
          <w:noProof/>
          <w:lang w:eastAsia="de-CH"/>
        </w:rPr>
        <w:t>, also ohne Makro-Aufzeichnung. Und erst wenn Sie den Ablauf als solchen ohne Stockungen fliessend durchführen können, zeichnen Sie sich Ihr Makro auf.</w:t>
      </w:r>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Pr>
          <w:p w:rsidR="00A35A8A" w:rsidRPr="00497220" w:rsidRDefault="00122DE4" w:rsidP="00940602">
            <w:pPr>
              <w:pStyle w:val="NummerierteListe"/>
              <w:rPr>
                <w:lang w:eastAsia="de-CH"/>
              </w:rPr>
            </w:pPr>
            <w:r>
              <w:rPr>
                <w:noProof/>
                <w:lang w:eastAsia="de-CH"/>
              </w:rPr>
              <w:drawing>
                <wp:anchor distT="114935" distB="114935" distL="114300" distR="0" simplePos="0" relativeHeight="251635200" behindDoc="0" locked="0" layoutInCell="1" allowOverlap="1" wp14:anchorId="0D1C2B20" wp14:editId="0CAF1F87">
                  <wp:simplePos x="0" y="0"/>
                  <wp:positionH relativeFrom="column">
                    <wp:align>right</wp:align>
                  </wp:positionH>
                  <wp:positionV relativeFrom="line">
                    <wp:align>top</wp:align>
                  </wp:positionV>
                  <wp:extent cx="2564765" cy="1971675"/>
                  <wp:effectExtent l="0" t="0" r="6985" b="9525"/>
                  <wp:wrapSquare wrapText="bothSides"/>
                  <wp:docPr id="703" name="Bild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336" cstate="email">
                            <a:extLst>
                              <a:ext uri="{28A0092B-C50C-407E-A947-70E740481C1C}">
                                <a14:useLocalDpi xmlns:a14="http://schemas.microsoft.com/office/drawing/2010/main" val="0"/>
                              </a:ext>
                            </a:extLst>
                          </a:blip>
                          <a:srcRect/>
                          <a:stretch>
                            <a:fillRect/>
                          </a:stretch>
                        </pic:blipFill>
                        <pic:spPr bwMode="auto">
                          <a:xfrm>
                            <a:off x="0" y="0"/>
                            <a:ext cx="2568068" cy="197421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rPr>
                <w:lang w:eastAsia="de-CH"/>
              </w:rPr>
              <w:t xml:space="preserve">Öffnen Sie die Übungsdatei </w:t>
            </w:r>
            <w:r w:rsidR="00AD71DF" w:rsidRPr="00497220">
              <w:rPr>
                <w:lang w:eastAsia="de-CH"/>
              </w:rPr>
              <w:t>w1_s</w:t>
            </w:r>
            <w:r w:rsidR="008E3CE8" w:rsidRPr="00497220">
              <w:rPr>
                <w:lang w:eastAsia="de-CH"/>
              </w:rPr>
              <w:fldChar w:fldCharType="begin"/>
            </w:r>
            <w:r w:rsidR="008E3CE8" w:rsidRPr="00497220">
              <w:rPr>
                <w:lang w:eastAsia="de-CH"/>
              </w:rPr>
              <w:instrText xml:space="preserve"> REF _Ref206809818 \r \h </w:instrText>
            </w:r>
            <w:r w:rsidR="008E3CE8" w:rsidRPr="00497220">
              <w:rPr>
                <w:lang w:eastAsia="de-CH"/>
              </w:rPr>
            </w:r>
            <w:r w:rsidR="008E3CE8" w:rsidRPr="00497220">
              <w:rPr>
                <w:lang w:eastAsia="de-CH"/>
              </w:rPr>
              <w:fldChar w:fldCharType="separate"/>
            </w:r>
            <w:r w:rsidR="00FD17D0">
              <w:rPr>
                <w:lang w:eastAsia="de-CH"/>
              </w:rPr>
              <w:t>13.2</w:t>
            </w:r>
            <w:r w:rsidR="008E3CE8" w:rsidRPr="00497220">
              <w:rPr>
                <w:lang w:eastAsia="de-CH"/>
              </w:rPr>
              <w:fldChar w:fldCharType="end"/>
            </w:r>
            <w:r w:rsidR="00AD71DF" w:rsidRPr="00497220">
              <w:rPr>
                <w:lang w:eastAsia="de-CH"/>
              </w:rPr>
              <w:t>_</w:t>
            </w:r>
            <w:r w:rsidR="0093068D">
              <w:rPr>
                <w:lang w:eastAsia="de-CH"/>
              </w:rPr>
              <w:t>Lit</w:t>
            </w:r>
            <w:r w:rsidR="005D2C77">
              <w:rPr>
                <w:lang w:eastAsia="de-CH"/>
              </w:rPr>
              <w:t>Arbeit</w:t>
            </w:r>
            <w:r w:rsidR="00AD71DF" w:rsidRPr="00497220">
              <w:rPr>
                <w:lang w:eastAsia="de-CH"/>
              </w:rPr>
              <w:t>FuerMakroaufzeichnung</w:t>
            </w:r>
            <w:r w:rsidR="00A35A8A" w:rsidRPr="00497220">
              <w:rPr>
                <w:lang w:eastAsia="de-CH"/>
              </w:rPr>
              <w:t>.doc</w:t>
            </w:r>
            <w:r w:rsidR="008E3CE8" w:rsidRPr="00497220">
              <w:rPr>
                <w:lang w:eastAsia="de-CH"/>
              </w:rPr>
              <w:t>x.</w:t>
            </w:r>
          </w:p>
          <w:p w:rsidR="00A35A8A" w:rsidRPr="00497220" w:rsidRDefault="00A35A8A" w:rsidP="00940602">
            <w:pPr>
              <w:pStyle w:val="Eingerckt"/>
              <w:rPr>
                <w:noProof/>
                <w:lang w:eastAsia="de-CH"/>
              </w:rPr>
            </w:pPr>
            <w:r w:rsidRPr="00497220">
              <w:rPr>
                <w:noProof/>
                <w:lang w:eastAsia="de-CH"/>
              </w:rPr>
              <w:t>Suchen Sie die Abbildung 1.</w:t>
            </w:r>
            <w:r w:rsidR="004B6201" w:rsidRPr="00497220">
              <w:rPr>
                <w:noProof/>
                <w:lang w:eastAsia="de-CH"/>
              </w:rPr>
              <w:t xml:space="preserve"> </w:t>
            </w:r>
          </w:p>
        </w:tc>
      </w:tr>
      <w:tr w:rsidR="004B6201" w:rsidRPr="00497220" w:rsidTr="00940602">
        <w:trPr>
          <w:cantSplit/>
        </w:trPr>
        <w:tc>
          <w:tcPr>
            <w:tcW w:w="9178" w:type="dxa"/>
          </w:tcPr>
          <w:p w:rsidR="004B6201" w:rsidRPr="00497220" w:rsidRDefault="00122DE4" w:rsidP="004B6201">
            <w:pPr>
              <w:pStyle w:val="NummerierteListe"/>
              <w:rPr>
                <w:noProof/>
                <w:lang w:eastAsia="de-CH"/>
              </w:rPr>
            </w:pPr>
            <w:r>
              <w:rPr>
                <w:noProof/>
                <w:lang w:eastAsia="de-CH"/>
              </w:rPr>
              <w:lastRenderedPageBreak/>
              <w:drawing>
                <wp:anchor distT="114935" distB="114935" distL="114300" distR="0" simplePos="0" relativeHeight="251779584" behindDoc="0" locked="0" layoutInCell="1" allowOverlap="1" wp14:anchorId="35593AA9" wp14:editId="3B2C3D36">
                  <wp:simplePos x="0" y="0"/>
                  <wp:positionH relativeFrom="column">
                    <wp:align>right</wp:align>
                  </wp:positionH>
                  <wp:positionV relativeFrom="line">
                    <wp:align>top</wp:align>
                  </wp:positionV>
                  <wp:extent cx="2743200" cy="2762250"/>
                  <wp:effectExtent l="0" t="0" r="0" b="0"/>
                  <wp:wrapSquare wrapText="bothSides"/>
                  <wp:docPr id="1000" name="Bild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337" cstate="email">
                            <a:extLst>
                              <a:ext uri="{28A0092B-C50C-407E-A947-70E740481C1C}">
                                <a14:useLocalDpi xmlns:a14="http://schemas.microsoft.com/office/drawing/2010/main" val="0"/>
                              </a:ext>
                            </a:extLst>
                          </a:blip>
                          <a:srcRect/>
                          <a:stretch>
                            <a:fillRect/>
                          </a:stretch>
                        </pic:blipFill>
                        <pic:spPr bwMode="auto">
                          <a:xfrm>
                            <a:off x="0" y="0"/>
                            <a:ext cx="2743200" cy="2762250"/>
                          </a:xfrm>
                          <a:prstGeom prst="rect">
                            <a:avLst/>
                          </a:prstGeom>
                          <a:noFill/>
                          <a:ln>
                            <a:noFill/>
                          </a:ln>
                        </pic:spPr>
                      </pic:pic>
                    </a:graphicData>
                  </a:graphic>
                  <wp14:sizeRelH relativeFrom="page">
                    <wp14:pctWidth>0</wp14:pctWidth>
                  </wp14:sizeRelH>
                  <wp14:sizeRelV relativeFrom="page">
                    <wp14:pctHeight>0</wp14:pctHeight>
                  </wp14:sizeRelV>
                </wp:anchor>
              </w:drawing>
            </w:r>
            <w:r w:rsidR="004B6201" w:rsidRPr="00497220">
              <w:rPr>
                <w:lang w:eastAsia="de-CH"/>
              </w:rPr>
              <w:t>Beachten Sie:</w:t>
            </w:r>
            <w:r w:rsidR="00FE6DAC">
              <w:rPr>
                <w:lang w:eastAsia="de-CH"/>
              </w:rPr>
              <w:br/>
            </w:r>
            <w:r w:rsidR="00FE6DAC">
              <w:rPr>
                <w:noProof/>
                <w:lang w:eastAsia="de-CH"/>
              </w:rPr>
              <w:t xml:space="preserve">- </w:t>
            </w:r>
            <w:r w:rsidR="004B6201" w:rsidRPr="00497220">
              <w:rPr>
                <w:noProof/>
                <w:lang w:eastAsia="de-CH"/>
              </w:rPr>
              <w:t>Die Abbildung hat noch keine Beschriftung.</w:t>
            </w:r>
            <w:r w:rsidR="00FE6DAC">
              <w:rPr>
                <w:noProof/>
                <w:lang w:eastAsia="de-CH"/>
              </w:rPr>
              <w:br/>
              <w:t xml:space="preserve">- </w:t>
            </w:r>
            <w:r w:rsidR="004B6201" w:rsidRPr="00497220">
              <w:rPr>
                <w:noProof/>
                <w:lang w:eastAsia="de-CH"/>
              </w:rPr>
              <w:t xml:space="preserve">Die Abbildung ist mit dem Textumbruch </w:t>
            </w:r>
            <w:r w:rsidR="00FE6DAC">
              <w:rPr>
                <w:noProof/>
                <w:lang w:eastAsia="de-CH"/>
              </w:rPr>
              <w:br/>
              <w:t xml:space="preserve">  </w:t>
            </w:r>
            <w:r w:rsidR="004B6201" w:rsidRPr="00497220">
              <w:rPr>
                <w:noProof/>
                <w:lang w:eastAsia="de-CH"/>
              </w:rPr>
              <w:t>"Mit Text in Zeile" formatiert.</w:t>
            </w:r>
          </w:p>
          <w:p w:rsidR="004B6201" w:rsidRPr="00497220" w:rsidRDefault="004B6201" w:rsidP="004B6201">
            <w:pPr>
              <w:pStyle w:val="Eingerckt"/>
              <w:rPr>
                <w:noProof/>
              </w:rPr>
            </w:pPr>
            <w:r w:rsidRPr="00497220">
              <w:rPr>
                <w:noProof/>
                <w:lang w:eastAsia="de-CH"/>
              </w:rPr>
              <w:t xml:space="preserve">Das ist die </w:t>
            </w:r>
            <w:r w:rsidRPr="00497220">
              <w:rPr>
                <w:b/>
                <w:noProof/>
                <w:lang w:eastAsia="de-CH"/>
              </w:rPr>
              <w:t>Startposition</w:t>
            </w:r>
            <w:r w:rsidRPr="00497220">
              <w:rPr>
                <w:noProof/>
                <w:lang w:eastAsia="de-CH"/>
              </w:rPr>
              <w:t xml:space="preserve"> für das Makro: </w:t>
            </w:r>
            <w:r w:rsidRPr="00497220">
              <w:rPr>
                <w:b/>
                <w:noProof/>
                <w:lang w:eastAsia="de-CH"/>
              </w:rPr>
              <w:t>Eine Abbildung "mit Text in Zeile" ohne Beschriftung ist markiert.</w:t>
            </w:r>
          </w:p>
        </w:tc>
      </w:tr>
      <w:tr w:rsidR="00A35A8A" w:rsidRPr="00497220" w:rsidTr="00940602">
        <w:trPr>
          <w:cantSplit/>
        </w:trPr>
        <w:tc>
          <w:tcPr>
            <w:tcW w:w="9178" w:type="dxa"/>
          </w:tcPr>
          <w:p w:rsidR="00A35A8A" w:rsidRPr="00497220" w:rsidRDefault="00122DE4" w:rsidP="00107E30">
            <w:pPr>
              <w:pStyle w:val="NummerierteListe"/>
            </w:pPr>
            <w:r>
              <w:rPr>
                <w:noProof/>
                <w:lang w:eastAsia="de-CH"/>
              </w:rPr>
              <w:drawing>
                <wp:anchor distT="114935" distB="114935" distL="114300" distR="0" simplePos="0" relativeHeight="251783680" behindDoc="0" locked="0" layoutInCell="1" allowOverlap="1" wp14:anchorId="2B3515F6" wp14:editId="2E9853F0">
                  <wp:simplePos x="0" y="0"/>
                  <wp:positionH relativeFrom="column">
                    <wp:align>right</wp:align>
                  </wp:positionH>
                  <wp:positionV relativeFrom="line">
                    <wp:align>top</wp:align>
                  </wp:positionV>
                  <wp:extent cx="2458720" cy="1492250"/>
                  <wp:effectExtent l="0" t="0" r="0" b="0"/>
                  <wp:wrapSquare wrapText="bothSides"/>
                  <wp:docPr id="1008" name="Bild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458720" cy="149225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Starten Sie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w:t>
            </w:r>
            <w:r w:rsidR="00107E30" w:rsidRPr="00497220">
              <w:rPr>
                <w:b/>
              </w:rPr>
              <w:t>Entwicklertools</w:t>
            </w:r>
            <w:r w:rsidR="00A35A8A" w:rsidRPr="00497220">
              <w:rPr>
                <w:b/>
              </w:rPr>
              <w:t xml:space="preserve"> – </w:t>
            </w:r>
            <w:r w:rsidR="00107E30" w:rsidRPr="00497220">
              <w:rPr>
                <w:b/>
              </w:rPr>
              <w:t>Code</w:t>
            </w:r>
            <w:r w:rsidR="00A35A8A" w:rsidRPr="00497220">
              <w:rPr>
                <w:b/>
              </w:rPr>
              <w:t xml:space="preserve"> – Makro aufzeichnen</w:t>
            </w:r>
            <w:r w:rsidR="00A35A8A" w:rsidRPr="00497220">
              <w:t xml:space="preserve"> die Makro-Aufzeichnung.</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36224" behindDoc="0" locked="0" layoutInCell="1" allowOverlap="1" wp14:anchorId="24D8E24D" wp14:editId="2F6E5BB8">
                  <wp:simplePos x="0" y="0"/>
                  <wp:positionH relativeFrom="column">
                    <wp:align>right</wp:align>
                  </wp:positionH>
                  <wp:positionV relativeFrom="line">
                    <wp:align>top</wp:align>
                  </wp:positionV>
                  <wp:extent cx="2743200" cy="1997075"/>
                  <wp:effectExtent l="0" t="0" r="0" b="3175"/>
                  <wp:wrapSquare wrapText="bothSides"/>
                  <wp:docPr id="709" name="Bild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39" cstate="email">
                            <a:extLst>
                              <a:ext uri="{28A0092B-C50C-407E-A947-70E740481C1C}">
                                <a14:useLocalDpi xmlns:a14="http://schemas.microsoft.com/office/drawing/2010/main" val="0"/>
                              </a:ext>
                            </a:extLst>
                          </a:blip>
                          <a:srcRect/>
                          <a:stretch>
                            <a:fillRect/>
                          </a:stretch>
                        </pic:blipFill>
                        <pic:spPr bwMode="auto">
                          <a:xfrm>
                            <a:off x="0" y="0"/>
                            <a:ext cx="2743200" cy="199707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Geben Sie dem Makro einen Namen (z.B. </w:t>
            </w:r>
            <w:r w:rsidR="00E76DF4" w:rsidRPr="00497220">
              <w:t>"</w:t>
            </w:r>
            <w:proofErr w:type="spellStart"/>
            <w:r w:rsidR="00A35A8A" w:rsidRPr="00497220">
              <w:t>BeschriftungHinzufuegen</w:t>
            </w:r>
            <w:proofErr w:type="spellEnd"/>
            <w:r w:rsidR="00E76DF4" w:rsidRPr="00497220">
              <w:t>"</w:t>
            </w:r>
            <w:r w:rsidR="00A35A8A" w:rsidRPr="00497220">
              <w:t xml:space="preserve"> und klicken Sie auf </w:t>
            </w:r>
            <w:r w:rsidR="00A35A8A" w:rsidRPr="00497220">
              <w:rPr>
                <w:bdr w:val="single" w:sz="4" w:space="0" w:color="auto"/>
              </w:rPr>
              <w:t>OK</w:t>
            </w:r>
            <w:r w:rsidR="00A35A8A" w:rsidRPr="00497220">
              <w:t>, um die Aufzeichnung zu beginnen.</w:t>
            </w:r>
          </w:p>
        </w:tc>
      </w:tr>
      <w:tr w:rsidR="00A35A8A" w:rsidRPr="00497220" w:rsidTr="00940602">
        <w:trPr>
          <w:cantSplit/>
        </w:trPr>
        <w:tc>
          <w:tcPr>
            <w:tcW w:w="9178" w:type="dxa"/>
          </w:tcPr>
          <w:p w:rsidR="00A35A8A" w:rsidRPr="00497220" w:rsidRDefault="00A35A8A" w:rsidP="00940602">
            <w:pPr>
              <w:pStyle w:val="NummerierteListe"/>
            </w:pPr>
            <w:r w:rsidRPr="00497220">
              <w:t xml:space="preserve">Der Mauszeiger verändert sich </w:t>
            </w:r>
            <w:r w:rsidR="00122DE4">
              <w:rPr>
                <w:noProof/>
                <w:lang w:eastAsia="de-CH"/>
              </w:rPr>
              <w:drawing>
                <wp:inline distT="0" distB="0" distL="0" distR="0" wp14:anchorId="37C18114" wp14:editId="1581B0F0">
                  <wp:extent cx="409575" cy="409575"/>
                  <wp:effectExtent l="0" t="0" r="9525" b="9525"/>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r w:rsidRPr="00497220">
              <w:t>und zeigt Ihnen damit, dass Ihre Aktionen aufgezeichnet werden.</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lastRenderedPageBreak/>
              <w:drawing>
                <wp:anchor distT="114935" distB="114935" distL="114300" distR="0" simplePos="0" relativeHeight="251637248" behindDoc="0" locked="0" layoutInCell="1" allowOverlap="1" wp14:anchorId="2B6DA468" wp14:editId="2848EC9E">
                  <wp:simplePos x="0" y="0"/>
                  <wp:positionH relativeFrom="column">
                    <wp:align>right</wp:align>
                  </wp:positionH>
                  <wp:positionV relativeFrom="line">
                    <wp:align>top</wp:align>
                  </wp:positionV>
                  <wp:extent cx="2743200" cy="2783840"/>
                  <wp:effectExtent l="0" t="0" r="0" b="0"/>
                  <wp:wrapSquare wrapText="bothSides"/>
                  <wp:docPr id="708" name="Bild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341" cstate="email">
                            <a:extLst>
                              <a:ext uri="{28A0092B-C50C-407E-A947-70E740481C1C}">
                                <a14:useLocalDpi xmlns:a14="http://schemas.microsoft.com/office/drawing/2010/main" val="0"/>
                              </a:ext>
                            </a:extLst>
                          </a:blip>
                          <a:srcRect/>
                          <a:stretch>
                            <a:fillRect/>
                          </a:stretch>
                        </pic:blipFill>
                        <pic:spPr bwMode="auto">
                          <a:xfrm>
                            <a:off x="0" y="0"/>
                            <a:ext cx="2743200" cy="278384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Fügen Sie mit </w:t>
            </w:r>
            <w:proofErr w:type="spellStart"/>
            <w:r w:rsidR="0025507B">
              <w:rPr>
                <w:b/>
              </w:rPr>
              <w:t>Menü</w:t>
            </w:r>
            <w:r w:rsidR="00AC1055" w:rsidRPr="00AC1055">
              <w:rPr>
                <w:b/>
              </w:rPr>
              <w:t>band</w:t>
            </w:r>
            <w:proofErr w:type="spellEnd"/>
            <w:r w:rsidR="00AC1055" w:rsidRPr="00AC1055">
              <w:rPr>
                <w:b/>
              </w:rPr>
              <w:t xml:space="preserve"> –</w:t>
            </w:r>
            <w:r w:rsidR="003D33BD" w:rsidRPr="00497220">
              <w:rPr>
                <w:b/>
              </w:rPr>
              <w:t xml:space="preserve"> </w:t>
            </w:r>
            <w:r w:rsidR="00A35A8A" w:rsidRPr="00497220">
              <w:rPr>
                <w:b/>
              </w:rPr>
              <w:t xml:space="preserve">Verweise – Beschriftungen – Beschriftung einfügen </w:t>
            </w:r>
            <w:r w:rsidR="00A35A8A" w:rsidRPr="00497220">
              <w:t xml:space="preserve"> eine Beschriftung zum markierten Bild hinzu.</w:t>
            </w:r>
          </w:p>
          <w:p w:rsidR="00A35A8A" w:rsidRPr="00497220" w:rsidRDefault="00A35A8A" w:rsidP="00FE6DAC">
            <w:pPr>
              <w:pStyle w:val="Eingerckt"/>
            </w:pPr>
            <w:r w:rsidRPr="00497220">
              <w:t xml:space="preserve">Dabei lassen Sie im Fenster </w:t>
            </w:r>
            <w:r w:rsidR="00FE6DAC">
              <w:rPr>
                <w:rStyle w:val="Fenstertitel"/>
              </w:rPr>
              <w:t>Beschriftung</w:t>
            </w:r>
            <w:r w:rsidR="00FE6DAC" w:rsidRPr="00497220">
              <w:t xml:space="preserve"> </w:t>
            </w:r>
            <w:r w:rsidRPr="00497220">
              <w:t>alle Standard-Ein</w:t>
            </w:r>
            <w:r w:rsidR="00FE6DAC">
              <w:softHyphen/>
            </w:r>
            <w:r w:rsidRPr="00497220">
              <w:t xml:space="preserve">stellungen stehen und klicken einfach sofort auf </w:t>
            </w:r>
            <w:r w:rsidRPr="00497220">
              <w:rPr>
                <w:rStyle w:val="SchaltflcheZchn"/>
              </w:rPr>
              <w:t> </w:t>
            </w:r>
            <w:proofErr w:type="gramStart"/>
            <w:r w:rsidRPr="00497220">
              <w:rPr>
                <w:rStyle w:val="SchaltflcheZchn"/>
              </w:rPr>
              <w:t>OK </w:t>
            </w:r>
            <w:r w:rsidRPr="00497220">
              <w:t>.</w:t>
            </w:r>
            <w:proofErr w:type="gramEnd"/>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38272" behindDoc="0" locked="0" layoutInCell="1" allowOverlap="1" wp14:anchorId="10AA4424" wp14:editId="6F04CB47">
                  <wp:simplePos x="0" y="0"/>
                  <wp:positionH relativeFrom="column">
                    <wp:align>right</wp:align>
                  </wp:positionH>
                  <wp:positionV relativeFrom="line">
                    <wp:align>top</wp:align>
                  </wp:positionV>
                  <wp:extent cx="2743200" cy="2132965"/>
                  <wp:effectExtent l="0" t="0" r="0" b="635"/>
                  <wp:wrapSquare wrapText="bothSides"/>
                  <wp:docPr id="707" name="Bild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342" cstate="email">
                            <a:extLst>
                              <a:ext uri="{28A0092B-C50C-407E-A947-70E740481C1C}">
                                <a14:useLocalDpi xmlns:a14="http://schemas.microsoft.com/office/drawing/2010/main" val="0"/>
                              </a:ext>
                            </a:extLst>
                          </a:blip>
                          <a:srcRect/>
                          <a:stretch>
                            <a:fillRect/>
                          </a:stretch>
                        </pic:blipFill>
                        <pic:spPr bwMode="auto">
                          <a:xfrm>
                            <a:off x="0" y="0"/>
                            <a:ext cx="2743200" cy="213296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Markieren Sie nun mit der Tastenkombination [</w:t>
            </w:r>
            <w:proofErr w:type="spellStart"/>
            <w:r w:rsidR="00A35A8A" w:rsidRPr="00497220">
              <w:t>Shift</w:t>
            </w:r>
            <w:proofErr w:type="spellEnd"/>
            <w:r w:rsidR="00A35A8A" w:rsidRPr="00497220">
              <w:t>]+[Pfeil nach oben] die Beschriftung und die zugehörige Abbildung.</w:t>
            </w:r>
          </w:p>
          <w:p w:rsidR="00A35A8A" w:rsidRPr="00497220" w:rsidRDefault="00A35A8A" w:rsidP="00387B6B">
            <w:pPr>
              <w:pStyle w:val="Eingerckt"/>
              <w:rPr>
                <w:i/>
              </w:rPr>
            </w:pPr>
            <w:r w:rsidRPr="00497220">
              <w:rPr>
                <w:b/>
                <w:i/>
              </w:rPr>
              <w:t>Achtung!</w:t>
            </w:r>
            <w:r w:rsidRPr="00497220">
              <w:rPr>
                <w:i/>
              </w:rPr>
              <w:t xml:space="preserve"> Machen Sie es </w:t>
            </w:r>
            <w:proofErr w:type="spellStart"/>
            <w:r w:rsidRPr="00497220">
              <w:rPr>
                <w:i/>
              </w:rPr>
              <w:t>genau so</w:t>
            </w:r>
            <w:proofErr w:type="spellEnd"/>
            <w:r w:rsidRPr="00497220">
              <w:rPr>
                <w:i/>
              </w:rPr>
              <w:t xml:space="preserve">, also mit </w:t>
            </w:r>
            <w:r w:rsidRPr="00497220">
              <w:rPr>
                <w:i/>
                <w:noProof/>
              </w:rPr>
              <w:t>[Shift]+[Pfeil nach oben]. Wenn Sie Beschriftung und Abbildung mit der Maus markieren, wird Ihr Makro nachher nicht funktionieren.</w:t>
            </w:r>
          </w:p>
        </w:tc>
      </w:tr>
      <w:tr w:rsidR="00A35A8A" w:rsidRPr="00497220" w:rsidTr="00940602">
        <w:trPr>
          <w:cantSplit/>
        </w:trPr>
        <w:tc>
          <w:tcPr>
            <w:tcW w:w="9178" w:type="dxa"/>
          </w:tcPr>
          <w:p w:rsidR="00107E30" w:rsidRPr="00497220" w:rsidRDefault="00122DE4" w:rsidP="00940602">
            <w:pPr>
              <w:pStyle w:val="NummerierteListe"/>
            </w:pPr>
            <w:r>
              <w:rPr>
                <w:noProof/>
                <w:lang w:eastAsia="de-CH"/>
              </w:rPr>
              <w:drawing>
                <wp:anchor distT="114935" distB="114935" distL="114300" distR="0" simplePos="0" relativeHeight="251784704" behindDoc="0" locked="0" layoutInCell="1" allowOverlap="1" wp14:anchorId="25F75775" wp14:editId="1CE2F64D">
                  <wp:simplePos x="0" y="0"/>
                  <wp:positionH relativeFrom="column">
                    <wp:align>right</wp:align>
                  </wp:positionH>
                  <wp:positionV relativeFrom="line">
                    <wp:align>top</wp:align>
                  </wp:positionV>
                  <wp:extent cx="2743200" cy="1563370"/>
                  <wp:effectExtent l="0" t="0" r="0" b="0"/>
                  <wp:wrapSquare wrapText="bothSides"/>
                  <wp:docPr id="1009" name="Bild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43" cstate="email">
                            <a:extLst>
                              <a:ext uri="{28A0092B-C50C-407E-A947-70E740481C1C}">
                                <a14:useLocalDpi xmlns:a14="http://schemas.microsoft.com/office/drawing/2010/main" val="0"/>
                              </a:ext>
                            </a:extLst>
                          </a:blip>
                          <a:srcRect/>
                          <a:stretch>
                            <a:fillRect/>
                          </a:stretch>
                        </pic:blipFill>
                        <pic:spPr bwMode="auto">
                          <a:xfrm>
                            <a:off x="0" y="0"/>
                            <a:ext cx="2743200" cy="156337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Nun hüllen Sie die beiden markierten Elemente (also die Abbildung und die Beschriftung) in ein</w:t>
            </w:r>
            <w:r w:rsidR="00107E30" w:rsidRPr="00497220">
              <w:t>en gemeinsamen</w:t>
            </w:r>
            <w:r w:rsidR="00A35A8A" w:rsidRPr="00497220">
              <w:t xml:space="preserve"> </w:t>
            </w:r>
            <w:r w:rsidR="00107E30" w:rsidRPr="00497220">
              <w:t>Positionsrahmen ein.</w:t>
            </w:r>
          </w:p>
          <w:p w:rsidR="00A35A8A" w:rsidRPr="00497220" w:rsidRDefault="00107E30" w:rsidP="00107E30">
            <w:pPr>
              <w:pStyle w:val="Eingerckt"/>
              <w:rPr>
                <w:noProof/>
              </w:rPr>
            </w:pPr>
            <w:r w:rsidRPr="00497220">
              <w:rPr>
                <w:noProof/>
              </w:rPr>
              <w:t>Dazu verwenden Sie das im vorangehenden Kapitel in die Symbolleiste für den Schnellzugriff eingefügte grüne Icon.</w:t>
            </w:r>
          </w:p>
        </w:tc>
      </w:tr>
      <w:tr w:rsidR="00107E30" w:rsidRPr="00497220" w:rsidTr="00940602">
        <w:trPr>
          <w:cantSplit/>
        </w:trPr>
        <w:tc>
          <w:tcPr>
            <w:tcW w:w="9178" w:type="dxa"/>
          </w:tcPr>
          <w:p w:rsidR="00107E30" w:rsidRPr="00497220" w:rsidRDefault="00122DE4" w:rsidP="00940602">
            <w:pPr>
              <w:pStyle w:val="NummerierteListe"/>
            </w:pPr>
            <w:r>
              <w:rPr>
                <w:noProof/>
                <w:lang w:eastAsia="de-CH"/>
              </w:rPr>
              <w:lastRenderedPageBreak/>
              <w:drawing>
                <wp:anchor distT="114935" distB="114935" distL="114300" distR="0" simplePos="0" relativeHeight="251785728" behindDoc="0" locked="0" layoutInCell="1" allowOverlap="1" wp14:anchorId="4A0FB6CC" wp14:editId="57E48D3E">
                  <wp:simplePos x="0" y="0"/>
                  <wp:positionH relativeFrom="column">
                    <wp:align>right</wp:align>
                  </wp:positionH>
                  <wp:positionV relativeFrom="line">
                    <wp:align>top</wp:align>
                  </wp:positionV>
                  <wp:extent cx="2743200" cy="2427605"/>
                  <wp:effectExtent l="0" t="0" r="0" b="0"/>
                  <wp:wrapSquare wrapText="bothSides"/>
                  <wp:docPr id="1010" name="Bild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344" cstate="email">
                            <a:extLst>
                              <a:ext uri="{28A0092B-C50C-407E-A947-70E740481C1C}">
                                <a14:useLocalDpi xmlns:a14="http://schemas.microsoft.com/office/drawing/2010/main" val="0"/>
                              </a:ext>
                            </a:extLst>
                          </a:blip>
                          <a:srcRect/>
                          <a:stretch>
                            <a:fillRect/>
                          </a:stretch>
                        </pic:blipFill>
                        <pic:spPr bwMode="auto">
                          <a:xfrm>
                            <a:off x="0" y="0"/>
                            <a:ext cx="2743200" cy="2427605"/>
                          </a:xfrm>
                          <a:prstGeom prst="rect">
                            <a:avLst/>
                          </a:prstGeom>
                          <a:noFill/>
                          <a:ln>
                            <a:noFill/>
                          </a:ln>
                        </pic:spPr>
                      </pic:pic>
                    </a:graphicData>
                  </a:graphic>
                  <wp14:sizeRelH relativeFrom="page">
                    <wp14:pctWidth>0</wp14:pctWidth>
                  </wp14:sizeRelH>
                  <wp14:sizeRelV relativeFrom="page">
                    <wp14:pctHeight>0</wp14:pctHeight>
                  </wp14:sizeRelV>
                </wp:anchor>
              </w:drawing>
            </w:r>
            <w:r w:rsidR="00107E30" w:rsidRPr="00497220">
              <w:t>Darauf sollten nun Abbi</w:t>
            </w:r>
            <w:r w:rsidR="00D3566B" w:rsidRPr="00497220">
              <w:t>ldung und Beschriftung von einer</w:t>
            </w:r>
            <w:r w:rsidR="00107E30" w:rsidRPr="00497220">
              <w:t xml:space="preserve"> gemeinsamen, </w:t>
            </w:r>
            <w:r w:rsidR="00D3566B" w:rsidRPr="00497220">
              <w:t xml:space="preserve">schwarzen Linie und einem </w:t>
            </w:r>
            <w:r w:rsidR="00107E30" w:rsidRPr="00497220">
              <w:t>hellblau schräg schraffierten Rahmen umgeben sein.</w:t>
            </w:r>
          </w:p>
          <w:p w:rsidR="00D3566B" w:rsidRPr="00497220" w:rsidRDefault="00D3566B" w:rsidP="00D3566B">
            <w:pPr>
              <w:pStyle w:val="Eingerckt"/>
            </w:pPr>
            <w:r w:rsidRPr="00497220">
              <w:t xml:space="preserve">Die hellblaue Schraffur deutet den </w:t>
            </w:r>
            <w:proofErr w:type="spellStart"/>
            <w:r w:rsidRPr="00497220">
              <w:t>Positions</w:t>
            </w:r>
            <w:r w:rsidR="00387B6B">
              <w:softHyphen/>
            </w:r>
            <w:r w:rsidRPr="00497220">
              <w:t>rahmen</w:t>
            </w:r>
            <w:proofErr w:type="spellEnd"/>
            <w:r w:rsidRPr="00497220">
              <w:t xml:space="preserve"> an, welcher die beiden Elemente Bild und Beschriftung nun fix zusammenhält. Der Positionsrahmen ist ein rein virtuelles Objekt und wird nicht gedruckt.</w:t>
            </w:r>
          </w:p>
          <w:p w:rsidR="00D3566B" w:rsidRPr="00497220" w:rsidRDefault="00D3566B" w:rsidP="00D3566B">
            <w:pPr>
              <w:pStyle w:val="Eingerckt"/>
            </w:pPr>
            <w:r w:rsidRPr="00497220">
              <w:t>Die schwarze Linie wird aber sehr wohl gedruckt, was hier eher stört.</w:t>
            </w:r>
          </w:p>
        </w:tc>
      </w:tr>
      <w:tr w:rsidR="00A35A8A" w:rsidRPr="00497220" w:rsidTr="00940602">
        <w:trPr>
          <w:cantSplit/>
        </w:trPr>
        <w:tc>
          <w:tcPr>
            <w:tcW w:w="9178" w:type="dxa"/>
          </w:tcPr>
          <w:p w:rsidR="00A35A8A" w:rsidRPr="00497220" w:rsidRDefault="00122DE4" w:rsidP="00387B6B">
            <w:pPr>
              <w:pStyle w:val="NummerierteListe"/>
            </w:pPr>
            <w:r>
              <w:rPr>
                <w:noProof/>
                <w:lang w:eastAsia="de-CH"/>
              </w:rPr>
              <w:drawing>
                <wp:anchor distT="114935" distB="114935" distL="114300" distR="0" simplePos="0" relativeHeight="251786752" behindDoc="0" locked="0" layoutInCell="1" allowOverlap="1" wp14:anchorId="760B7B42" wp14:editId="318476DB">
                  <wp:simplePos x="0" y="0"/>
                  <wp:positionH relativeFrom="column">
                    <wp:align>right</wp:align>
                  </wp:positionH>
                  <wp:positionV relativeFrom="line">
                    <wp:align>top</wp:align>
                  </wp:positionV>
                  <wp:extent cx="2743200" cy="3061335"/>
                  <wp:effectExtent l="0" t="0" r="0" b="5715"/>
                  <wp:wrapSquare wrapText="bothSides"/>
                  <wp:docPr id="1011" name="Bild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45" cstate="email">
                            <a:extLst>
                              <a:ext uri="{28A0092B-C50C-407E-A947-70E740481C1C}">
                                <a14:useLocalDpi xmlns:a14="http://schemas.microsoft.com/office/drawing/2010/main" val="0"/>
                              </a:ext>
                            </a:extLst>
                          </a:blip>
                          <a:srcRect/>
                          <a:stretch>
                            <a:fillRect/>
                          </a:stretch>
                        </pic:blipFill>
                        <pic:spPr bwMode="auto">
                          <a:xfrm>
                            <a:off x="0" y="0"/>
                            <a:ext cx="2743200" cy="3061335"/>
                          </a:xfrm>
                          <a:prstGeom prst="rect">
                            <a:avLst/>
                          </a:prstGeom>
                          <a:noFill/>
                          <a:ln>
                            <a:noFill/>
                          </a:ln>
                        </pic:spPr>
                      </pic:pic>
                    </a:graphicData>
                  </a:graphic>
                  <wp14:sizeRelH relativeFrom="page">
                    <wp14:pctWidth>0</wp14:pctWidth>
                  </wp14:sizeRelH>
                  <wp14:sizeRelV relativeFrom="page">
                    <wp14:pctHeight>0</wp14:pctHeight>
                  </wp14:sizeRelV>
                </wp:anchor>
              </w:drawing>
            </w:r>
            <w:r w:rsidR="00B94243" w:rsidRPr="00497220">
              <w:t xml:space="preserve">Deshalb öffnen Sie mit </w:t>
            </w:r>
            <w:proofErr w:type="spellStart"/>
            <w:r w:rsidR="0025507B">
              <w:rPr>
                <w:b/>
              </w:rPr>
              <w:t>Menü</w:t>
            </w:r>
            <w:r w:rsidR="00AC1055" w:rsidRPr="00AC1055">
              <w:rPr>
                <w:b/>
              </w:rPr>
              <w:t>band</w:t>
            </w:r>
            <w:proofErr w:type="spellEnd"/>
            <w:r w:rsidR="00AC1055" w:rsidRPr="00AC1055">
              <w:rPr>
                <w:b/>
              </w:rPr>
              <w:t xml:space="preserve"> –</w:t>
            </w:r>
            <w:r w:rsidR="003D33BD" w:rsidRPr="00497220">
              <w:rPr>
                <w:b/>
              </w:rPr>
              <w:t xml:space="preserve"> Start – Absatz – Rahmen – Rahmen und </w:t>
            </w:r>
            <w:r w:rsidR="00E84513" w:rsidRPr="00497220">
              <w:rPr>
                <w:b/>
              </w:rPr>
              <w:t>Schattierung</w:t>
            </w:r>
            <w:r w:rsidR="00387B6B">
              <w:rPr>
                <w:b/>
              </w:rPr>
              <w:t>…</w:t>
            </w:r>
            <w:r w:rsidR="003D33BD" w:rsidRPr="00497220">
              <w:t xml:space="preserve"> </w:t>
            </w:r>
            <w:r w:rsidR="00387B6B">
              <w:t xml:space="preserve"> </w:t>
            </w:r>
            <w:r w:rsidR="003D33BD" w:rsidRPr="00497220">
              <w:t xml:space="preserve">das Fenster </w:t>
            </w:r>
            <w:r w:rsidR="003D33BD" w:rsidRPr="00497220">
              <w:rPr>
                <w:rStyle w:val="Fenstertitel"/>
              </w:rPr>
              <w:t>Rahmen und Scha</w:t>
            </w:r>
            <w:r w:rsidR="00387B6B">
              <w:rPr>
                <w:rStyle w:val="Fenstertitel"/>
              </w:rPr>
              <w:t>t</w:t>
            </w:r>
            <w:r w:rsidR="003D33BD" w:rsidRPr="00497220">
              <w:rPr>
                <w:rStyle w:val="Fenstertitel"/>
              </w:rPr>
              <w:t>tierung</w:t>
            </w:r>
            <w:r w:rsidR="00387B6B">
              <w:rPr>
                <w:rStyle w:val="Fenstertitel"/>
              </w:rPr>
              <w:t>…</w:t>
            </w:r>
            <w:r w:rsidR="003D33BD" w:rsidRPr="00497220">
              <w:t>.</w:t>
            </w:r>
          </w:p>
        </w:tc>
      </w:tr>
      <w:tr w:rsidR="00107E30" w:rsidRPr="00497220" w:rsidTr="00940602">
        <w:trPr>
          <w:cantSplit/>
        </w:trPr>
        <w:tc>
          <w:tcPr>
            <w:tcW w:w="9178" w:type="dxa"/>
          </w:tcPr>
          <w:p w:rsidR="00107E30" w:rsidRPr="00497220" w:rsidRDefault="00122DE4" w:rsidP="00387B6B">
            <w:pPr>
              <w:pStyle w:val="NummerierteListe"/>
            </w:pPr>
            <w:r>
              <w:rPr>
                <w:noProof/>
                <w:lang w:eastAsia="de-CH"/>
              </w:rPr>
              <mc:AlternateContent>
                <mc:Choice Requires="wpg">
                  <w:drawing>
                    <wp:anchor distT="114935" distB="114935" distL="114300" distR="0" simplePos="0" relativeHeight="251787776" behindDoc="0" locked="0" layoutInCell="1" allowOverlap="1" wp14:anchorId="41D08E58" wp14:editId="78F19730">
                      <wp:simplePos x="0" y="0"/>
                      <wp:positionH relativeFrom="column">
                        <wp:align>right</wp:align>
                      </wp:positionH>
                      <wp:positionV relativeFrom="line">
                        <wp:align>top</wp:align>
                      </wp:positionV>
                      <wp:extent cx="2743200" cy="2113280"/>
                      <wp:effectExtent l="0" t="0" r="0" b="1270"/>
                      <wp:wrapSquare wrapText="bothSides"/>
                      <wp:docPr id="704" name="Group 10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2113280"/>
                                <a:chOff x="6168" y="10623"/>
                                <a:chExt cx="4320" cy="3328"/>
                              </a:xfrm>
                            </wpg:grpSpPr>
                            <pic:pic xmlns:pic="http://schemas.openxmlformats.org/drawingml/2006/picture">
                              <pic:nvPicPr>
                                <pic:cNvPr id="705" name="Picture 1012"/>
                                <pic:cNvPicPr>
                                  <a:picLocks noChangeAspect="1" noChangeArrowheads="1"/>
                                </pic:cNvPicPr>
                              </pic:nvPicPr>
                              <pic:blipFill>
                                <a:blip r:embed="rId346" cstate="email">
                                  <a:extLst>
                                    <a:ext uri="{28A0092B-C50C-407E-A947-70E740481C1C}">
                                      <a14:useLocalDpi xmlns:a14="http://schemas.microsoft.com/office/drawing/2010/main" val="0"/>
                                    </a:ext>
                                  </a:extLst>
                                </a:blip>
                                <a:srcRect/>
                                <a:stretch>
                                  <a:fillRect/>
                                </a:stretch>
                              </pic:blipFill>
                              <pic:spPr bwMode="auto">
                                <a:xfrm>
                                  <a:off x="6168" y="10623"/>
                                  <a:ext cx="4320" cy="3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06" name="Oval 1013"/>
                              <wps:cNvSpPr>
                                <a:spLocks noChangeAspect="1" noChangeArrowheads="1"/>
                              </wps:cNvSpPr>
                              <wps:spPr bwMode="auto">
                                <a:xfrm>
                                  <a:off x="8613" y="11493"/>
                                  <a:ext cx="1671" cy="1345"/>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14" o:spid="_x0000_s1026" style="position:absolute;margin-left:164.8pt;margin-top:0;width:3in;height:166.4pt;z-index:251787776;mso-wrap-distance-top:9.05pt;mso-wrap-distance-right:0;mso-wrap-distance-bottom:9.05pt;mso-position-horizontal:right;mso-position-vertical:top;mso-position-vertical-relative:line" coordorigin="6168,10623" coordsize="4320,3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">
                      <o:lock v:ext="edit" aspectratio="t"/>
                      <v:shape id="Picture 1012" o:spid="_x0000_s1027" type="#_x0000_t75" style="position:absolute;left:6168;top:10623;width:4320;height:3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tW1nFAAAA3AAAAA8AAABkcnMvZG93bnJldi54bWxEj0FrAjEUhO9C/0N4hV6kJpa2tlujFLHU&#10;k1LrocfH5rkbunlZNk9d/70pFDwOM/MNM533oVFH6pKPbGE8MqCIy+g8VxZ23x/3L6CSIDtsIpOF&#10;MyWYz24GUyxcPPEXHbdSqQzhVKCFWqQttE5lTQHTKLbE2dvHLqBk2VXadXjK8NDoB2OedUDPeaHG&#10;lhY1lb/bQ7Aw9LQxr349+VyuHoe78V5+FizW3t3272+ghHq5hv/bK2dhYp7g70w+Anp2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bVtZxQAAANwAAAAPAAAAAAAAAAAAAAAA&#10;AJ8CAABkcnMvZG93bnJldi54bWxQSwUGAAAAAAQABAD3AAAAkQMAAAAA&#10;">
                        <v:imagedata r:id="rId347" o:title=""/>
                      </v:shape>
                      <v:oval id="Oval 1013" o:spid="_x0000_s1028" style="position:absolute;left:8613;top:11493;width:1671;height:1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zEHMcA&#10;AADcAAAADwAAAGRycy9kb3ducmV2LnhtbESPQWsCMRSE7wX/Q3iCl1KzlaJlNYpUbG0Pgtt68Pbc&#10;PHeDm5d1E3X9941Q6HGYmW+Yyay1lbhQ441jBc/9BARx7rThQsHP9/LpFYQPyBorx6TgRh5m087D&#10;BFPtrryhSxYKESHsU1RQhlCnUvq8JIu+72ri6B1cYzFE2RRSN3iNcFvJQZIMpUXDcaHEmt5Kyo/Z&#10;2So4778eR+vP00flF7v3rVktXzKzVarXbedjEIHa8B/+a6+0glEyhPuZeATk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cxBzHAAAA3AAAAA8AAAAAAAAAAAAAAAAAmAIAAGRy&#10;cy9kb3ducmV2LnhtbFBLBQYAAAAABAAEAPUAAACMAwAAAAA=&#10;" filled="f" strokecolor="red" strokeweight="2pt">
                        <o:lock v:ext="edit" aspectratio="t"/>
                      </v:oval>
                      <w10:wrap type="square" anchory="line"/>
                    </v:group>
                  </w:pict>
                </mc:Fallback>
              </mc:AlternateContent>
            </w:r>
            <w:r w:rsidR="003D33BD" w:rsidRPr="00497220">
              <w:t xml:space="preserve">Hier entfernen Sie mit </w:t>
            </w:r>
            <w:r w:rsidR="00387B6B">
              <w:t>vier</w:t>
            </w:r>
            <w:r w:rsidR="003D33BD" w:rsidRPr="00497220">
              <w:t xml:space="preserve"> Mausklicks auf die </w:t>
            </w:r>
            <w:r w:rsidR="00387B6B">
              <w:t>vier</w:t>
            </w:r>
            <w:r w:rsidR="003D33BD" w:rsidRPr="00497220">
              <w:t xml:space="preserve"> seitlichen Rahmen im </w:t>
            </w:r>
            <w:r w:rsidR="00E84513" w:rsidRPr="00497220">
              <w:t>Vorschau</w:t>
            </w:r>
            <w:r w:rsidR="003D33BD" w:rsidRPr="00497220">
              <w:t xml:space="preserve">-Feld den ganzen Rahmen und bestätigen mit </w:t>
            </w:r>
            <w:r w:rsidR="003D33BD" w:rsidRPr="00497220">
              <w:rPr>
                <w:rStyle w:val="SchaltflcheZchn"/>
              </w:rPr>
              <w:t>OK</w:t>
            </w:r>
            <w:r w:rsidR="003D33BD" w:rsidRPr="00497220">
              <w:t>.</w:t>
            </w:r>
          </w:p>
        </w:tc>
      </w:tr>
      <w:tr w:rsidR="00A35A8A" w:rsidRPr="00497220" w:rsidTr="00940602">
        <w:trPr>
          <w:cantSplit/>
        </w:trPr>
        <w:tc>
          <w:tcPr>
            <w:tcW w:w="9178" w:type="dxa"/>
          </w:tcPr>
          <w:p w:rsidR="00A35A8A" w:rsidRPr="00497220" w:rsidRDefault="00122DE4" w:rsidP="005B24F7">
            <w:pPr>
              <w:pStyle w:val="NummerierteListe"/>
            </w:pPr>
            <w:r>
              <w:rPr>
                <w:noProof/>
                <w:lang w:eastAsia="de-CH"/>
              </w:rPr>
              <w:lastRenderedPageBreak/>
              <w:drawing>
                <wp:anchor distT="114935" distB="114935" distL="114300" distR="0" simplePos="0" relativeHeight="251788800" behindDoc="0" locked="0" layoutInCell="1" allowOverlap="1" wp14:anchorId="674208BE" wp14:editId="6B56480C">
                  <wp:simplePos x="0" y="0"/>
                  <wp:positionH relativeFrom="column">
                    <wp:align>right</wp:align>
                  </wp:positionH>
                  <wp:positionV relativeFrom="line">
                    <wp:align>top</wp:align>
                  </wp:positionV>
                  <wp:extent cx="2380615" cy="1569720"/>
                  <wp:effectExtent l="0" t="0" r="635" b="0"/>
                  <wp:wrapSquare wrapText="bothSides"/>
                  <wp:docPr id="1015" name="Bild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2380615" cy="1569720"/>
                          </a:xfrm>
                          <a:prstGeom prst="rect">
                            <a:avLst/>
                          </a:prstGeom>
                          <a:noFill/>
                          <a:ln>
                            <a:noFill/>
                          </a:ln>
                        </pic:spPr>
                      </pic:pic>
                    </a:graphicData>
                  </a:graphic>
                  <wp14:sizeRelH relativeFrom="page">
                    <wp14:pctWidth>0</wp14:pctWidth>
                  </wp14:sizeRelH>
                  <wp14:sizeRelV relativeFrom="page">
                    <wp14:pctHeight>0</wp14:pctHeight>
                  </wp14:sizeRelV>
                </wp:anchor>
              </w:drawing>
            </w:r>
            <w:r w:rsidR="005B24F7" w:rsidRPr="00497220">
              <w:t xml:space="preserve"> </w:t>
            </w:r>
            <w:r w:rsidR="00A35A8A" w:rsidRPr="00497220">
              <w:t xml:space="preserve">Beenden Sie </w:t>
            </w:r>
            <w:r w:rsidR="005B24F7" w:rsidRPr="00497220">
              <w:t xml:space="preserve">dann </w:t>
            </w:r>
            <w:r w:rsidR="00A35A8A" w:rsidRPr="00497220">
              <w:t>die</w:t>
            </w:r>
            <w:r w:rsidR="005B24F7" w:rsidRPr="00497220">
              <w:t xml:space="preserve"> </w:t>
            </w:r>
            <w:r w:rsidR="00A35A8A" w:rsidRPr="00497220">
              <w:t xml:space="preserve">Makro-Aufzeichnung mit </w:t>
            </w:r>
            <w:proofErr w:type="spellStart"/>
            <w:r w:rsidR="0025507B">
              <w:rPr>
                <w:b/>
              </w:rPr>
              <w:t>Menü</w:t>
            </w:r>
            <w:r w:rsidR="00AC1055" w:rsidRPr="00AC1055">
              <w:rPr>
                <w:b/>
              </w:rPr>
              <w:t>band</w:t>
            </w:r>
            <w:proofErr w:type="spellEnd"/>
            <w:r w:rsidR="00AC1055" w:rsidRPr="00AC1055">
              <w:rPr>
                <w:b/>
              </w:rPr>
              <w:t xml:space="preserve"> –</w:t>
            </w:r>
            <w:r w:rsidR="00A35A8A" w:rsidRPr="00497220">
              <w:rPr>
                <w:b/>
              </w:rPr>
              <w:t xml:space="preserve"> </w:t>
            </w:r>
            <w:r w:rsidR="005B24F7" w:rsidRPr="00497220">
              <w:rPr>
                <w:b/>
              </w:rPr>
              <w:t>Entwicklertools</w:t>
            </w:r>
            <w:r w:rsidR="00A35A8A" w:rsidRPr="00497220">
              <w:rPr>
                <w:b/>
              </w:rPr>
              <w:t xml:space="preserve"> – </w:t>
            </w:r>
            <w:r w:rsidR="005B24F7" w:rsidRPr="00497220">
              <w:rPr>
                <w:b/>
              </w:rPr>
              <w:t>Code</w:t>
            </w:r>
            <w:r w:rsidR="00A35A8A" w:rsidRPr="00497220">
              <w:rPr>
                <w:b/>
              </w:rPr>
              <w:t xml:space="preserve"> – Aufzeichnung beenden</w:t>
            </w:r>
            <w:r w:rsidR="00A35A8A" w:rsidRPr="00497220">
              <w:t>.</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39296" behindDoc="0" locked="0" layoutInCell="1" allowOverlap="1" wp14:anchorId="6816EB32" wp14:editId="5249BA26">
                  <wp:simplePos x="0" y="0"/>
                  <wp:positionH relativeFrom="column">
                    <wp:align>right</wp:align>
                  </wp:positionH>
                  <wp:positionV relativeFrom="line">
                    <wp:align>top</wp:align>
                  </wp:positionV>
                  <wp:extent cx="2743200" cy="2183765"/>
                  <wp:effectExtent l="0" t="0" r="0" b="6985"/>
                  <wp:wrapSquare wrapText="bothSides"/>
                  <wp:docPr id="717" name="Bild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349" cstate="email">
                            <a:extLst>
                              <a:ext uri="{28A0092B-C50C-407E-A947-70E740481C1C}">
                                <a14:useLocalDpi xmlns:a14="http://schemas.microsoft.com/office/drawing/2010/main" val="0"/>
                              </a:ext>
                            </a:extLst>
                          </a:blip>
                          <a:srcRect/>
                          <a:stretch>
                            <a:fillRect/>
                          </a:stretch>
                        </pic:blipFill>
                        <pic:spPr bwMode="auto">
                          <a:xfrm>
                            <a:off x="0" y="0"/>
                            <a:ext cx="2743200" cy="218376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Testen Sie das Makro:</w:t>
            </w:r>
          </w:p>
          <w:p w:rsidR="00A35A8A" w:rsidRPr="00497220" w:rsidRDefault="00A35A8A" w:rsidP="00940602">
            <w:pPr>
              <w:pStyle w:val="Eingerckt"/>
              <w:rPr>
                <w:noProof/>
              </w:rPr>
            </w:pPr>
            <w:r w:rsidRPr="00497220">
              <w:rPr>
                <w:noProof/>
              </w:rPr>
              <w:t>Markieren Sie eine weitere Abbildung.</w:t>
            </w:r>
          </w:p>
          <w:p w:rsidR="00A35A8A" w:rsidRPr="00497220" w:rsidRDefault="00A35A8A" w:rsidP="005B24F7">
            <w:pPr>
              <w:pStyle w:val="Eingerckt"/>
              <w:rPr>
                <w:noProof/>
              </w:rPr>
            </w:pPr>
            <w:r w:rsidRPr="00497220">
              <w:rPr>
                <w:noProof/>
              </w:rPr>
              <w:t xml:space="preserve">Öffnen Sie mit </w:t>
            </w:r>
            <w:r w:rsidR="0025507B">
              <w:rPr>
                <w:b/>
                <w:noProof/>
              </w:rPr>
              <w:t>Menü</w:t>
            </w:r>
            <w:r w:rsidR="00AC1055" w:rsidRPr="00AC1055">
              <w:rPr>
                <w:b/>
                <w:noProof/>
              </w:rPr>
              <w:t>band –</w:t>
            </w:r>
            <w:r w:rsidRPr="00497220">
              <w:rPr>
                <w:b/>
                <w:noProof/>
              </w:rPr>
              <w:t xml:space="preserve"> </w:t>
            </w:r>
            <w:r w:rsidR="005B24F7" w:rsidRPr="00497220">
              <w:rPr>
                <w:b/>
                <w:noProof/>
              </w:rPr>
              <w:t>Entwicklertools - Code</w:t>
            </w:r>
            <w:r w:rsidRPr="00497220">
              <w:rPr>
                <w:b/>
                <w:noProof/>
              </w:rPr>
              <w:t xml:space="preserve"> – Makros </w:t>
            </w:r>
            <w:r w:rsidRPr="00497220">
              <w:rPr>
                <w:noProof/>
              </w:rPr>
              <w:t xml:space="preserve">das Fenster </w:t>
            </w:r>
            <w:r w:rsidRPr="00497220">
              <w:rPr>
                <w:rStyle w:val="Fenstertitel"/>
              </w:rPr>
              <w:t>Makros</w:t>
            </w:r>
            <w:r w:rsidRPr="00497220">
              <w:rPr>
                <w:noProof/>
              </w:rPr>
              <w:t xml:space="preserve">. Wählen Sie darin Ihr Makro und klicken Sie auf </w:t>
            </w:r>
            <w:r w:rsidRPr="00497220">
              <w:rPr>
                <w:noProof/>
                <w:bdr w:val="single" w:sz="4" w:space="0" w:color="auto"/>
              </w:rPr>
              <w:t>Ausführen</w:t>
            </w:r>
            <w:r w:rsidRPr="00497220">
              <w:rPr>
                <w:noProof/>
              </w:rPr>
              <w:t>.</w:t>
            </w:r>
          </w:p>
        </w:tc>
      </w:tr>
    </w:tbl>
    <w:p w:rsidR="00A35A8A" w:rsidRPr="00A52C6A" w:rsidRDefault="00A35A8A" w:rsidP="006E673D">
      <w:pPr>
        <w:pStyle w:val="berschrift2"/>
      </w:pPr>
      <w:bookmarkStart w:id="172" w:name="_Toc87931759"/>
      <w:bookmarkStart w:id="173" w:name="_Toc298487859"/>
      <w:r w:rsidRPr="00A52C6A">
        <w:t xml:space="preserve">Makros in </w:t>
      </w:r>
      <w:r>
        <w:t>die Symbolleiste</w:t>
      </w:r>
      <w:r w:rsidRPr="00A52C6A">
        <w:t xml:space="preserve"> </w:t>
      </w:r>
      <w:r>
        <w:t xml:space="preserve">für Schnellzugriff </w:t>
      </w:r>
      <w:r w:rsidRPr="00A52C6A">
        <w:t>einbauen</w:t>
      </w:r>
      <w:bookmarkEnd w:id="172"/>
      <w:bookmarkEnd w:id="173"/>
    </w:p>
    <w:p w:rsidR="00A35A8A" w:rsidRPr="00A52C6A" w:rsidRDefault="00A35A8A" w:rsidP="00A35A8A">
      <w:r w:rsidRPr="00A52C6A">
        <w:t xml:space="preserve">Um bequem mit Ihren Makros arbeiten zu können, können Sie sie in </w:t>
      </w:r>
      <w:r>
        <w:t>die</w:t>
      </w:r>
      <w:r w:rsidRPr="00A52C6A">
        <w:t xml:space="preserve"> Symbolleiste </w:t>
      </w:r>
      <w:r>
        <w:t xml:space="preserve">für den Schnellzugriff </w:t>
      </w:r>
      <w:r w:rsidRPr="00A52C6A">
        <w:t>einbauen.</w:t>
      </w:r>
    </w:p>
    <w:tbl>
      <w:tblPr>
        <w:tblW w:w="0" w:type="auto"/>
        <w:tblBorders>
          <w:insideH w:val="dotted" w:sz="4" w:space="0" w:color="auto"/>
        </w:tblBorders>
        <w:tblCellMar>
          <w:top w:w="108" w:type="dxa"/>
          <w:bottom w:w="108" w:type="dxa"/>
          <w:right w:w="0" w:type="dxa"/>
        </w:tblCellMar>
        <w:tblLook w:val="01E0" w:firstRow="1" w:lastRow="1" w:firstColumn="1" w:lastColumn="1" w:noHBand="0" w:noVBand="0"/>
      </w:tblPr>
      <w:tblGrid>
        <w:gridCol w:w="9178"/>
      </w:tblGrid>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40320" behindDoc="0" locked="0" layoutInCell="1" allowOverlap="1" wp14:anchorId="71772D9A" wp14:editId="041D5912">
                  <wp:simplePos x="0" y="0"/>
                  <wp:positionH relativeFrom="column">
                    <wp:align>right</wp:align>
                  </wp:positionH>
                  <wp:positionV relativeFrom="line">
                    <wp:align>top</wp:align>
                  </wp:positionV>
                  <wp:extent cx="2743200" cy="2222500"/>
                  <wp:effectExtent l="0" t="0" r="0" b="6350"/>
                  <wp:wrapSquare wrapText="bothSides"/>
                  <wp:docPr id="71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350" cstate="email">
                            <a:extLst>
                              <a:ext uri="{28A0092B-C50C-407E-A947-70E740481C1C}">
                                <a14:useLocalDpi xmlns:a14="http://schemas.microsoft.com/office/drawing/2010/main" val="0"/>
                              </a:ext>
                            </a:extLst>
                          </a:blip>
                          <a:srcRect/>
                          <a:stretch>
                            <a:fillRect/>
                          </a:stretch>
                        </pic:blipFill>
                        <pic:spPr bwMode="auto">
                          <a:xfrm>
                            <a:off x="0" y="0"/>
                            <a:ext cx="2743200" cy="222250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Öffnen Sie </w:t>
            </w:r>
            <w:r w:rsidR="0025507B">
              <w:t>Menü</w:t>
            </w:r>
            <w:r w:rsidR="001D09AF">
              <w:t xml:space="preserve">band-Datei-Optionen </w:t>
            </w:r>
            <w:r w:rsidR="00A35A8A" w:rsidRPr="00497220">
              <w:t xml:space="preserve">und wechseln Sie darin zur Gruppe </w:t>
            </w:r>
            <w:r w:rsidR="00E76DF4" w:rsidRPr="00497220">
              <w:t>"</w:t>
            </w:r>
            <w:r w:rsidR="001D09AF">
              <w:t>Symbolleiste für den Schnellzugriff</w:t>
            </w:r>
            <w:r w:rsidR="00E76DF4" w:rsidRPr="00497220">
              <w:t>"</w:t>
            </w:r>
            <w:r w:rsidR="00A35A8A" w:rsidRPr="00497220">
              <w:t>.</w:t>
            </w:r>
          </w:p>
          <w:p w:rsidR="00A35A8A" w:rsidRPr="00497220" w:rsidRDefault="00A35A8A" w:rsidP="00940602">
            <w:pPr>
              <w:pStyle w:val="Eingerckt"/>
              <w:rPr>
                <w:noProof/>
              </w:rPr>
            </w:pPr>
            <w:r w:rsidRPr="00497220">
              <w:rPr>
                <w:noProof/>
              </w:rPr>
              <w:t xml:space="preserve">Wählen Sie im Listenfeld </w:t>
            </w:r>
            <w:r w:rsidRPr="00497220">
              <w:rPr>
                <w:noProof/>
                <w:bdr w:val="single" w:sz="4" w:space="0" w:color="auto"/>
              </w:rPr>
              <w:t>Befehle auswählen</w:t>
            </w:r>
            <w:r w:rsidRPr="00497220">
              <w:rPr>
                <w:noProof/>
              </w:rPr>
              <w:t xml:space="preserve"> die Kategorie </w:t>
            </w:r>
            <w:r w:rsidRPr="00497220">
              <w:rPr>
                <w:noProof/>
                <w:bdr w:val="single" w:sz="4" w:space="0" w:color="auto"/>
              </w:rPr>
              <w:t>Makros</w:t>
            </w:r>
            <w:r w:rsidRPr="00497220">
              <w:rPr>
                <w:noProof/>
              </w:rPr>
              <w:t xml:space="preserve">. Als erstes und einziges Makro sollte nun Ihr Makro </w:t>
            </w:r>
            <w:r w:rsidR="00E76DF4" w:rsidRPr="00497220">
              <w:rPr>
                <w:noProof/>
              </w:rPr>
              <w:t>"</w:t>
            </w:r>
            <w:r w:rsidRPr="00497220">
              <w:rPr>
                <w:noProof/>
              </w:rPr>
              <w:t>BeschriftungHinzufuegen</w:t>
            </w:r>
            <w:r w:rsidR="00E76DF4" w:rsidRPr="00497220">
              <w:rPr>
                <w:noProof/>
              </w:rPr>
              <w:t>"</w:t>
            </w:r>
            <w:r w:rsidRPr="00497220">
              <w:rPr>
                <w:noProof/>
              </w:rPr>
              <w:t xml:space="preserve"> angezeigt werden.</w:t>
            </w:r>
          </w:p>
          <w:p w:rsidR="00A35A8A" w:rsidRPr="00497220" w:rsidRDefault="00A35A8A" w:rsidP="00940602">
            <w:pPr>
              <w:pStyle w:val="Eingerckt"/>
              <w:rPr>
                <w:noProof/>
              </w:rPr>
            </w:pPr>
            <w:r w:rsidRPr="00497220">
              <w:rPr>
                <w:noProof/>
              </w:rPr>
              <w:t xml:space="preserve">Markieren Sie es und schieben Sie es mit der Schaltfläche </w:t>
            </w:r>
            <w:r w:rsidRPr="00497220">
              <w:rPr>
                <w:rStyle w:val="SchaltflcheZchn"/>
              </w:rPr>
              <w:t>Hinzufügen</w:t>
            </w:r>
            <w:r w:rsidRPr="00497220">
              <w:rPr>
                <w:noProof/>
              </w:rPr>
              <w:t xml:space="preserve"> auf die Symbolleiste für den Schnellzugriff.</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lastRenderedPageBreak/>
              <w:drawing>
                <wp:anchor distT="114935" distB="114935" distL="114300" distR="0" simplePos="0" relativeHeight="251641344" behindDoc="0" locked="0" layoutInCell="1" allowOverlap="1" wp14:anchorId="74EEBF35" wp14:editId="062A52E3">
                  <wp:simplePos x="0" y="0"/>
                  <wp:positionH relativeFrom="column">
                    <wp:align>right</wp:align>
                  </wp:positionH>
                  <wp:positionV relativeFrom="line">
                    <wp:align>top</wp:align>
                  </wp:positionV>
                  <wp:extent cx="2743200" cy="1958340"/>
                  <wp:effectExtent l="0" t="0" r="0" b="3810"/>
                  <wp:wrapSquare wrapText="bothSides"/>
                  <wp:docPr id="719" name="Bild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51" cstate="email">
                            <a:extLst>
                              <a:ext uri="{28A0092B-C50C-407E-A947-70E740481C1C}">
                                <a14:useLocalDpi xmlns:a14="http://schemas.microsoft.com/office/drawing/2010/main" val="0"/>
                              </a:ext>
                            </a:extLst>
                          </a:blip>
                          <a:srcRect/>
                          <a:stretch>
                            <a:fillRect/>
                          </a:stretch>
                        </pic:blipFill>
                        <pic:spPr bwMode="auto">
                          <a:xfrm>
                            <a:off x="0" y="0"/>
                            <a:ext cx="2743200" cy="195834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Dann können Sie mit der Schaltfläche </w:t>
            </w:r>
            <w:r w:rsidR="00A35A8A" w:rsidRPr="00497220">
              <w:rPr>
                <w:rStyle w:val="SchaltflcheZchn"/>
              </w:rPr>
              <w:t>Ändern</w:t>
            </w:r>
            <w:r w:rsidR="00A35A8A" w:rsidRPr="00497220">
              <w:t xml:space="preserve"> ein eigenes Symbol für das Makro auswählen und ihm einen Anzeigenamen geben.</w:t>
            </w:r>
          </w:p>
        </w:tc>
      </w:tr>
      <w:tr w:rsidR="00A35A8A" w:rsidRPr="00497220" w:rsidTr="00940602">
        <w:trPr>
          <w:cantSplit/>
        </w:trPr>
        <w:tc>
          <w:tcPr>
            <w:tcW w:w="9178" w:type="dxa"/>
          </w:tcPr>
          <w:p w:rsidR="00A35A8A" w:rsidRPr="00497220" w:rsidRDefault="00122DE4" w:rsidP="00940602">
            <w:pPr>
              <w:pStyle w:val="NummerierteListe"/>
            </w:pPr>
            <w:r>
              <w:rPr>
                <w:noProof/>
                <w:lang w:eastAsia="de-CH"/>
              </w:rPr>
              <w:drawing>
                <wp:anchor distT="114935" distB="114935" distL="114300" distR="0" simplePos="0" relativeHeight="251642368" behindDoc="0" locked="0" layoutInCell="1" allowOverlap="1" wp14:anchorId="20BA80E5" wp14:editId="2DEF8E09">
                  <wp:simplePos x="0" y="0"/>
                  <wp:positionH relativeFrom="column">
                    <wp:align>right</wp:align>
                  </wp:positionH>
                  <wp:positionV relativeFrom="line">
                    <wp:align>top</wp:align>
                  </wp:positionV>
                  <wp:extent cx="2743200" cy="663575"/>
                  <wp:effectExtent l="0" t="0" r="0" b="3175"/>
                  <wp:wrapSquare wrapText="bothSides"/>
                  <wp:docPr id="720"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352" cstate="email">
                            <a:extLst>
                              <a:ext uri="{28A0092B-C50C-407E-A947-70E740481C1C}">
                                <a14:useLocalDpi xmlns:a14="http://schemas.microsoft.com/office/drawing/2010/main" val="0"/>
                              </a:ext>
                            </a:extLst>
                          </a:blip>
                          <a:srcRect/>
                          <a:stretch>
                            <a:fillRect/>
                          </a:stretch>
                        </pic:blipFill>
                        <pic:spPr bwMode="auto">
                          <a:xfrm>
                            <a:off x="0" y="0"/>
                            <a:ext cx="2743200" cy="663575"/>
                          </a:xfrm>
                          <a:prstGeom prst="rect">
                            <a:avLst/>
                          </a:prstGeom>
                          <a:noFill/>
                          <a:ln>
                            <a:noFill/>
                          </a:ln>
                        </pic:spPr>
                      </pic:pic>
                    </a:graphicData>
                  </a:graphic>
                  <wp14:sizeRelH relativeFrom="page">
                    <wp14:pctWidth>0</wp14:pctWidth>
                  </wp14:sizeRelH>
                  <wp14:sizeRelV relativeFrom="page">
                    <wp14:pctHeight>0</wp14:pctHeight>
                  </wp14:sizeRelV>
                </wp:anchor>
              </w:drawing>
            </w:r>
            <w:r w:rsidR="00A35A8A" w:rsidRPr="00497220">
              <w:t xml:space="preserve">Nach </w:t>
            </w:r>
            <w:r w:rsidR="00A35A8A" w:rsidRPr="00497220">
              <w:rPr>
                <w:rStyle w:val="SchaltflcheZchn"/>
              </w:rPr>
              <w:t> OK </w:t>
            </w:r>
            <w:r w:rsidR="00A35A8A" w:rsidRPr="00497220">
              <w:t xml:space="preserve"> finden Sie das ausgewählte Icon in der Symbolleiste und können damit Ihr Makro starten.</w:t>
            </w:r>
          </w:p>
        </w:tc>
      </w:tr>
    </w:tbl>
    <w:p w:rsidR="00003773" w:rsidRDefault="00003773" w:rsidP="00003773">
      <w:bookmarkStart w:id="174" w:name="_Toc87069688"/>
      <w:bookmarkStart w:id="175" w:name="_Ref206487062"/>
      <w:bookmarkEnd w:id="144"/>
    </w:p>
    <w:p w:rsidR="00003773" w:rsidRDefault="00003773" w:rsidP="00003773"/>
    <w:p w:rsidR="00003773" w:rsidRDefault="00003773" w:rsidP="00003773">
      <w:r>
        <w:t>Wenn Sie viele Tabellen beschriften müssen, zeichnen Sie sich in derselben Art und Weise ein Makro auf, das eine Tabelle und ihre Beschriftung zusammen in einen Positionsrahmen packt.</w:t>
      </w:r>
    </w:p>
    <w:p w:rsidR="008325C5" w:rsidRDefault="008325C5" w:rsidP="007667D5">
      <w:pPr>
        <w:pStyle w:val="berschrift1"/>
      </w:pPr>
      <w:bookmarkStart w:id="176" w:name="_Toc298487785"/>
      <w:bookmarkStart w:id="177" w:name="_Toc298487860"/>
      <w:r w:rsidRPr="00A52C6A">
        <w:lastRenderedPageBreak/>
        <w:t xml:space="preserve">Texte </w:t>
      </w:r>
      <w:r w:rsidRPr="00210093">
        <w:t>korrigieren</w:t>
      </w:r>
      <w:r w:rsidRPr="00A52C6A">
        <w:t xml:space="preserve"> und verbessern</w:t>
      </w:r>
      <w:bookmarkEnd w:id="174"/>
      <w:bookmarkEnd w:id="175"/>
      <w:bookmarkEnd w:id="176"/>
      <w:bookmarkEnd w:id="177"/>
    </w:p>
    <w:p w:rsidR="006C354F" w:rsidRPr="006C354F" w:rsidRDefault="006C354F" w:rsidP="006C354F">
      <w:r>
        <w:t xml:space="preserve">Bevor Sie eine schriftliche Arbeit an Dritte weitergeben, sollten Sie die Arbeit unbedingt auf Rechtschreibe- und Grammatikfehler überprüfen sowie eine zweckmässige Silbentrennung durchführen. </w:t>
      </w:r>
    </w:p>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076F93" w:rsidRPr="00497220" w:rsidRDefault="00504EDE" w:rsidP="00B70010">
            <w:pPr>
              <w:numPr>
                <w:ilvl w:val="0"/>
                <w:numId w:val="42"/>
              </w:numPr>
            </w:pPr>
            <w:r w:rsidRPr="00497220">
              <w:t>Ich kenne die Möglichkeiten von Auto-Texten</w:t>
            </w:r>
            <w:r w:rsidR="007F47FF">
              <w:t xml:space="preserve"> und</w:t>
            </w:r>
            <w:r w:rsidRPr="00497220">
              <w:t xml:space="preserve"> Auto-Korrekturen</w:t>
            </w:r>
            <w:r w:rsidR="007F47FF">
              <w:t>.</w:t>
            </w:r>
          </w:p>
          <w:p w:rsidR="00504EDE" w:rsidRPr="00497220" w:rsidRDefault="00504EDE" w:rsidP="00B70010">
            <w:pPr>
              <w:numPr>
                <w:ilvl w:val="0"/>
                <w:numId w:val="42"/>
              </w:numPr>
            </w:pPr>
            <w:r w:rsidRPr="00497220">
              <w:t>Ich kenne die Rechtschreibungs- und Grammatikprüfung</w:t>
            </w:r>
            <w:r w:rsidR="007F47FF">
              <w:t>.</w:t>
            </w:r>
          </w:p>
          <w:p w:rsidR="00504EDE" w:rsidRPr="00497220" w:rsidRDefault="00504EDE" w:rsidP="00B70010">
            <w:pPr>
              <w:numPr>
                <w:ilvl w:val="0"/>
                <w:numId w:val="42"/>
              </w:numPr>
            </w:pPr>
            <w:r w:rsidRPr="00497220">
              <w:t>Ich kenne den Thesaurus und die Recherche für sinn- und sachverwandte Wörter</w:t>
            </w:r>
            <w:r w:rsidR="00781598">
              <w:t>.</w:t>
            </w:r>
          </w:p>
          <w:p w:rsidR="00504EDE" w:rsidRPr="00497220" w:rsidRDefault="00504EDE" w:rsidP="00B70010">
            <w:pPr>
              <w:numPr>
                <w:ilvl w:val="0"/>
                <w:numId w:val="42"/>
              </w:numPr>
            </w:pPr>
            <w:r w:rsidRPr="00497220">
              <w:t>Ich kann zweckmässig mit der Silbentrennung umgehen</w:t>
            </w:r>
            <w:r w:rsidR="00781598">
              <w:t>.</w:t>
            </w:r>
          </w:p>
          <w:p w:rsidR="00504EDE" w:rsidRPr="00497220" w:rsidRDefault="00504EDE" w:rsidP="00B70010">
            <w:pPr>
              <w:numPr>
                <w:ilvl w:val="0"/>
                <w:numId w:val="42"/>
              </w:numPr>
            </w:pPr>
            <w:r w:rsidRPr="00497220">
              <w:t>Ich kenne bedingte Trennstriche, geschützte Leerschläge und ähnliche Mechanismen zur Steuerung der Wort- und Silbentrennung</w:t>
            </w:r>
            <w:r w:rsidR="00781598">
              <w: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t>Schlüsselbegriffe</w:t>
            </w:r>
          </w:p>
        </w:tc>
        <w:tc>
          <w:tcPr>
            <w:tcW w:w="7062" w:type="dxa"/>
          </w:tcPr>
          <w:p w:rsidR="00076F93" w:rsidRPr="00497220" w:rsidRDefault="00504EDE" w:rsidP="00504EDE">
            <w:r w:rsidRPr="00497220">
              <w:t>Auto-Text, Auto-Korrektur, Sprachauswahl, Laufende Prüfung, Manueller Korrekturlauf, Thesaurus, Recherche, Silbentrennung, bedingter Trennstrich, geschützter Leerschlag</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7062" w:type="dxa"/>
            <w:tcBorders>
              <w:bottom w:val="double" w:sz="4" w:space="0" w:color="auto"/>
            </w:tcBorders>
          </w:tcPr>
          <w:p w:rsidR="00504EDE" w:rsidRPr="00497220" w:rsidRDefault="006675F1" w:rsidP="0019755A">
            <w:pPr>
              <w:pStyle w:val="AiK"/>
            </w:pPr>
            <w:r>
              <w:t xml:space="preserve">Erstellen Sie </w:t>
            </w:r>
            <w:r w:rsidR="00504EDE" w:rsidRPr="00497220">
              <w:t>Auto-Korrektur-Einträge</w:t>
            </w:r>
            <w:r>
              <w:t xml:space="preserve"> für</w:t>
            </w:r>
            <w:r w:rsidR="00504EDE" w:rsidRPr="00497220">
              <w:t>:</w:t>
            </w:r>
          </w:p>
          <w:p w:rsidR="00076F93" w:rsidRPr="00497220" w:rsidRDefault="00504EDE" w:rsidP="00504EDE">
            <w:pPr>
              <w:pStyle w:val="AiK2"/>
            </w:pPr>
            <w:r w:rsidRPr="00497220">
              <w:t xml:space="preserve">unformatiert: </w:t>
            </w:r>
            <w:proofErr w:type="spellStart"/>
            <w:r w:rsidRPr="00497220">
              <w:t>LabVIEW</w:t>
            </w:r>
            <w:proofErr w:type="spellEnd"/>
            <w:r w:rsidRPr="00497220">
              <w:t>®</w:t>
            </w:r>
          </w:p>
          <w:p w:rsidR="00504EDE" w:rsidRPr="00497220" w:rsidRDefault="00504EDE" w:rsidP="00504EDE">
            <w:pPr>
              <w:pStyle w:val="AiK2"/>
            </w:pPr>
            <w:r w:rsidRPr="00497220">
              <w:t>formatiert: C</w:t>
            </w:r>
            <w:r w:rsidRPr="00497220">
              <w:rPr>
                <w:vertAlign w:val="subscript"/>
              </w:rPr>
              <w:t>6</w:t>
            </w:r>
            <w:r w:rsidRPr="00497220">
              <w:t>H</w:t>
            </w:r>
            <w:r w:rsidRPr="00497220">
              <w:rPr>
                <w:vertAlign w:val="subscript"/>
              </w:rPr>
              <w:t>12</w:t>
            </w:r>
            <w:r w:rsidRPr="00497220">
              <w:t>O</w:t>
            </w:r>
            <w:r w:rsidRPr="00497220">
              <w:rPr>
                <w:vertAlign w:val="subscript"/>
              </w:rPr>
              <w:t>6</w:t>
            </w:r>
          </w:p>
          <w:p w:rsidR="00504EDE" w:rsidRPr="00497220" w:rsidRDefault="006675F1" w:rsidP="00504EDE">
            <w:pPr>
              <w:pStyle w:val="AiK"/>
            </w:pPr>
            <w:r>
              <w:t xml:space="preserve">Überprüfen Sie die </w:t>
            </w:r>
            <w:r w:rsidR="00504EDE" w:rsidRPr="00497220">
              <w:t>Spracheinstellung "Deutsch (Schweiz)" für S</w:t>
            </w:r>
            <w:r>
              <w:t>tandard-Formatvorlage</w:t>
            </w:r>
            <w:r w:rsidR="00781598">
              <w:t>.</w:t>
            </w:r>
          </w:p>
          <w:p w:rsidR="00504EDE" w:rsidRPr="00497220" w:rsidRDefault="006675F1" w:rsidP="00504EDE">
            <w:pPr>
              <w:pStyle w:val="AiK"/>
            </w:pPr>
            <w:r>
              <w:t>Führen Sie m</w:t>
            </w:r>
            <w:r w:rsidR="00504EDE" w:rsidRPr="00497220">
              <w:t>anuelle Rechtschreibungs- und Grammatikprüfung durch</w:t>
            </w:r>
            <w:r w:rsidR="00781598">
              <w:t>.</w:t>
            </w:r>
          </w:p>
          <w:p w:rsidR="00504EDE" w:rsidRPr="00497220" w:rsidRDefault="006675F1" w:rsidP="00504EDE">
            <w:pPr>
              <w:pStyle w:val="AiK"/>
            </w:pPr>
            <w:r>
              <w:t>Finden Sie mit dem</w:t>
            </w:r>
            <w:r w:rsidR="00504EDE" w:rsidRPr="00497220">
              <w:t xml:space="preserve"> Thesaurus Alternativ</w:t>
            </w:r>
            <w:r>
              <w:t>en für verschiedene Worte</w:t>
            </w:r>
            <w:r w:rsidR="00781598">
              <w:t>.</w:t>
            </w:r>
          </w:p>
          <w:p w:rsidR="00504EDE" w:rsidRPr="00497220" w:rsidRDefault="006675F1" w:rsidP="00504EDE">
            <w:pPr>
              <w:pStyle w:val="AiK"/>
            </w:pPr>
            <w:r>
              <w:t xml:space="preserve">Führen Sie die </w:t>
            </w:r>
            <w:r w:rsidR="00504EDE" w:rsidRPr="00497220">
              <w:t>Si</w:t>
            </w:r>
            <w:r>
              <w:t>lbentrennung manuell durch</w:t>
            </w:r>
            <w:r w:rsidR="00781598">
              <w:t>.</w:t>
            </w:r>
          </w:p>
          <w:p w:rsidR="00504EDE" w:rsidRPr="00497220" w:rsidRDefault="006675F1" w:rsidP="006675F1">
            <w:pPr>
              <w:pStyle w:val="AiK"/>
            </w:pPr>
            <w:r>
              <w:t xml:space="preserve">Verhindern Sie, dass die </w:t>
            </w:r>
            <w:r w:rsidR="00A347AE">
              <w:t xml:space="preserve">Produktbezeichnung </w:t>
            </w:r>
            <w:proofErr w:type="spellStart"/>
            <w:r w:rsidR="00A347AE">
              <w:t>Lab</w:t>
            </w:r>
            <w:r w:rsidR="00504EDE" w:rsidRPr="00497220">
              <w:t>View</w:t>
            </w:r>
            <w:proofErr w:type="spellEnd"/>
            <w:r w:rsidR="00504EDE" w:rsidRPr="00497220">
              <w:t xml:space="preserve"> getrennt w</w:t>
            </w:r>
            <w:r>
              <w:t>erden kann.</w:t>
            </w:r>
          </w:p>
        </w:tc>
      </w:tr>
    </w:tbl>
    <w:p w:rsidR="008325C5" w:rsidRPr="00A52C6A" w:rsidRDefault="008325C5" w:rsidP="006E673D">
      <w:pPr>
        <w:pStyle w:val="berschrift2"/>
      </w:pPr>
      <w:bookmarkStart w:id="178" w:name="_Toc87069689"/>
      <w:bookmarkStart w:id="179" w:name="_Toc298487861"/>
      <w:r w:rsidRPr="00A52C6A">
        <w:t>Auto-Texte und Auto-Korrektur</w:t>
      </w:r>
      <w:bookmarkEnd w:id="178"/>
      <w:bookmarkEnd w:id="179"/>
    </w:p>
    <w:p w:rsidR="008325C5" w:rsidRPr="00A52C6A" w:rsidRDefault="008325C5" w:rsidP="00A35A8A">
      <w:r w:rsidRPr="00A52C6A">
        <w:rPr>
          <w:b/>
          <w:bCs/>
        </w:rPr>
        <w:t>Auto-Texte</w:t>
      </w:r>
      <w:r w:rsidRPr="00A52C6A">
        <w:t xml:space="preserve"> sind Textbausteine, die auf Abruf in ein beliebiges Dokument eingebaut werden können. Sie eignen sich vor allem dann, wenn Sie immer wieder das gleiche Dokument (z.B. einen Vertrag, einen Brief) mit leicht abgeändertem Inhalt schreiben müssen. Auto-Texte sind deshalb ein geeignetes Werkzeug für ein Sekretariat.</w:t>
      </w:r>
    </w:p>
    <w:p w:rsidR="008325C5" w:rsidRPr="00A52C6A" w:rsidRDefault="008325C5" w:rsidP="00A35A8A">
      <w:r w:rsidRPr="00A52C6A">
        <w:lastRenderedPageBreak/>
        <w:t>Eine weitere Anwendungsmöglichkeit für Auto-Texte ist das einfache Einfügen von chemi</w:t>
      </w:r>
      <w:r>
        <w:softHyphen/>
      </w:r>
      <w:r w:rsidRPr="00A52C6A">
        <w:t xml:space="preserve">schen und mathematischen Standardformeln (siehe Kapitel </w:t>
      </w:r>
      <w:r w:rsidRPr="00A52C6A">
        <w:fldChar w:fldCharType="begin"/>
      </w:r>
      <w:r w:rsidRPr="00A52C6A">
        <w:instrText xml:space="preserve"> REF _Ref113864321 \r \h </w:instrText>
      </w:r>
      <w:r w:rsidRPr="00A52C6A">
        <w:fldChar w:fldCharType="separate"/>
      </w:r>
      <w:r w:rsidR="00FD17D0">
        <w:t>11</w:t>
      </w:r>
      <w:r w:rsidRPr="00A52C6A">
        <w:fldChar w:fldCharType="end"/>
      </w:r>
      <w:r w:rsidRPr="00A52C6A">
        <w:t xml:space="preserve"> </w:t>
      </w:r>
      <w:r w:rsidRPr="00A52C6A">
        <w:fldChar w:fldCharType="begin"/>
      </w:r>
      <w:r w:rsidRPr="00A52C6A">
        <w:instrText xml:space="preserve"> REF _Ref114469863 \h </w:instrText>
      </w:r>
      <w:r w:rsidRPr="00A52C6A">
        <w:fldChar w:fldCharType="separate"/>
      </w:r>
      <w:r w:rsidR="00FD17D0" w:rsidRPr="00A52C6A">
        <w:t>Mathematische und chemische Formeln</w:t>
      </w:r>
      <w:r w:rsidRPr="00A52C6A">
        <w:fldChar w:fldCharType="end"/>
      </w:r>
      <w:r w:rsidRPr="00A52C6A">
        <w:t xml:space="preserve"> auf Seite </w:t>
      </w:r>
      <w:r w:rsidRPr="00A52C6A">
        <w:fldChar w:fldCharType="begin"/>
      </w:r>
      <w:r w:rsidRPr="00A52C6A">
        <w:instrText xml:space="preserve"> PAGEREF _Ref113864327 \h </w:instrText>
      </w:r>
      <w:r w:rsidRPr="00A52C6A">
        <w:fldChar w:fldCharType="separate"/>
      </w:r>
      <w:r w:rsidR="00FD17D0">
        <w:rPr>
          <w:noProof/>
        </w:rPr>
        <w:t>97</w:t>
      </w:r>
      <w:r w:rsidRPr="00A52C6A">
        <w:fldChar w:fldCharType="end"/>
      </w:r>
      <w:r w:rsidRPr="00A52C6A">
        <w:t>).</w:t>
      </w:r>
    </w:p>
    <w:p w:rsidR="008325C5" w:rsidRPr="00A52C6A" w:rsidRDefault="008325C5" w:rsidP="00A35A8A">
      <w:r w:rsidRPr="00A52C6A">
        <w:t xml:space="preserve">Demgegenüber kann die </w:t>
      </w:r>
      <w:r w:rsidRPr="00A52C6A">
        <w:rPr>
          <w:b/>
          <w:bCs/>
        </w:rPr>
        <w:t xml:space="preserve">Auto-Korrektur </w:t>
      </w:r>
      <w:r w:rsidRPr="00A52C6A">
        <w:t>Ihnen auch beim Erstellen von Semester- und Diplomarbeiten ohne komplizierte Formeln sehr nützlich sein.</w:t>
      </w:r>
    </w:p>
    <w:p w:rsidR="008325C5" w:rsidRPr="00A52C6A" w:rsidRDefault="004418C6" w:rsidP="007667D5">
      <w:pPr>
        <w:pStyle w:val="berschrift3"/>
      </w:pPr>
      <w:bookmarkStart w:id="180" w:name="_Toc298487862"/>
      <w:r w:rsidRPr="00A52C6A">
        <w:t>Autorkorrektur</w:t>
      </w:r>
      <w:r w:rsidR="008325C5" w:rsidRPr="00A52C6A">
        <w:t xml:space="preserve"> – Nur Text</w:t>
      </w:r>
      <w:bookmarkEnd w:id="180"/>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8325C5" w:rsidRPr="00497220" w:rsidTr="00940602">
        <w:trPr>
          <w:cantSplit/>
        </w:trPr>
        <w:tc>
          <w:tcPr>
            <w:tcW w:w="9533" w:type="dxa"/>
          </w:tcPr>
          <w:p w:rsidR="008325C5" w:rsidRPr="00497220" w:rsidRDefault="008325C5" w:rsidP="000B2D9E">
            <w:pPr>
              <w:pStyle w:val="NummerierteListe"/>
              <w:numPr>
                <w:ilvl w:val="0"/>
                <w:numId w:val="29"/>
              </w:numPr>
              <w:rPr>
                <w:lang w:eastAsia="de-CH"/>
              </w:rPr>
            </w:pPr>
            <w:r w:rsidRPr="00497220">
              <w:rPr>
                <w:lang w:eastAsia="de-CH"/>
              </w:rPr>
              <w:t xml:space="preserve">Öffnen Sie </w:t>
            </w:r>
            <w:r w:rsidR="00FA0F0F" w:rsidRPr="00497220">
              <w:rPr>
                <w:lang w:eastAsia="de-CH"/>
              </w:rPr>
              <w:t xml:space="preserve">wieder Ihre </w:t>
            </w:r>
            <w:r w:rsidR="0059038F">
              <w:rPr>
                <w:lang w:eastAsia="de-CH"/>
              </w:rPr>
              <w:t>Literaturarbeit</w:t>
            </w:r>
            <w:r w:rsidR="00FA0F0F" w:rsidRPr="00497220">
              <w:rPr>
                <w:lang w:eastAsia="de-CH"/>
              </w:rPr>
              <w:t xml:space="preserve">s-Datei mit dem Text von Adrian Lötscher über </w:t>
            </w:r>
            <w:proofErr w:type="spellStart"/>
            <w:r w:rsidR="00FA0F0F" w:rsidRPr="00497220">
              <w:t>Wirbelschicht</w:t>
            </w:r>
            <w:r w:rsidR="000B2D9E">
              <w:softHyphen/>
            </w:r>
            <w:r w:rsidR="00FA0F0F" w:rsidRPr="00497220">
              <w:t>trocknung</w:t>
            </w:r>
            <w:proofErr w:type="spellEnd"/>
            <w:r w:rsidR="00FA0F0F" w:rsidRPr="00497220">
              <w:rPr>
                <w:lang w:eastAsia="de-CH"/>
              </w:rPr>
              <w:t xml:space="preserve"> (w1_s</w:t>
            </w:r>
            <w:r w:rsidR="00FA0F0F" w:rsidRPr="00497220">
              <w:rPr>
                <w:lang w:eastAsia="de-CH"/>
              </w:rPr>
              <w:fldChar w:fldCharType="begin"/>
            </w:r>
            <w:r w:rsidR="00FA0F0F" w:rsidRPr="00497220">
              <w:rPr>
                <w:lang w:eastAsia="de-CH"/>
              </w:rPr>
              <w:instrText xml:space="preserve"> REF _Ref206809818 \r \h </w:instrText>
            </w:r>
            <w:r w:rsidR="00FA0F0F" w:rsidRPr="00497220">
              <w:rPr>
                <w:lang w:eastAsia="de-CH"/>
              </w:rPr>
            </w:r>
            <w:r w:rsidR="00FA0F0F" w:rsidRPr="00497220">
              <w:rPr>
                <w:lang w:eastAsia="de-CH"/>
              </w:rPr>
              <w:fldChar w:fldCharType="separate"/>
            </w:r>
            <w:r w:rsidR="00FD17D0">
              <w:rPr>
                <w:lang w:eastAsia="de-CH"/>
              </w:rPr>
              <w:t>13.2</w:t>
            </w:r>
            <w:r w:rsidR="00FA0F0F" w:rsidRPr="00497220">
              <w:rPr>
                <w:lang w:eastAsia="de-CH"/>
              </w:rPr>
              <w:fldChar w:fldCharType="end"/>
            </w:r>
            <w:r w:rsidR="00FA0F0F" w:rsidRPr="00497220">
              <w:rPr>
                <w:lang w:eastAsia="de-CH"/>
              </w:rPr>
              <w:t>_</w:t>
            </w:r>
            <w:r w:rsidR="005D2C77">
              <w:rPr>
                <w:lang w:eastAsia="de-CH"/>
              </w:rPr>
              <w:t>LitArbeit</w:t>
            </w:r>
            <w:r w:rsidR="00FA0F0F" w:rsidRPr="00497220">
              <w:rPr>
                <w:lang w:eastAsia="de-CH"/>
              </w:rPr>
              <w:t>FuerMakroaufzeichnung.docx).</w:t>
            </w:r>
          </w:p>
        </w:tc>
      </w:tr>
      <w:tr w:rsidR="008325C5" w:rsidRPr="00497220" w:rsidTr="00940602">
        <w:trPr>
          <w:cantSplit/>
        </w:trPr>
        <w:tc>
          <w:tcPr>
            <w:tcW w:w="9533" w:type="dxa"/>
          </w:tcPr>
          <w:p w:rsidR="008325C5" w:rsidRPr="00497220" w:rsidRDefault="008325C5" w:rsidP="00B70010">
            <w:pPr>
              <w:pStyle w:val="NummerierteListe"/>
              <w:numPr>
                <w:ilvl w:val="0"/>
                <w:numId w:val="40"/>
              </w:numPr>
              <w:rPr>
                <w:lang w:eastAsia="de-CH"/>
              </w:rPr>
            </w:pPr>
            <w:r w:rsidRPr="00497220">
              <w:rPr>
                <w:lang w:eastAsia="de-CH"/>
              </w:rPr>
              <w:t xml:space="preserve">Um diese </w:t>
            </w:r>
            <w:r w:rsidRPr="00497220">
              <w:t>Ausgangsdatei</w:t>
            </w:r>
            <w:r w:rsidRPr="00497220">
              <w:rPr>
                <w:lang w:eastAsia="de-CH"/>
              </w:rPr>
              <w:t xml:space="preserve"> vor Veränderungen zu schützen, speichern Sie das nun angezeigte Dokument unter </w:t>
            </w:r>
            <w:r w:rsidR="00FA0F0F" w:rsidRPr="00497220">
              <w:rPr>
                <w:lang w:eastAsia="de-CH"/>
              </w:rPr>
              <w:t>neuem Namen.</w:t>
            </w:r>
          </w:p>
          <w:p w:rsidR="008325C5" w:rsidRPr="00497220" w:rsidRDefault="008325C5" w:rsidP="000B2D9E">
            <w:pPr>
              <w:pStyle w:val="Eingerckt"/>
              <w:rPr>
                <w:i/>
                <w:noProof/>
                <w:lang w:eastAsia="de-CH"/>
              </w:rPr>
            </w:pPr>
            <w:r w:rsidRPr="00497220">
              <w:rPr>
                <w:b/>
                <w:i/>
                <w:noProof/>
                <w:lang w:eastAsia="de-CH"/>
              </w:rPr>
              <w:t>Hinweis</w:t>
            </w:r>
            <w:r w:rsidRPr="00497220">
              <w:rPr>
                <w:i/>
                <w:noProof/>
                <w:lang w:eastAsia="de-CH"/>
              </w:rPr>
              <w:t xml:space="preserve">: Wenn Sie in Ihrer Arbeit einen Zwischenstand erreicht haben, den Sie nicht verlieren und </w:t>
            </w:r>
            <w:r w:rsidR="000B2D9E">
              <w:rPr>
                <w:i/>
                <w:noProof/>
                <w:lang w:eastAsia="de-CH"/>
              </w:rPr>
              <w:t xml:space="preserve">auf den Sie </w:t>
            </w:r>
            <w:r w:rsidRPr="00497220">
              <w:rPr>
                <w:i/>
                <w:noProof/>
                <w:lang w:eastAsia="de-CH"/>
              </w:rPr>
              <w:t>später eventue</w:t>
            </w:r>
            <w:r w:rsidR="006C354F">
              <w:rPr>
                <w:i/>
                <w:noProof/>
                <w:lang w:eastAsia="de-CH"/>
              </w:rPr>
              <w:t xml:space="preserve">ll wieder  zurückgreifen </w:t>
            </w:r>
            <w:r w:rsidRPr="00497220">
              <w:rPr>
                <w:i/>
                <w:noProof/>
                <w:lang w:eastAsia="de-CH"/>
              </w:rPr>
              <w:t xml:space="preserve">möchten, speichern Sie Ihr Dokument mit </w:t>
            </w:r>
            <w:r w:rsidR="000B2D9E">
              <w:rPr>
                <w:i/>
                <w:noProof/>
                <w:lang w:eastAsia="de-CH"/>
              </w:rPr>
              <w:t>f</w:t>
            </w:r>
            <w:r w:rsidRPr="00497220">
              <w:rPr>
                <w:i/>
                <w:noProof/>
                <w:lang w:eastAsia="de-CH"/>
              </w:rPr>
              <w:t xml:space="preserve">ortlaufenden Nummern, z.B. </w:t>
            </w:r>
            <w:r w:rsidR="00E76DF4" w:rsidRPr="00497220">
              <w:rPr>
                <w:i/>
                <w:noProof/>
                <w:lang w:eastAsia="de-CH"/>
              </w:rPr>
              <w:t>"</w:t>
            </w:r>
            <w:r w:rsidR="005D2C77">
              <w:rPr>
                <w:noProof/>
                <w:lang w:eastAsia="de-CH"/>
              </w:rPr>
              <w:t>LitArbeit</w:t>
            </w:r>
            <w:r w:rsidRPr="00497220">
              <w:rPr>
                <w:b/>
                <w:i/>
                <w:noProof/>
                <w:lang w:eastAsia="de-CH"/>
              </w:rPr>
              <w:t>2</w:t>
            </w:r>
            <w:r w:rsidR="005D2C77">
              <w:rPr>
                <w:i/>
                <w:noProof/>
                <w:lang w:eastAsia="de-CH"/>
              </w:rPr>
              <w:t>.docx</w:t>
            </w:r>
            <w:r w:rsidR="00E76DF4" w:rsidRPr="00497220">
              <w:rPr>
                <w:i/>
                <w:noProof/>
                <w:lang w:eastAsia="de-CH"/>
              </w:rPr>
              <w:t>"</w:t>
            </w:r>
            <w:r w:rsidRPr="00497220">
              <w:rPr>
                <w:i/>
                <w:noProof/>
                <w:lang w:eastAsia="de-CH"/>
              </w:rPr>
              <w:t xml:space="preserve">, </w:t>
            </w:r>
            <w:r w:rsidR="00E76DF4" w:rsidRPr="00497220">
              <w:rPr>
                <w:i/>
                <w:noProof/>
                <w:lang w:eastAsia="de-CH"/>
              </w:rPr>
              <w:t>"</w:t>
            </w:r>
            <w:r w:rsidR="005D2C77">
              <w:rPr>
                <w:noProof/>
                <w:lang w:eastAsia="de-CH"/>
              </w:rPr>
              <w:t>LitArbeit</w:t>
            </w:r>
            <w:r w:rsidRPr="00497220">
              <w:rPr>
                <w:b/>
                <w:i/>
                <w:noProof/>
                <w:lang w:eastAsia="de-CH"/>
              </w:rPr>
              <w:t>3</w:t>
            </w:r>
            <w:r w:rsidR="005D2C77">
              <w:rPr>
                <w:i/>
                <w:noProof/>
                <w:lang w:eastAsia="de-CH"/>
              </w:rPr>
              <w:t>.docx</w:t>
            </w:r>
            <w:r w:rsidR="00E76DF4" w:rsidRPr="00497220">
              <w:rPr>
                <w:i/>
                <w:noProof/>
                <w:lang w:eastAsia="de-CH"/>
              </w:rPr>
              <w:t>"</w:t>
            </w:r>
            <w:r w:rsidRPr="00497220">
              <w:rPr>
                <w:i/>
                <w:noProof/>
                <w:lang w:eastAsia="de-CH"/>
              </w:rPr>
              <w:t xml:space="preserve"> usw.</w:t>
            </w:r>
          </w:p>
        </w:tc>
      </w:tr>
      <w:tr w:rsidR="008325C5" w:rsidRPr="00497220" w:rsidTr="00940602">
        <w:trPr>
          <w:cantSplit/>
        </w:trPr>
        <w:tc>
          <w:tcPr>
            <w:tcW w:w="9533" w:type="dxa"/>
          </w:tcPr>
          <w:p w:rsidR="008325C5" w:rsidRPr="00497220" w:rsidRDefault="0075652E" w:rsidP="000F7E77">
            <w:pPr>
              <w:pStyle w:val="NummerierteListe"/>
            </w:pPr>
            <w:r>
              <w:t xml:space="preserve">In dieser Arbeit wird das Softwareprogramm </w:t>
            </w:r>
            <w:proofErr w:type="spellStart"/>
            <w:r>
              <w:t>Lab</w:t>
            </w:r>
            <w:r w:rsidR="004418C6">
              <w:t>V</w:t>
            </w:r>
            <w:r>
              <w:t>iew</w:t>
            </w:r>
            <w:proofErr w:type="spellEnd"/>
            <w:r>
              <w:t xml:space="preserve"> einige Male genannt. Nehmen wir an, das Programm heisse nicht </w:t>
            </w:r>
            <w:proofErr w:type="spellStart"/>
            <w:r>
              <w:t>LabView</w:t>
            </w:r>
            <w:proofErr w:type="spellEnd"/>
            <w:r w:rsidR="000B2D9E">
              <w:t>,</w:t>
            </w:r>
            <w:r>
              <w:t xml:space="preserve"> sondern </w:t>
            </w:r>
            <w:proofErr w:type="spellStart"/>
            <w:r>
              <w:t>LabVIEW</w:t>
            </w:r>
            <w:proofErr w:type="spellEnd"/>
            <w:r>
              <w:t>®</w:t>
            </w:r>
            <w:r w:rsidR="008325C5" w:rsidRPr="00497220">
              <w:t>. Nun ist es einigermassen mühsam, diese komplizierte Zeichenfolge jedes</w:t>
            </w:r>
            <w:r w:rsidR="000F7E77">
              <w:t xml:space="preserve"> M</w:t>
            </w:r>
            <w:r w:rsidR="008325C5" w:rsidRPr="00497220">
              <w:t>al von neuem einzugeben. Aber ein Auto-Korrektur-Eintrag hilft!</w:t>
            </w:r>
          </w:p>
        </w:tc>
      </w:tr>
      <w:tr w:rsidR="008325C5" w:rsidRPr="00497220" w:rsidTr="00940602">
        <w:trPr>
          <w:cantSplit/>
        </w:trPr>
        <w:tc>
          <w:tcPr>
            <w:tcW w:w="9533" w:type="dxa"/>
          </w:tcPr>
          <w:p w:rsidR="008325C5" w:rsidRPr="00497220" w:rsidRDefault="00122DE4" w:rsidP="00940602">
            <w:pPr>
              <w:pStyle w:val="NummerierteListe"/>
            </w:pPr>
            <w:r>
              <w:rPr>
                <w:noProof/>
                <w:lang w:eastAsia="de-CH"/>
              </w:rPr>
              <w:drawing>
                <wp:anchor distT="0" distB="114935" distL="114300" distR="0" simplePos="0" relativeHeight="251733504" behindDoc="0" locked="0" layoutInCell="1" allowOverlap="0" wp14:anchorId="5A28B5A0" wp14:editId="66CCAA77">
                  <wp:simplePos x="0" y="0"/>
                  <wp:positionH relativeFrom="column">
                    <wp:align>right</wp:align>
                  </wp:positionH>
                  <wp:positionV relativeFrom="line">
                    <wp:align>top</wp:align>
                  </wp:positionV>
                  <wp:extent cx="3354070" cy="2414905"/>
                  <wp:effectExtent l="0" t="0" r="0" b="4445"/>
                  <wp:wrapSquare wrapText="left"/>
                  <wp:docPr id="927" name="Bild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353" cstate="email">
                            <a:extLst>
                              <a:ext uri="{28A0092B-C50C-407E-A947-70E740481C1C}">
                                <a14:useLocalDpi xmlns:a14="http://schemas.microsoft.com/office/drawing/2010/main" val="0"/>
                              </a:ext>
                            </a:extLst>
                          </a:blip>
                          <a:srcRect/>
                          <a:stretch>
                            <a:fillRect/>
                          </a:stretch>
                        </pic:blipFill>
                        <pic:spPr bwMode="auto">
                          <a:xfrm>
                            <a:off x="0" y="0"/>
                            <a:ext cx="3354070" cy="241490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Geben Sie irgendwo im normalen Text einmal die Zeichenfolge </w:t>
            </w:r>
            <w:proofErr w:type="spellStart"/>
            <w:r w:rsidR="008325C5" w:rsidRPr="00497220">
              <w:t>LabVIEW</w:t>
            </w:r>
            <w:proofErr w:type="spellEnd"/>
            <w:r w:rsidR="008325C5" w:rsidRPr="00497220">
              <w:t>® ein, so wie sie nachher immer verwendet werden soll.</w:t>
            </w:r>
          </w:p>
          <w:p w:rsidR="008325C5" w:rsidRPr="00497220" w:rsidRDefault="008325C5" w:rsidP="00940602">
            <w:pPr>
              <w:pStyle w:val="Eingerckt"/>
              <w:rPr>
                <w:noProof/>
              </w:rPr>
            </w:pPr>
            <w:r w:rsidRPr="00497220">
              <w:rPr>
                <w:noProof/>
              </w:rPr>
              <w:t xml:space="preserve">Das ® fügen Sie mit </w:t>
            </w:r>
            <w:r w:rsidR="0025507B">
              <w:rPr>
                <w:b/>
                <w:noProof/>
              </w:rPr>
              <w:t>Menü</w:t>
            </w:r>
            <w:r w:rsidR="00AC1055" w:rsidRPr="00AC1055">
              <w:rPr>
                <w:b/>
                <w:noProof/>
              </w:rPr>
              <w:t>band –</w:t>
            </w:r>
            <w:r w:rsidRPr="00497220">
              <w:rPr>
                <w:b/>
                <w:noProof/>
              </w:rPr>
              <w:t xml:space="preserve"> Einfügen - Symbole – Symbol</w:t>
            </w:r>
            <w:r w:rsidRPr="00497220">
              <w:rPr>
                <w:noProof/>
              </w:rPr>
              <w:t xml:space="preserve"> ab der Registerkarte </w:t>
            </w:r>
            <w:r w:rsidR="00E76DF4" w:rsidRPr="00497220">
              <w:rPr>
                <w:noProof/>
              </w:rPr>
              <w:t>"</w:t>
            </w:r>
            <w:r w:rsidRPr="00497220">
              <w:rPr>
                <w:noProof/>
              </w:rPr>
              <w:t>Sonderzeichen</w:t>
            </w:r>
            <w:r w:rsidR="00E76DF4" w:rsidRPr="00497220">
              <w:rPr>
                <w:noProof/>
              </w:rPr>
              <w:t>"</w:t>
            </w:r>
            <w:r w:rsidRPr="00497220">
              <w:rPr>
                <w:noProof/>
              </w:rPr>
              <w:t xml:space="preserve"> ein.</w:t>
            </w:r>
          </w:p>
        </w:tc>
      </w:tr>
      <w:tr w:rsidR="008325C5" w:rsidRPr="00497220" w:rsidTr="00940602">
        <w:trPr>
          <w:cantSplit/>
        </w:trPr>
        <w:tc>
          <w:tcPr>
            <w:tcW w:w="9533" w:type="dxa"/>
          </w:tcPr>
          <w:p w:rsidR="008325C5" w:rsidRPr="00497220" w:rsidRDefault="00122DE4" w:rsidP="0075652E">
            <w:pPr>
              <w:pStyle w:val="NummerierteListe"/>
            </w:pPr>
            <w:r>
              <w:rPr>
                <w:noProof/>
                <w:lang w:eastAsia="de-CH"/>
              </w:rPr>
              <w:drawing>
                <wp:anchor distT="114935" distB="114935" distL="114300" distR="0" simplePos="0" relativeHeight="251736576" behindDoc="0" locked="0" layoutInCell="1" allowOverlap="1" wp14:anchorId="54B49449" wp14:editId="2EA9946E">
                  <wp:simplePos x="0" y="0"/>
                  <wp:positionH relativeFrom="column">
                    <wp:align>right</wp:align>
                  </wp:positionH>
                  <wp:positionV relativeFrom="line">
                    <wp:align>top</wp:align>
                  </wp:positionV>
                  <wp:extent cx="2743200" cy="2451100"/>
                  <wp:effectExtent l="0" t="0" r="0" b="6350"/>
                  <wp:wrapSquare wrapText="bothSides"/>
                  <wp:docPr id="930" name="Bild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354" cstate="email">
                            <a:extLst>
                              <a:ext uri="{28A0092B-C50C-407E-A947-70E740481C1C}">
                                <a14:useLocalDpi xmlns:a14="http://schemas.microsoft.com/office/drawing/2010/main" val="0"/>
                              </a:ext>
                            </a:extLst>
                          </a:blip>
                          <a:srcRect/>
                          <a:stretch>
                            <a:fillRect/>
                          </a:stretch>
                        </pic:blipFill>
                        <pic:spPr bwMode="auto">
                          <a:xfrm>
                            <a:off x="0" y="0"/>
                            <a:ext cx="2743200" cy="245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Markieren Sie die Zeichenkette </w:t>
            </w:r>
            <w:proofErr w:type="spellStart"/>
            <w:r w:rsidR="008325C5" w:rsidRPr="00497220">
              <w:t>LabVIEW</w:t>
            </w:r>
            <w:proofErr w:type="spellEnd"/>
            <w:r w:rsidR="008325C5" w:rsidRPr="00497220">
              <w:t xml:space="preserve">® und öffnen Sie </w:t>
            </w:r>
            <w:r w:rsidR="0025507B">
              <w:rPr>
                <w:b/>
              </w:rPr>
              <w:t>Menü</w:t>
            </w:r>
            <w:r w:rsidR="0075652E" w:rsidRPr="0075652E">
              <w:rPr>
                <w:b/>
              </w:rPr>
              <w:t>band-Datei-Optionen</w:t>
            </w:r>
            <w:r w:rsidR="008325C5" w:rsidRPr="00497220">
              <w:t>.</w:t>
            </w:r>
          </w:p>
        </w:tc>
      </w:tr>
      <w:tr w:rsidR="008325C5" w:rsidRPr="00497220" w:rsidTr="00940602">
        <w:trPr>
          <w:cantSplit/>
        </w:trPr>
        <w:tc>
          <w:tcPr>
            <w:tcW w:w="9533" w:type="dxa"/>
          </w:tcPr>
          <w:p w:rsidR="008325C5" w:rsidRPr="00497220" w:rsidRDefault="00122DE4" w:rsidP="000F7E77">
            <w:pPr>
              <w:pStyle w:val="NummerierteListe"/>
            </w:pPr>
            <w:r>
              <w:rPr>
                <w:noProof/>
                <w:lang w:eastAsia="de-CH"/>
              </w:rPr>
              <w:lastRenderedPageBreak/>
              <w:drawing>
                <wp:anchor distT="114935" distB="114935" distL="114300" distR="0" simplePos="0" relativeHeight="251737600" behindDoc="0" locked="0" layoutInCell="1" allowOverlap="1" wp14:anchorId="3AB0069E" wp14:editId="0DFAC041">
                  <wp:simplePos x="0" y="0"/>
                  <wp:positionH relativeFrom="column">
                    <wp:align>right</wp:align>
                  </wp:positionH>
                  <wp:positionV relativeFrom="line">
                    <wp:align>top</wp:align>
                  </wp:positionV>
                  <wp:extent cx="2743200" cy="2238375"/>
                  <wp:effectExtent l="0" t="0" r="0" b="9525"/>
                  <wp:wrapSquare wrapText="bothSides"/>
                  <wp:docPr id="931" name="Bild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355" cstate="email">
                            <a:extLst>
                              <a:ext uri="{28A0092B-C50C-407E-A947-70E740481C1C}">
                                <a14:useLocalDpi xmlns:a14="http://schemas.microsoft.com/office/drawing/2010/main" val="0"/>
                              </a:ext>
                            </a:extLst>
                          </a:blip>
                          <a:srcRect/>
                          <a:stretch>
                            <a:fillRect/>
                          </a:stretch>
                        </pic:blipFill>
                        <pic:spPr bwMode="auto">
                          <a:xfrm>
                            <a:off x="0" y="0"/>
                            <a:ext cx="2743200" cy="223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Öffnen Sie dann in der Gruppe </w:t>
            </w:r>
            <w:r w:rsidR="00E76DF4" w:rsidRPr="00497220">
              <w:t>"</w:t>
            </w:r>
            <w:r w:rsidR="002B432D" w:rsidRPr="00497220">
              <w:t>Dokument</w:t>
            </w:r>
            <w:r w:rsidR="008325C5" w:rsidRPr="00497220">
              <w:t>prüfung</w:t>
            </w:r>
            <w:r w:rsidR="00E76DF4" w:rsidRPr="00497220">
              <w:t>"</w:t>
            </w:r>
            <w:r w:rsidR="008325C5" w:rsidRPr="00497220">
              <w:t xml:space="preserve"> mit der </w:t>
            </w:r>
            <w:r w:rsidR="00E84513" w:rsidRPr="00497220">
              <w:t>Schaltfläche</w:t>
            </w:r>
            <w:r w:rsidR="008325C5" w:rsidRPr="00497220">
              <w:t xml:space="preserve"> </w:t>
            </w:r>
            <w:r w:rsidR="008325C5" w:rsidRPr="00497220">
              <w:rPr>
                <w:rStyle w:val="SchaltflcheZchn"/>
              </w:rPr>
              <w:t>Auto</w:t>
            </w:r>
            <w:r w:rsidR="000F7E77">
              <w:rPr>
                <w:rStyle w:val="SchaltflcheZchn"/>
              </w:rPr>
              <w:t>K</w:t>
            </w:r>
            <w:r w:rsidR="008325C5" w:rsidRPr="00497220">
              <w:rPr>
                <w:rStyle w:val="SchaltflcheZchn"/>
              </w:rPr>
              <w:t>orrektur-Optionen</w:t>
            </w:r>
            <w:r w:rsidR="008325C5" w:rsidRPr="00497220">
              <w:t xml:space="preserve"> das Fenster </w:t>
            </w:r>
            <w:proofErr w:type="spellStart"/>
            <w:r w:rsidR="008325C5" w:rsidRPr="00497220">
              <w:rPr>
                <w:rStyle w:val="Fenstertitel"/>
              </w:rPr>
              <w:t>AutoKorrektur</w:t>
            </w:r>
            <w:proofErr w:type="spellEnd"/>
            <w:r w:rsidR="008325C5" w:rsidRPr="00497220">
              <w:t>.</w:t>
            </w:r>
          </w:p>
        </w:tc>
      </w:tr>
      <w:tr w:rsidR="008325C5" w:rsidRPr="00497220" w:rsidTr="00940602">
        <w:trPr>
          <w:cantSplit/>
        </w:trPr>
        <w:tc>
          <w:tcPr>
            <w:tcW w:w="9533" w:type="dxa"/>
          </w:tcPr>
          <w:p w:rsidR="008325C5" w:rsidRPr="00497220" w:rsidRDefault="00122DE4" w:rsidP="00940602">
            <w:pPr>
              <w:pStyle w:val="NummerierteListe"/>
            </w:pPr>
            <w:r>
              <w:rPr>
                <w:noProof/>
                <w:lang w:eastAsia="de-CH"/>
              </w:rPr>
              <mc:AlternateContent>
                <mc:Choice Requires="wpg">
                  <w:drawing>
                    <wp:anchor distT="114935" distB="114935" distL="114300" distR="0" simplePos="0" relativeHeight="251738624" behindDoc="0" locked="0" layoutInCell="1" allowOverlap="1" wp14:anchorId="67AE43D2" wp14:editId="236CB0B3">
                      <wp:simplePos x="0" y="0"/>
                      <wp:positionH relativeFrom="column">
                        <wp:align>right</wp:align>
                      </wp:positionH>
                      <wp:positionV relativeFrom="line">
                        <wp:align>top</wp:align>
                      </wp:positionV>
                      <wp:extent cx="2743200" cy="2480310"/>
                      <wp:effectExtent l="12700" t="0" r="0" b="0"/>
                      <wp:wrapSquare wrapText="bothSides"/>
                      <wp:docPr id="924" name="Group 93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2480310"/>
                                <a:chOff x="6523" y="9364"/>
                                <a:chExt cx="4320" cy="3906"/>
                              </a:xfrm>
                            </wpg:grpSpPr>
                            <pic:pic xmlns:pic="http://schemas.openxmlformats.org/drawingml/2006/picture">
                              <pic:nvPicPr>
                                <pic:cNvPr id="925" name="Picture 933"/>
                                <pic:cNvPicPr>
                                  <a:picLocks noChangeAspect="1" noChangeArrowheads="1"/>
                                </pic:cNvPicPr>
                              </pic:nvPicPr>
                              <pic:blipFill>
                                <a:blip r:embed="rId356" cstate="email">
                                  <a:extLst>
                                    <a:ext uri="{28A0092B-C50C-407E-A947-70E740481C1C}">
                                      <a14:useLocalDpi xmlns:a14="http://schemas.microsoft.com/office/drawing/2010/main" val="0"/>
                                    </a:ext>
                                  </a:extLst>
                                </a:blip>
                                <a:srcRect/>
                                <a:stretch>
                                  <a:fillRect/>
                                </a:stretch>
                              </pic:blipFill>
                              <pic:spPr bwMode="auto">
                                <a:xfrm>
                                  <a:off x="6523" y="9364"/>
                                  <a:ext cx="4320" cy="3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26" name="Oval 934"/>
                              <wps:cNvSpPr>
                                <a:spLocks noChangeAspect="1" noChangeArrowheads="1"/>
                              </wps:cNvSpPr>
                              <wps:spPr bwMode="auto">
                                <a:xfrm>
                                  <a:off x="6523" y="11144"/>
                                  <a:ext cx="1992" cy="464"/>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32" o:spid="_x0000_s1026" style="position:absolute;margin-left:164.8pt;margin-top:0;width:3in;height:195.3pt;z-index:251738624;mso-wrap-distance-top:9.05pt;mso-wrap-distance-right:0;mso-wrap-distance-bottom:9.05pt;mso-position-horizontal:right;mso-position-vertical:top;mso-position-vertical-relative:line" coordorigin="6523,9364" coordsize="4320,39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">
                      <o:lock v:ext="edit" aspectratio="t"/>
                      <v:shape id="Picture 933" o:spid="_x0000_s1027" type="#_x0000_t75" style="position:absolute;left:6523;top:9364;width:4320;height:3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mZdXFAAAA3AAAAA8AAABkcnMvZG93bnJldi54bWxEj0trwzAQhO+F/AexgV5KItulIXWihBAI&#10;lBIozeO+WFvLxFo5lvzov68KhR6HmfmGWW9HW4ueWl85VpDOExDEhdMVlwou58NsCcIHZI21Y1Lw&#10;TR62m8nDGnPtBv6k/hRKESHsc1RgQmhyKX1hyKKfu4Y4el+utRiibEupWxwi3NYyS5KFtFhxXDDY&#10;0N5QcTt1VsHumRfn9yv7j86M+yRNj0/35qjU43TcrUAEGsN/+K/9phW8Zi/weyYeAbn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pmXVxQAAANwAAAAPAAAAAAAAAAAAAAAA&#10;AJ8CAABkcnMvZG93bnJldi54bWxQSwUGAAAAAAQABAD3AAAAkQMAAAAA&#10;">
                        <v:imagedata r:id="rId357" o:title=""/>
                      </v:shape>
                      <v:oval id="Oval 934" o:spid="_x0000_s1028" style="position:absolute;left:6523;top:11144;width:1992;height: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wDt8gA&#10;AADcAAAADwAAAGRycy9kb3ducmV2LnhtbESPQWsCMRSE7wX/Q3iFXkSzSrF2NYoottpDoVs9eHtu&#10;XneDm5ftJur23zcFocdhZr5hpvPWVuJCjTeOFQz6CQji3GnDhYLd57o3BuEDssbKMSn4IQ/zWedu&#10;iql2V/6gSxYKESHsU1RQhlCnUvq8JIu+72ri6H25xmKIsimkbvAa4baSwyQZSYuG40KJNS1Lyk/Z&#10;2So4H9+6T+/b79fKrw4ve7NZP2Zmr9TDfbuYgAjUhv/wrb3RCp6HI/g7E4+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AO3yAAAANwAAAAPAAAAAAAAAAAAAAAAAJgCAABk&#10;cnMvZG93bnJldi54bWxQSwUGAAAAAAQABAD1AAAAjQMAAAAA&#10;" filled="f" strokecolor="red" strokeweight="2pt">
                        <o:lock v:ext="edit" aspectratio="t"/>
                      </v:oval>
                      <w10:wrap type="square" anchory="line"/>
                    </v:group>
                  </w:pict>
                </mc:Fallback>
              </mc:AlternateContent>
            </w:r>
            <w:r w:rsidR="008325C5" w:rsidRPr="00497220">
              <w:t xml:space="preserve">Im Eingabefeld </w:t>
            </w:r>
            <w:r w:rsidR="008325C5" w:rsidRPr="00497220">
              <w:rPr>
                <w:bdr w:val="single" w:sz="4" w:space="0" w:color="auto"/>
              </w:rPr>
              <w:t>Durch</w:t>
            </w:r>
            <w:r w:rsidR="008325C5" w:rsidRPr="00497220">
              <w:t xml:space="preserve"> erscheint schon der im Dokument markierte Text </w:t>
            </w:r>
            <w:proofErr w:type="spellStart"/>
            <w:r w:rsidR="008325C5" w:rsidRPr="00497220">
              <w:t>LabVIEW</w:t>
            </w:r>
            <w:proofErr w:type="spellEnd"/>
            <w:r w:rsidR="008325C5" w:rsidRPr="00497220">
              <w:t>®.</w:t>
            </w:r>
          </w:p>
          <w:p w:rsidR="008325C5" w:rsidRPr="00497220" w:rsidRDefault="008325C5" w:rsidP="00940602">
            <w:pPr>
              <w:pStyle w:val="Eingerckt"/>
              <w:rPr>
                <w:noProof/>
              </w:rPr>
            </w:pPr>
            <w:r w:rsidRPr="00497220">
              <w:rPr>
                <w:noProof/>
              </w:rPr>
              <w:t xml:space="preserve">Geben Sie ins Eingabefeld </w:t>
            </w:r>
            <w:r w:rsidRPr="00497220">
              <w:rPr>
                <w:noProof/>
                <w:bdr w:val="single" w:sz="4" w:space="0" w:color="auto"/>
              </w:rPr>
              <w:t>Ersetzen</w:t>
            </w:r>
            <w:r w:rsidRPr="00497220">
              <w:rPr>
                <w:noProof/>
              </w:rPr>
              <w:t xml:space="preserve"> einen kurzen Text ein, welcher dann beim Eingeben durch LabVIEW® ersetzt werden soll. Hier z.B. soll </w:t>
            </w:r>
            <w:r w:rsidR="00E76DF4" w:rsidRPr="00497220">
              <w:rPr>
                <w:noProof/>
              </w:rPr>
              <w:t>"</w:t>
            </w:r>
            <w:r w:rsidRPr="00497220">
              <w:rPr>
                <w:noProof/>
              </w:rPr>
              <w:t xml:space="preserve">lv" (kleines L, kleines V) immer durch </w:t>
            </w:r>
            <w:r w:rsidR="00E76DF4" w:rsidRPr="00497220">
              <w:rPr>
                <w:noProof/>
              </w:rPr>
              <w:t>"</w:t>
            </w:r>
            <w:r w:rsidRPr="00497220">
              <w:rPr>
                <w:noProof/>
              </w:rPr>
              <w:t>LabVIEW®</w:t>
            </w:r>
            <w:r w:rsidR="00E76DF4" w:rsidRPr="00497220">
              <w:rPr>
                <w:noProof/>
              </w:rPr>
              <w:t>"</w:t>
            </w:r>
            <w:r w:rsidRPr="00497220">
              <w:rPr>
                <w:noProof/>
              </w:rPr>
              <w:t xml:space="preserve"> ersetzt werden.</w:t>
            </w:r>
          </w:p>
        </w:tc>
      </w:tr>
      <w:tr w:rsidR="008325C5" w:rsidRPr="00497220" w:rsidTr="00940602">
        <w:trPr>
          <w:cantSplit/>
        </w:trPr>
        <w:tc>
          <w:tcPr>
            <w:tcW w:w="9533" w:type="dxa"/>
          </w:tcPr>
          <w:p w:rsidR="008325C5" w:rsidRPr="00497220" w:rsidRDefault="008325C5" w:rsidP="00940602">
            <w:pPr>
              <w:pStyle w:val="NummerierteListe"/>
            </w:pPr>
            <w:r w:rsidRPr="00497220">
              <w:t xml:space="preserve">In diesem Fall ist es sinnvoll, die Option </w:t>
            </w:r>
            <w:r w:rsidR="00E76DF4" w:rsidRPr="00497220">
              <w:t>"</w:t>
            </w:r>
            <w:r w:rsidRPr="00497220">
              <w:t>Nur Text</w:t>
            </w:r>
            <w:r w:rsidR="00E76DF4" w:rsidRPr="00497220">
              <w:t>"</w:t>
            </w:r>
            <w:r w:rsidRPr="00497220">
              <w:t xml:space="preserve"> auszuwählen. Die eingefügte Zeichenkette </w:t>
            </w:r>
            <w:proofErr w:type="spellStart"/>
            <w:r w:rsidRPr="00497220">
              <w:t>LabVIEW</w:t>
            </w:r>
            <w:proofErr w:type="spellEnd"/>
            <w:r w:rsidRPr="00497220">
              <w:t>® übernimmt dann automatisch die Formatierung des aktuellen Absatzes, wird also fettgeschrieben, wenn die Umgebung fettgeschrieben ist, wird grösser geschrieben, wenn die Umgebung grösser geschrieben ist usw.</w:t>
            </w:r>
          </w:p>
          <w:p w:rsidR="008325C5" w:rsidRPr="00497220" w:rsidRDefault="008325C5" w:rsidP="00940602">
            <w:pPr>
              <w:pStyle w:val="Eingerckt"/>
              <w:rPr>
                <w:noProof/>
              </w:rPr>
            </w:pPr>
            <w:r w:rsidRPr="00497220">
              <w:rPr>
                <w:noProof/>
              </w:rPr>
              <w:t xml:space="preserve">Klicken Sie nun auf </w:t>
            </w:r>
            <w:r w:rsidRPr="00497220">
              <w:rPr>
                <w:noProof/>
                <w:bdr w:val="single" w:sz="4" w:space="0" w:color="auto"/>
              </w:rPr>
              <w:t> </w:t>
            </w:r>
            <w:proofErr w:type="gramStart"/>
            <w:r w:rsidRPr="00497220">
              <w:rPr>
                <w:noProof/>
                <w:bdr w:val="single" w:sz="4" w:space="0" w:color="auto"/>
              </w:rPr>
              <w:t>Hinzufügen </w:t>
            </w:r>
            <w:r w:rsidRPr="00497220">
              <w:t>,</w:t>
            </w:r>
            <w:proofErr w:type="gramEnd"/>
            <w:r w:rsidRPr="00497220">
              <w:t xml:space="preserve"> danach auf </w:t>
            </w:r>
            <w:r w:rsidRPr="00497220">
              <w:rPr>
                <w:noProof/>
                <w:bdr w:val="single" w:sz="4" w:space="0" w:color="auto"/>
              </w:rPr>
              <w:t> OK </w:t>
            </w:r>
            <w:r w:rsidRPr="00497220">
              <w:rPr>
                <w:noProof/>
              </w:rPr>
              <w:t>.</w:t>
            </w:r>
          </w:p>
        </w:tc>
      </w:tr>
      <w:tr w:rsidR="008325C5" w:rsidRPr="00497220" w:rsidTr="00940602">
        <w:trPr>
          <w:cantSplit/>
        </w:trPr>
        <w:tc>
          <w:tcPr>
            <w:tcW w:w="9533" w:type="dxa"/>
          </w:tcPr>
          <w:p w:rsidR="008325C5" w:rsidRPr="00497220" w:rsidRDefault="008325C5" w:rsidP="00940602">
            <w:pPr>
              <w:pStyle w:val="NummerierteListe"/>
            </w:pPr>
            <w:r w:rsidRPr="00497220">
              <w:t xml:space="preserve">Geben Sie nun irgendwo im Text die Zeichenfolge </w:t>
            </w:r>
            <w:r w:rsidR="00E76DF4" w:rsidRPr="00497220">
              <w:t>"</w:t>
            </w:r>
            <w:r w:rsidRPr="00497220">
              <w:t>lv[Leerzeichen]</w:t>
            </w:r>
            <w:r w:rsidR="00E76DF4" w:rsidRPr="00497220">
              <w:t>"</w:t>
            </w:r>
            <w:r w:rsidRPr="00497220">
              <w:t xml:space="preserve"> oder lv[Satzzeichen] ein und beobachten Sie, was geschieht. Machen Sie den Versuch bei verschieden formatierten Absätzen, also z.B. in fettgeschriebener oder grösser geschriebener Umgebung.</w:t>
            </w:r>
          </w:p>
          <w:p w:rsidR="008325C5" w:rsidRPr="00497220" w:rsidRDefault="008325C5" w:rsidP="00940602">
            <w:pPr>
              <w:pStyle w:val="Eingerckt"/>
              <w:rPr>
                <w:i/>
                <w:noProof/>
              </w:rPr>
            </w:pPr>
            <w:r w:rsidRPr="00497220">
              <w:rPr>
                <w:b/>
                <w:i/>
                <w:noProof/>
              </w:rPr>
              <w:t>Hinweis</w:t>
            </w:r>
            <w:r w:rsidRPr="00497220">
              <w:rPr>
                <w:i/>
                <w:noProof/>
              </w:rPr>
              <w:t>: Machen Sie unerwünschte Auto</w:t>
            </w:r>
            <w:r w:rsidR="00781598">
              <w:rPr>
                <w:i/>
                <w:noProof/>
              </w:rPr>
              <w:t>-</w:t>
            </w:r>
            <w:r w:rsidRPr="00497220">
              <w:rPr>
                <w:i/>
                <w:noProof/>
              </w:rPr>
              <w:t>Korrekturen mit [Ctrl]+[Z] wieder rückgängig.</w:t>
            </w:r>
          </w:p>
        </w:tc>
      </w:tr>
    </w:tbl>
    <w:p w:rsidR="008325C5" w:rsidRPr="00A52C6A" w:rsidRDefault="008325C5" w:rsidP="0006365B">
      <w:pPr>
        <w:pStyle w:val="berschrift3"/>
      </w:pPr>
      <w:bookmarkStart w:id="181" w:name="_Toc298487863"/>
      <w:proofErr w:type="spellStart"/>
      <w:r w:rsidRPr="00A52C6A">
        <w:t>AutoKorrektur</w:t>
      </w:r>
      <w:proofErr w:type="spellEnd"/>
      <w:r w:rsidRPr="00A52C6A">
        <w:t xml:space="preserve"> – Formatierter Text</w:t>
      </w:r>
      <w:bookmarkEnd w:id="181"/>
    </w:p>
    <w:tbl>
      <w:tblPr>
        <w:tblW w:w="9533"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33"/>
      </w:tblGrid>
      <w:tr w:rsidR="008325C5" w:rsidRPr="00497220" w:rsidTr="00940602">
        <w:trPr>
          <w:cantSplit/>
        </w:trPr>
        <w:tc>
          <w:tcPr>
            <w:tcW w:w="9533" w:type="dxa"/>
          </w:tcPr>
          <w:p w:rsidR="008325C5" w:rsidRPr="00497220" w:rsidRDefault="008325C5" w:rsidP="000F7E77">
            <w:pPr>
              <w:pStyle w:val="NummerierteListe"/>
            </w:pPr>
            <w:r w:rsidRPr="00497220">
              <w:t>Wenn Sie häufig dieselbe Chemische Forme (C</w:t>
            </w:r>
            <w:r w:rsidRPr="00497220">
              <w:rPr>
                <w:vertAlign w:val="subscript"/>
              </w:rPr>
              <w:t>6</w:t>
            </w:r>
            <w:r w:rsidRPr="00497220">
              <w:t>H</w:t>
            </w:r>
            <w:r w:rsidRPr="00497220">
              <w:rPr>
                <w:vertAlign w:val="subscript"/>
              </w:rPr>
              <w:t>12</w:t>
            </w:r>
            <w:r w:rsidRPr="00497220">
              <w:t>O</w:t>
            </w:r>
            <w:r w:rsidRPr="00497220">
              <w:rPr>
                <w:vertAlign w:val="subscript"/>
              </w:rPr>
              <w:t>6</w:t>
            </w:r>
            <w:r w:rsidRPr="00497220">
              <w:t>, H</w:t>
            </w:r>
            <w:r w:rsidRPr="00497220">
              <w:rPr>
                <w:vertAlign w:val="subscript"/>
              </w:rPr>
              <w:t>2</w:t>
            </w:r>
            <w:r w:rsidRPr="00497220">
              <w:t>SO</w:t>
            </w:r>
            <w:r w:rsidRPr="00497220">
              <w:rPr>
                <w:vertAlign w:val="subscript"/>
              </w:rPr>
              <w:t>4</w:t>
            </w:r>
            <w:r w:rsidRPr="00497220">
              <w:t>) verwenden müssen, spei</w:t>
            </w:r>
            <w:r w:rsidRPr="00497220">
              <w:softHyphen/>
              <w:t xml:space="preserve">chern Sie diese am </w:t>
            </w:r>
            <w:r w:rsidR="000F7E77">
              <w:t>b</w:t>
            </w:r>
            <w:r w:rsidRPr="00497220">
              <w:t xml:space="preserve">esten auch als </w:t>
            </w:r>
            <w:proofErr w:type="spellStart"/>
            <w:r w:rsidRPr="00497220">
              <w:t>AutoKorrektur</w:t>
            </w:r>
            <w:proofErr w:type="spellEnd"/>
            <w:r w:rsidRPr="00497220">
              <w:t>-Einträge. Hier das Vorgehen für das Beispiel C</w:t>
            </w:r>
            <w:r w:rsidRPr="00497220">
              <w:rPr>
                <w:vertAlign w:val="subscript"/>
              </w:rPr>
              <w:t>6</w:t>
            </w:r>
            <w:r w:rsidRPr="00497220">
              <w:t>H</w:t>
            </w:r>
            <w:r w:rsidRPr="00497220">
              <w:rPr>
                <w:vertAlign w:val="subscript"/>
              </w:rPr>
              <w:t>12</w:t>
            </w:r>
            <w:r w:rsidRPr="00497220">
              <w:t>O</w:t>
            </w:r>
            <w:r w:rsidRPr="00497220">
              <w:rPr>
                <w:vertAlign w:val="subscript"/>
              </w:rPr>
              <w:t>6</w:t>
            </w:r>
          </w:p>
        </w:tc>
      </w:tr>
      <w:tr w:rsidR="008325C5" w:rsidRPr="00497220" w:rsidTr="00940602">
        <w:trPr>
          <w:cantSplit/>
        </w:trPr>
        <w:tc>
          <w:tcPr>
            <w:tcW w:w="9533" w:type="dxa"/>
          </w:tcPr>
          <w:p w:rsidR="008325C5" w:rsidRPr="00497220" w:rsidRDefault="008325C5" w:rsidP="00940602">
            <w:pPr>
              <w:pStyle w:val="NummerierteListe"/>
            </w:pPr>
            <w:r w:rsidRPr="00497220">
              <w:t>Schreiben Sie die chemische Formel einmal genau so in das Dokument, wie Sie sie dargestellt haben möchten, also mit den tiefgestellten chemischen Massenzahlen.</w:t>
            </w:r>
          </w:p>
        </w:tc>
      </w:tr>
      <w:tr w:rsidR="008325C5" w:rsidRPr="00497220" w:rsidTr="00940602">
        <w:trPr>
          <w:cantSplit/>
        </w:trPr>
        <w:tc>
          <w:tcPr>
            <w:tcW w:w="9533" w:type="dxa"/>
          </w:tcPr>
          <w:p w:rsidR="008325C5" w:rsidRPr="00497220" w:rsidRDefault="00122DE4" w:rsidP="00940602">
            <w:pPr>
              <w:pStyle w:val="NummerierteListe"/>
            </w:pPr>
            <w:r>
              <w:rPr>
                <w:noProof/>
                <w:lang w:eastAsia="de-CH"/>
              </w:rPr>
              <w:lastRenderedPageBreak/>
              <mc:AlternateContent>
                <mc:Choice Requires="wpg">
                  <w:drawing>
                    <wp:anchor distT="114935" distB="114935" distL="114300" distR="0" simplePos="0" relativeHeight="251739648" behindDoc="0" locked="0" layoutInCell="1" allowOverlap="1" wp14:anchorId="1BC37B9A" wp14:editId="35697BBE">
                      <wp:simplePos x="0" y="0"/>
                      <wp:positionH relativeFrom="column">
                        <wp:align>right</wp:align>
                      </wp:positionH>
                      <wp:positionV relativeFrom="line">
                        <wp:align>top</wp:align>
                      </wp:positionV>
                      <wp:extent cx="2743200" cy="2480310"/>
                      <wp:effectExtent l="0" t="0" r="0" b="0"/>
                      <wp:wrapSquare wrapText="bothSides"/>
                      <wp:docPr id="919" name="Group 9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2480310"/>
                                <a:chOff x="6523" y="5714"/>
                                <a:chExt cx="4320" cy="3906"/>
                              </a:xfrm>
                            </wpg:grpSpPr>
                            <pic:pic xmlns:pic="http://schemas.openxmlformats.org/drawingml/2006/picture">
                              <pic:nvPicPr>
                                <pic:cNvPr id="920" name="Picture 936"/>
                                <pic:cNvPicPr>
                                  <a:picLocks noChangeAspect="1" noChangeArrowheads="1"/>
                                </pic:cNvPicPr>
                              </pic:nvPicPr>
                              <pic:blipFill>
                                <a:blip r:embed="rId358" cstate="email">
                                  <a:extLst>
                                    <a:ext uri="{28A0092B-C50C-407E-A947-70E740481C1C}">
                                      <a14:useLocalDpi xmlns:a14="http://schemas.microsoft.com/office/drawing/2010/main" val="0"/>
                                    </a:ext>
                                  </a:extLst>
                                </a:blip>
                                <a:srcRect/>
                                <a:stretch>
                                  <a:fillRect/>
                                </a:stretch>
                              </pic:blipFill>
                              <pic:spPr bwMode="auto">
                                <a:xfrm>
                                  <a:off x="6523" y="5714"/>
                                  <a:ext cx="4320" cy="3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21" name="Oval 937"/>
                              <wps:cNvSpPr>
                                <a:spLocks noChangeAspect="1" noChangeArrowheads="1"/>
                              </wps:cNvSpPr>
                              <wps:spPr bwMode="auto">
                                <a:xfrm>
                                  <a:off x="6547" y="7502"/>
                                  <a:ext cx="488" cy="488"/>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3" name="Oval 938"/>
                              <wps:cNvSpPr>
                                <a:spLocks noChangeAspect="1" noChangeArrowheads="1"/>
                              </wps:cNvSpPr>
                              <wps:spPr bwMode="auto">
                                <a:xfrm>
                                  <a:off x="8014" y="7388"/>
                                  <a:ext cx="1277" cy="401"/>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35" o:spid="_x0000_s1026" style="position:absolute;margin-left:164.8pt;margin-top:0;width:3in;height:195.3pt;z-index:251739648;mso-wrap-distance-top:9.05pt;mso-wrap-distance-right:0;mso-wrap-distance-bottom:9.05pt;mso-position-horizontal:right;mso-position-vertical:top;mso-position-vertical-relative:line" coordorigin="6523,5714" coordsize="4320,39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">
                      <o:lock v:ext="edit" aspectratio="t"/>
                      <v:shape id="Picture 936" o:spid="_x0000_s1027" type="#_x0000_t75" style="position:absolute;left:6523;top:5714;width:4320;height:3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QfzjCAAAA3AAAAA8AAABkcnMvZG93bnJldi54bWxET89rwjAUvgv7H8IbeJupHkQ7owxFFPRi&#10;3cDdHs2zrWteahK1+tebw8Djx/d7MmtNLa7kfGVZQb+XgCDOra64UPC9X36MQPiArLG2TAru5GE2&#10;fetMMNX2xju6ZqEQMYR9igrKEJpUSp+XZND3bEMcuaN1BkOErpDa4S2Gm1oOkmQoDVYcG0psaF5S&#10;/pddjIK6WfzYoTtv73jIHuNVezr8bhZKdd/br08QgdrwEv+711rBeBDnxzPxCMjp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EH84wgAAANwAAAAPAAAAAAAAAAAAAAAAAJ8C&#10;AABkcnMvZG93bnJldi54bWxQSwUGAAAAAAQABAD3AAAAjgMAAAAA&#10;">
                        <v:imagedata r:id="rId359" o:title=""/>
                      </v:shape>
                      <v:oval id="Oval 937" o:spid="_x0000_s1028" style="position:absolute;left:6547;top:7502;width:488;height:4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Wbw8gA&#10;AADcAAAADwAAAGRycy9kb3ducmV2LnhtbESPQWsCMRSE74X+h/CEXopmlVJ1NUppsVUPgqsevD03&#10;z93Qzct2E3X775tCocdhZr5hpvPWVuJKjTeOFfR7CQji3GnDhYL9btEdgfABWWPlmBR8k4f57P5u&#10;iql2N97SNQuFiBD2KSooQ6hTKX1ekkXfczVx9M6usRiibAqpG7xFuK3kIEmepUXDcaHEml5Lyj+z&#10;i1VwOa0fh5vV10fl347vB7NcPGXmoNRDp32ZgAjUhv/wX3upFYwHffg9E4+An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FZvDyAAAANwAAAAPAAAAAAAAAAAAAAAAAJgCAABk&#10;cnMvZG93bnJldi54bWxQSwUGAAAAAAQABAD1AAAAjQMAAAAA&#10;" filled="f" strokecolor="red" strokeweight="2pt">
                        <o:lock v:ext="edit" aspectratio="t"/>
                      </v:oval>
                      <v:oval id="Oval 938" o:spid="_x0000_s1029" style="position:absolute;left:8014;top:7388;width:1277;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ugL8gA&#10;AADcAAAADwAAAGRycy9kb3ducmV2LnhtbESPQU8CMRSE7yb+h+aZcCHQFQ3ISiEGggIHElc5cHtu&#10;n7uN29dlW2D599aExONkZr7JTGatrcSJGm8cK7jvJyCIc6cNFwo+P5a9JxA+IGusHJOCC3mYTW9v&#10;Jphqd+Z3OmWhEBHCPkUFZQh1KqXPS7Lo+64mjt63ayyGKJtC6gbPEW4rOUiSobRoOC6UWNO8pPwn&#10;O1oFx69Nd7RdH94qv9i/7sxq+ZiZnVKdu/blGUSgNvyHr+2VVjAePMDfmXgE5PQ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i6AvyAAAANwAAAAPAAAAAAAAAAAAAAAAAJgCAABk&#10;cnMvZG93bnJldi54bWxQSwUGAAAAAAQABAD1AAAAjQMAAAAA&#10;" filled="f" strokecolor="red" strokeweight="2pt">
                        <o:lock v:ext="edit" aspectratio="t"/>
                      </v:oval>
                      <w10:wrap type="square" anchory="line"/>
                    </v:group>
                  </w:pict>
                </mc:Fallback>
              </mc:AlternateContent>
            </w:r>
            <w:r w:rsidR="008325C5" w:rsidRPr="00497220">
              <w:t>Markieren Sie die Zeichenkette C</w:t>
            </w:r>
            <w:r w:rsidR="008325C5" w:rsidRPr="00497220">
              <w:rPr>
                <w:vertAlign w:val="subscript"/>
              </w:rPr>
              <w:t>6</w:t>
            </w:r>
            <w:r w:rsidR="008325C5" w:rsidRPr="00497220">
              <w:t>H</w:t>
            </w:r>
            <w:r w:rsidR="008325C5" w:rsidRPr="00497220">
              <w:rPr>
                <w:vertAlign w:val="subscript"/>
              </w:rPr>
              <w:t>12</w:t>
            </w:r>
            <w:r w:rsidR="008325C5" w:rsidRPr="00497220">
              <w:t>O</w:t>
            </w:r>
            <w:r w:rsidR="008325C5" w:rsidRPr="00497220">
              <w:rPr>
                <w:vertAlign w:val="subscript"/>
              </w:rPr>
              <w:t>6</w:t>
            </w:r>
            <w:r w:rsidR="008325C5" w:rsidRPr="00497220">
              <w:t xml:space="preserve">. Öffnen Sie wieder das Fenster </w:t>
            </w:r>
            <w:proofErr w:type="spellStart"/>
            <w:r w:rsidR="008325C5" w:rsidRPr="00497220">
              <w:t>AutoKorrektur</w:t>
            </w:r>
            <w:proofErr w:type="spellEnd"/>
            <w:r w:rsidR="008325C5" w:rsidRPr="00497220">
              <w:t>.</w:t>
            </w:r>
          </w:p>
          <w:p w:rsidR="008325C5" w:rsidRPr="00497220" w:rsidRDefault="008325C5" w:rsidP="00940602">
            <w:pPr>
              <w:pStyle w:val="Eingerckt"/>
              <w:rPr>
                <w:noProof/>
              </w:rPr>
            </w:pPr>
            <w:r w:rsidRPr="00497220">
              <w:rPr>
                <w:noProof/>
              </w:rPr>
              <w:t xml:space="preserve">Im Eingabefeld </w:t>
            </w:r>
            <w:r w:rsidRPr="00497220">
              <w:rPr>
                <w:noProof/>
                <w:bdr w:val="single" w:sz="4" w:space="0" w:color="auto"/>
              </w:rPr>
              <w:t>Durch</w:t>
            </w:r>
            <w:r w:rsidRPr="00497220">
              <w:rPr>
                <w:noProof/>
              </w:rPr>
              <w:t xml:space="preserve"> erscheint schon der im Dokument markierte Text C</w:t>
            </w:r>
            <w:r w:rsidRPr="00497220">
              <w:rPr>
                <w:noProof/>
                <w:vertAlign w:val="subscript"/>
              </w:rPr>
              <w:t>6</w:t>
            </w:r>
            <w:r w:rsidRPr="00497220">
              <w:rPr>
                <w:noProof/>
              </w:rPr>
              <w:t>H</w:t>
            </w:r>
            <w:r w:rsidRPr="00497220">
              <w:rPr>
                <w:noProof/>
                <w:vertAlign w:val="subscript"/>
              </w:rPr>
              <w:t>12</w:t>
            </w:r>
            <w:r w:rsidRPr="00497220">
              <w:rPr>
                <w:noProof/>
              </w:rPr>
              <w:t>O</w:t>
            </w:r>
            <w:r w:rsidRPr="00497220">
              <w:rPr>
                <w:noProof/>
                <w:vertAlign w:val="subscript"/>
              </w:rPr>
              <w:t>6</w:t>
            </w:r>
            <w:r w:rsidRPr="00497220">
              <w:rPr>
                <w:noProof/>
              </w:rPr>
              <w:t xml:space="preserve">. Wählen Sie die Option </w:t>
            </w:r>
            <w:r w:rsidRPr="00497220">
              <w:rPr>
                <w:b/>
                <w:noProof/>
              </w:rPr>
              <w:t>Formatierten Text</w:t>
            </w:r>
            <w:r w:rsidRPr="00497220">
              <w:rPr>
                <w:noProof/>
              </w:rPr>
              <w:t>.</w:t>
            </w:r>
          </w:p>
          <w:p w:rsidR="008325C5" w:rsidRPr="00497220" w:rsidRDefault="00122DE4" w:rsidP="00940602">
            <w:pPr>
              <w:pStyle w:val="Eingerckt"/>
              <w:rPr>
                <w:noProof/>
              </w:rPr>
            </w:pPr>
            <w:r>
              <w:rPr>
                <w:noProof/>
                <w:lang w:eastAsia="de-CH"/>
              </w:rPr>
              <mc:AlternateContent>
                <mc:Choice Requires="wps">
                  <w:drawing>
                    <wp:anchor distT="0" distB="0" distL="114300" distR="114300" simplePos="0" relativeHeight="251734528" behindDoc="0" locked="0" layoutInCell="1" allowOverlap="1" wp14:anchorId="2ABCF5BA" wp14:editId="2E2BA1E9">
                      <wp:simplePos x="0" y="0"/>
                      <wp:positionH relativeFrom="column">
                        <wp:posOffset>3314700</wp:posOffset>
                      </wp:positionH>
                      <wp:positionV relativeFrom="paragraph">
                        <wp:posOffset>386080</wp:posOffset>
                      </wp:positionV>
                      <wp:extent cx="457200" cy="342900"/>
                      <wp:effectExtent l="19050" t="14605" r="19050" b="13970"/>
                      <wp:wrapNone/>
                      <wp:docPr id="918" name="Oval 9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28" o:spid="_x0000_s1026" style="position:absolute;margin-left:261pt;margin-top:30.4pt;width:36pt;height:27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" filled="f" strokecolor="red" strokeweight="2pt"/>
                  </w:pict>
                </mc:Fallback>
              </mc:AlternateContent>
            </w:r>
            <w:r w:rsidR="008325C5" w:rsidRPr="00497220">
              <w:rPr>
                <w:noProof/>
              </w:rPr>
              <w:t xml:space="preserve">Geben Sie ins Eingabefeld </w:t>
            </w:r>
            <w:r w:rsidR="008325C5" w:rsidRPr="00497220">
              <w:rPr>
                <w:noProof/>
                <w:bdr w:val="single" w:sz="4" w:space="0" w:color="auto"/>
              </w:rPr>
              <w:t>Ersetzen</w:t>
            </w:r>
            <w:r w:rsidR="008325C5" w:rsidRPr="00497220">
              <w:rPr>
                <w:noProof/>
              </w:rPr>
              <w:t xml:space="preserve"> einen kurzen Text ein, welcher dann beim Eingeben durch C</w:t>
            </w:r>
            <w:r w:rsidR="008325C5" w:rsidRPr="00497220">
              <w:rPr>
                <w:noProof/>
                <w:vertAlign w:val="subscript"/>
              </w:rPr>
              <w:t>6</w:t>
            </w:r>
            <w:r w:rsidR="008325C5" w:rsidRPr="00497220">
              <w:rPr>
                <w:noProof/>
              </w:rPr>
              <w:t>H</w:t>
            </w:r>
            <w:r w:rsidR="008325C5" w:rsidRPr="00497220">
              <w:rPr>
                <w:noProof/>
                <w:vertAlign w:val="subscript"/>
              </w:rPr>
              <w:t>12</w:t>
            </w:r>
            <w:r w:rsidR="008325C5" w:rsidRPr="00497220">
              <w:rPr>
                <w:noProof/>
              </w:rPr>
              <w:t>O</w:t>
            </w:r>
            <w:r w:rsidR="008325C5" w:rsidRPr="00497220">
              <w:rPr>
                <w:noProof/>
                <w:vertAlign w:val="subscript"/>
              </w:rPr>
              <w:t>6</w:t>
            </w:r>
            <w:r w:rsidR="008325C5" w:rsidRPr="00497220">
              <w:rPr>
                <w:noProof/>
              </w:rPr>
              <w:t xml:space="preserve"> ersetzt werden soll. Hier z.B. soll </w:t>
            </w:r>
            <w:r w:rsidR="00E76DF4" w:rsidRPr="00497220">
              <w:rPr>
                <w:noProof/>
              </w:rPr>
              <w:t>"</w:t>
            </w:r>
            <w:r w:rsidR="008325C5" w:rsidRPr="00497220">
              <w:rPr>
                <w:noProof/>
              </w:rPr>
              <w:t xml:space="preserve">c6" immer durch </w:t>
            </w:r>
            <w:r w:rsidR="00E76DF4" w:rsidRPr="00497220">
              <w:rPr>
                <w:noProof/>
              </w:rPr>
              <w:t>"</w:t>
            </w:r>
            <w:r w:rsidR="008325C5" w:rsidRPr="00497220">
              <w:rPr>
                <w:noProof/>
              </w:rPr>
              <w:t>C</w:t>
            </w:r>
            <w:r w:rsidR="008325C5" w:rsidRPr="00497220">
              <w:rPr>
                <w:noProof/>
                <w:vertAlign w:val="subscript"/>
              </w:rPr>
              <w:t>6</w:t>
            </w:r>
            <w:r w:rsidR="008325C5" w:rsidRPr="00497220">
              <w:rPr>
                <w:noProof/>
              </w:rPr>
              <w:t>H</w:t>
            </w:r>
            <w:r w:rsidR="008325C5" w:rsidRPr="00497220">
              <w:rPr>
                <w:noProof/>
                <w:vertAlign w:val="subscript"/>
              </w:rPr>
              <w:t>12</w:t>
            </w:r>
            <w:r w:rsidR="008325C5" w:rsidRPr="00497220">
              <w:rPr>
                <w:noProof/>
              </w:rPr>
              <w:t>O</w:t>
            </w:r>
            <w:r w:rsidR="008325C5" w:rsidRPr="00497220">
              <w:rPr>
                <w:noProof/>
                <w:vertAlign w:val="subscript"/>
              </w:rPr>
              <w:t>6</w:t>
            </w:r>
            <w:r w:rsidR="00E76DF4" w:rsidRPr="00497220">
              <w:rPr>
                <w:noProof/>
              </w:rPr>
              <w:t>"</w:t>
            </w:r>
            <w:r w:rsidR="008325C5" w:rsidRPr="00497220">
              <w:rPr>
                <w:noProof/>
              </w:rPr>
              <w:t xml:space="preserve"> ersetzt werden.</w:t>
            </w:r>
          </w:p>
          <w:p w:rsidR="008325C5" w:rsidRPr="00497220" w:rsidRDefault="008325C5" w:rsidP="00940602">
            <w:pPr>
              <w:pStyle w:val="Eingerckt"/>
              <w:rPr>
                <w:noProof/>
              </w:rPr>
            </w:pPr>
            <w:r w:rsidRPr="00497220">
              <w:rPr>
                <w:noProof/>
              </w:rPr>
              <w:t xml:space="preserve">Klicken Sie nun auf </w:t>
            </w:r>
            <w:r w:rsidRPr="00497220">
              <w:rPr>
                <w:noProof/>
                <w:bdr w:val="single" w:sz="4" w:space="0" w:color="auto"/>
              </w:rPr>
              <w:t> Hinzufügen </w:t>
            </w:r>
            <w:r w:rsidRPr="00497220">
              <w:t xml:space="preserve"> und </w:t>
            </w:r>
            <w:r w:rsidRPr="00497220">
              <w:rPr>
                <w:noProof/>
                <w:bdr w:val="single" w:sz="4" w:space="0" w:color="auto"/>
              </w:rPr>
              <w:t> OK </w:t>
            </w:r>
            <w:r w:rsidRPr="00497220">
              <w:rPr>
                <w:noProof/>
              </w:rPr>
              <w:t>.</w:t>
            </w:r>
          </w:p>
        </w:tc>
      </w:tr>
      <w:tr w:rsidR="008325C5" w:rsidRPr="00497220" w:rsidTr="00940602">
        <w:trPr>
          <w:cantSplit/>
        </w:trPr>
        <w:tc>
          <w:tcPr>
            <w:tcW w:w="9533" w:type="dxa"/>
          </w:tcPr>
          <w:p w:rsidR="008325C5" w:rsidRPr="00497220" w:rsidRDefault="008325C5" w:rsidP="00940602">
            <w:pPr>
              <w:pStyle w:val="NummerierteListe"/>
            </w:pPr>
            <w:r w:rsidRPr="00497220">
              <w:t xml:space="preserve">Geben Sie nun irgendwo im Text die Zeichenfolge </w:t>
            </w:r>
            <w:r w:rsidR="00E76DF4" w:rsidRPr="00497220">
              <w:t>"</w:t>
            </w:r>
            <w:r w:rsidRPr="00497220">
              <w:t>c6[Leerzeichen]</w:t>
            </w:r>
            <w:r w:rsidR="00E76DF4" w:rsidRPr="00497220">
              <w:t>"</w:t>
            </w:r>
            <w:r w:rsidRPr="00497220">
              <w:t xml:space="preserve"> oder "c6[Satzzeichen]" ein und beobachten Sie, was geschieht. Machen Sie den Versuch bei verschieden formatierten Absätzen, also z.B. in fettgeschriebener oder grösser geschriebener Umgebung.</w:t>
            </w:r>
          </w:p>
          <w:p w:rsidR="008325C5" w:rsidRPr="00497220" w:rsidRDefault="008325C5" w:rsidP="00940602">
            <w:pPr>
              <w:pStyle w:val="Eingerckt"/>
              <w:rPr>
                <w:i/>
                <w:noProof/>
              </w:rPr>
            </w:pPr>
            <w:r w:rsidRPr="00497220">
              <w:rPr>
                <w:b/>
                <w:i/>
                <w:noProof/>
              </w:rPr>
              <w:t>Hinweis</w:t>
            </w:r>
            <w:r w:rsidRPr="00497220">
              <w:rPr>
                <w:i/>
                <w:noProof/>
              </w:rPr>
              <w:t>: Machen Sie unerwünschte AutoKorrekturen mit [Ctrl]+[Z] wieder rückgängig.</w:t>
            </w:r>
          </w:p>
        </w:tc>
      </w:tr>
    </w:tbl>
    <w:p w:rsidR="008325C5" w:rsidRPr="00A52C6A" w:rsidRDefault="008325C5" w:rsidP="006E673D">
      <w:pPr>
        <w:pStyle w:val="berschrift2"/>
      </w:pPr>
      <w:bookmarkStart w:id="182" w:name="_Toc87069690"/>
      <w:bookmarkStart w:id="183" w:name="_Toc298487864"/>
      <w:r w:rsidRPr="00A52C6A">
        <w:t>Rechtschreibung und Grammatik</w:t>
      </w:r>
      <w:bookmarkEnd w:id="182"/>
      <w:bookmarkEnd w:id="183"/>
    </w:p>
    <w:p w:rsidR="008325C5" w:rsidRPr="00A52C6A" w:rsidRDefault="008325C5" w:rsidP="007667D5">
      <w:pPr>
        <w:pStyle w:val="berschrift3"/>
      </w:pPr>
      <w:bookmarkStart w:id="184" w:name="_Toc87069691"/>
      <w:bookmarkStart w:id="185" w:name="_Toc298487865"/>
      <w:r w:rsidRPr="00A52C6A">
        <w:t>Voraussetzungen</w:t>
      </w:r>
      <w:bookmarkEnd w:id="184"/>
      <w:bookmarkEnd w:id="185"/>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940602">
        <w:trPr>
          <w:cantSplit/>
        </w:trPr>
        <w:tc>
          <w:tcPr>
            <w:tcW w:w="9529" w:type="dxa"/>
          </w:tcPr>
          <w:p w:rsidR="008325C5" w:rsidRPr="00497220" w:rsidRDefault="008325C5" w:rsidP="00940602">
            <w:pPr>
              <w:pStyle w:val="NummerierteListe"/>
              <w:rPr>
                <w:lang w:eastAsia="de-CH"/>
              </w:rPr>
            </w:pPr>
            <w:r w:rsidRPr="00497220">
              <w:rPr>
                <w:lang w:eastAsia="de-CH"/>
              </w:rPr>
              <w:t xml:space="preserve">Voraussetzung für eine sinnvolle </w:t>
            </w:r>
            <w:r w:rsidRPr="00497220">
              <w:t>Überprüfung</w:t>
            </w:r>
            <w:r w:rsidRPr="00497220">
              <w:rPr>
                <w:lang w:eastAsia="de-CH"/>
              </w:rPr>
              <w:t xml:space="preserve"> von Rechtschreibung und Grammatik ist, dass Ihr Text der richtigen Sprache zugeordnet ist. Die Zuordnung zu Sprachen geschieht in den Formatvorlagen.</w:t>
            </w:r>
          </w:p>
          <w:p w:rsidR="008325C5" w:rsidRPr="00497220" w:rsidRDefault="008325C5" w:rsidP="00940602">
            <w:pPr>
              <w:pStyle w:val="Eingerckt"/>
              <w:rPr>
                <w:noProof/>
                <w:lang w:eastAsia="de-CH"/>
              </w:rPr>
            </w:pPr>
            <w:r w:rsidRPr="00497220">
              <w:rPr>
                <w:noProof/>
                <w:lang w:eastAsia="de-CH"/>
              </w:rPr>
              <w:t xml:space="preserve">Überprüfen Sie deshalb vor einem Korrekturlauf mindestens die Basis-Formatvorlage </w:t>
            </w:r>
            <w:r w:rsidRPr="00497220">
              <w:rPr>
                <w:b/>
                <w:noProof/>
                <w:lang w:eastAsia="de-CH"/>
              </w:rPr>
              <w:t>Standard</w:t>
            </w:r>
            <w:r w:rsidRPr="00497220">
              <w:rPr>
                <w:noProof/>
                <w:lang w:eastAsia="de-CH"/>
              </w:rPr>
              <w:t xml:space="preserve"> gemäss folgender Anleitung:</w:t>
            </w:r>
          </w:p>
        </w:tc>
      </w:tr>
      <w:tr w:rsidR="008325C5" w:rsidRPr="00497220" w:rsidTr="00940602">
        <w:trPr>
          <w:cantSplit/>
        </w:trPr>
        <w:tc>
          <w:tcPr>
            <w:tcW w:w="9529" w:type="dxa"/>
          </w:tcPr>
          <w:p w:rsidR="008325C5" w:rsidRPr="00497220" w:rsidRDefault="00122DE4" w:rsidP="00940602">
            <w:pPr>
              <w:pStyle w:val="NummerierteListe"/>
              <w:rPr>
                <w:lang w:eastAsia="de-CH"/>
              </w:rPr>
            </w:pPr>
            <w:r>
              <w:rPr>
                <w:noProof/>
                <w:lang w:eastAsia="de-CH"/>
              </w:rPr>
              <w:drawing>
                <wp:anchor distT="114935" distB="114935" distL="114300" distR="0" simplePos="0" relativeHeight="251740672" behindDoc="0" locked="0" layoutInCell="1" allowOverlap="1" wp14:anchorId="5AEF2A1B" wp14:editId="242F2C12">
                  <wp:simplePos x="0" y="0"/>
                  <wp:positionH relativeFrom="column">
                    <wp:align>right</wp:align>
                  </wp:positionH>
                  <wp:positionV relativeFrom="line">
                    <wp:align>top</wp:align>
                  </wp:positionV>
                  <wp:extent cx="2743200" cy="1124585"/>
                  <wp:effectExtent l="0" t="0" r="0" b="0"/>
                  <wp:wrapSquare wrapText="bothSides"/>
                  <wp:docPr id="939" name="Bild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360" cstate="email">
                            <a:extLst>
                              <a:ext uri="{28A0092B-C50C-407E-A947-70E740481C1C}">
                                <a14:useLocalDpi xmlns:a14="http://schemas.microsoft.com/office/drawing/2010/main" val="0"/>
                              </a:ext>
                            </a:extLst>
                          </a:blip>
                          <a:srcRect/>
                          <a:stretch>
                            <a:fillRect/>
                          </a:stretch>
                        </pic:blipFill>
                        <pic:spPr bwMode="auto">
                          <a:xfrm>
                            <a:off x="0" y="0"/>
                            <a:ext cx="2743200" cy="112458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rPr>
                <w:lang w:eastAsia="de-CH"/>
              </w:rPr>
              <w:t xml:space="preserve">Öffnen Sie in </w:t>
            </w:r>
            <w:proofErr w:type="spellStart"/>
            <w:r w:rsidR="0025507B">
              <w:rPr>
                <w:b/>
                <w:lang w:eastAsia="de-CH"/>
              </w:rPr>
              <w:t>Menü</w:t>
            </w:r>
            <w:r w:rsidR="00AC1055" w:rsidRPr="00AC1055">
              <w:rPr>
                <w:b/>
                <w:lang w:eastAsia="de-CH"/>
              </w:rPr>
              <w:t>band</w:t>
            </w:r>
            <w:proofErr w:type="spellEnd"/>
            <w:r w:rsidR="00AC1055" w:rsidRPr="00AC1055">
              <w:rPr>
                <w:b/>
                <w:lang w:eastAsia="de-CH"/>
              </w:rPr>
              <w:t xml:space="preserve"> –</w:t>
            </w:r>
            <w:r w:rsidR="008325C5" w:rsidRPr="00497220">
              <w:rPr>
                <w:b/>
                <w:lang w:eastAsia="de-CH"/>
              </w:rPr>
              <w:t xml:space="preserve"> Start – Formatvorlagen </w:t>
            </w:r>
            <w:r w:rsidR="008325C5" w:rsidRPr="00497220">
              <w:rPr>
                <w:lang w:eastAsia="de-CH"/>
              </w:rPr>
              <w:t xml:space="preserve">das </w:t>
            </w:r>
            <w:proofErr w:type="spellStart"/>
            <w:r w:rsidR="008325C5" w:rsidRPr="00497220">
              <w:rPr>
                <w:lang w:eastAsia="de-CH"/>
              </w:rPr>
              <w:t>Kontext</w:t>
            </w:r>
            <w:r w:rsidR="0025507B">
              <w:rPr>
                <w:lang w:eastAsia="de-CH"/>
              </w:rPr>
              <w:t>Menü</w:t>
            </w:r>
            <w:proofErr w:type="spellEnd"/>
            <w:r w:rsidR="008325C5" w:rsidRPr="00497220">
              <w:rPr>
                <w:lang w:eastAsia="de-CH"/>
              </w:rPr>
              <w:t xml:space="preserve"> für die Formatvorlage </w:t>
            </w:r>
            <w:r w:rsidR="008325C5" w:rsidRPr="00497220">
              <w:rPr>
                <w:bdr w:val="single" w:sz="4" w:space="0" w:color="auto"/>
                <w:lang w:eastAsia="de-CH"/>
              </w:rPr>
              <w:t>Standard</w:t>
            </w:r>
            <w:r w:rsidR="008325C5" w:rsidRPr="00497220">
              <w:rPr>
                <w:lang w:eastAsia="de-CH"/>
              </w:rPr>
              <w:t xml:space="preserve"> und wählen Sie </w:t>
            </w:r>
            <w:r w:rsidR="008325C5" w:rsidRPr="00497220">
              <w:rPr>
                <w:bdr w:val="single" w:sz="4" w:space="0" w:color="auto"/>
                <w:lang w:eastAsia="de-CH"/>
              </w:rPr>
              <w:t>Ändern…</w:t>
            </w:r>
            <w:r w:rsidR="008325C5" w:rsidRPr="00497220">
              <w:rPr>
                <w:lang w:eastAsia="de-CH"/>
              </w:rPr>
              <w:t>.</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lastRenderedPageBreak/>
              <w:drawing>
                <wp:anchor distT="114935" distB="114935" distL="114300" distR="0" simplePos="0" relativeHeight="251741696" behindDoc="0" locked="0" layoutInCell="1" allowOverlap="1" wp14:anchorId="40BA7559" wp14:editId="4C34A3C2">
                  <wp:simplePos x="0" y="0"/>
                  <wp:positionH relativeFrom="column">
                    <wp:align>right</wp:align>
                  </wp:positionH>
                  <wp:positionV relativeFrom="line">
                    <wp:align>top</wp:align>
                  </wp:positionV>
                  <wp:extent cx="2099310" cy="2504440"/>
                  <wp:effectExtent l="0" t="0" r="0" b="0"/>
                  <wp:wrapSquare wrapText="bothSides"/>
                  <wp:docPr id="940" name="Bild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2099310" cy="2504440"/>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Öffnen Sie mit dem Ausklapp-</w:t>
            </w:r>
            <w:r w:rsidR="0025507B">
              <w:t>Menü</w:t>
            </w:r>
            <w:r w:rsidR="008325C5" w:rsidRPr="00497220">
              <w:t xml:space="preserve"> unter der Schaltfläche </w:t>
            </w:r>
            <w:r w:rsidR="008325C5" w:rsidRPr="00497220">
              <w:rPr>
                <w:bdr w:val="single" w:sz="4" w:space="0" w:color="auto"/>
              </w:rPr>
              <w:t xml:space="preserve">Format </w:t>
            </w:r>
            <w:r w:rsidR="008325C5" w:rsidRPr="00497220">
              <w:rPr>
                <w:bdr w:val="single" w:sz="4" w:space="0" w:color="auto"/>
              </w:rPr>
              <w:sym w:font="Wingdings 3" w:char="F082"/>
            </w:r>
            <w:r w:rsidR="008325C5" w:rsidRPr="00497220">
              <w:t xml:space="preserve"> das Fenster Sprache.</w:t>
            </w:r>
          </w:p>
        </w:tc>
      </w:tr>
      <w:tr w:rsidR="008325C5" w:rsidRPr="00497220" w:rsidTr="00940602">
        <w:trPr>
          <w:cantSplit/>
        </w:trPr>
        <w:tc>
          <w:tcPr>
            <w:tcW w:w="9529" w:type="dxa"/>
          </w:tcPr>
          <w:p w:rsidR="008325C5" w:rsidRPr="00497220" w:rsidRDefault="00122DE4" w:rsidP="000B2D9E">
            <w:pPr>
              <w:pStyle w:val="NummerierteListe"/>
            </w:pPr>
            <w:r>
              <w:rPr>
                <w:noProof/>
                <w:lang w:eastAsia="de-CH"/>
              </w:rPr>
              <mc:AlternateContent>
                <mc:Choice Requires="wps">
                  <w:drawing>
                    <wp:anchor distT="0" distB="0" distL="114300" distR="114300" simplePos="0" relativeHeight="251715072" behindDoc="0" locked="0" layoutInCell="1" allowOverlap="1" wp14:anchorId="1A7B2DCF" wp14:editId="029919FF">
                      <wp:simplePos x="0" y="0"/>
                      <wp:positionH relativeFrom="column">
                        <wp:posOffset>3943350</wp:posOffset>
                      </wp:positionH>
                      <wp:positionV relativeFrom="paragraph">
                        <wp:posOffset>1426845</wp:posOffset>
                      </wp:positionV>
                      <wp:extent cx="342900" cy="342900"/>
                      <wp:effectExtent l="19050" t="17145" r="19050" b="20955"/>
                      <wp:wrapNone/>
                      <wp:docPr id="915" name="Oval 9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03" o:spid="_x0000_s1026" style="position:absolute;margin-left:310.5pt;margin-top:112.35pt;width:27pt;height:27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" filled="f" strokecolor="red" strokeweight="2pt"/>
                  </w:pict>
                </mc:Fallback>
              </mc:AlternateContent>
            </w:r>
            <w:r>
              <w:rPr>
                <w:noProof/>
                <w:lang w:eastAsia="de-CH"/>
              </w:rPr>
              <mc:AlternateContent>
                <mc:Choice Requires="wps">
                  <w:drawing>
                    <wp:anchor distT="0" distB="0" distL="114300" distR="114300" simplePos="0" relativeHeight="251714048" behindDoc="0" locked="0" layoutInCell="1" allowOverlap="1" wp14:anchorId="4686FD2A" wp14:editId="43AB1092">
                      <wp:simplePos x="0" y="0"/>
                      <wp:positionH relativeFrom="column">
                        <wp:posOffset>3657600</wp:posOffset>
                      </wp:positionH>
                      <wp:positionV relativeFrom="paragraph">
                        <wp:posOffset>245745</wp:posOffset>
                      </wp:positionV>
                      <wp:extent cx="2514600" cy="342900"/>
                      <wp:effectExtent l="19050" t="17145" r="19050" b="20955"/>
                      <wp:wrapNone/>
                      <wp:docPr id="914" name="Oval 9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34290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02" o:spid="_x0000_s1026" style="position:absolute;margin-left:4in;margin-top:19.35pt;width:198pt;height:27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" filled="f" strokecolor="red" strokeweight="2pt"/>
                  </w:pict>
                </mc:Fallback>
              </mc:AlternateContent>
            </w:r>
            <w:r>
              <w:rPr>
                <w:noProof/>
                <w:lang w:eastAsia="de-CH"/>
              </w:rPr>
              <w:drawing>
                <wp:anchor distT="0" distB="114935" distL="114300" distR="0" simplePos="0" relativeHeight="251713024" behindDoc="0" locked="0" layoutInCell="1" allowOverlap="0" wp14:anchorId="14A7997E" wp14:editId="7CB83230">
                  <wp:simplePos x="0" y="0"/>
                  <wp:positionH relativeFrom="column">
                    <wp:align>right</wp:align>
                  </wp:positionH>
                  <wp:positionV relativeFrom="line">
                    <wp:align>top</wp:align>
                  </wp:positionV>
                  <wp:extent cx="1978660" cy="2103120"/>
                  <wp:effectExtent l="0" t="0" r="2540" b="0"/>
                  <wp:wrapSquare wrapText="left"/>
                  <wp:docPr id="903" name="Bild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362" cstate="email">
                            <a:extLst>
                              <a:ext uri="{28A0092B-C50C-407E-A947-70E740481C1C}">
                                <a14:useLocalDpi xmlns:a14="http://schemas.microsoft.com/office/drawing/2010/main" val="0"/>
                              </a:ext>
                            </a:extLst>
                          </a:blip>
                          <a:srcRect/>
                          <a:stretch>
                            <a:fillRect/>
                          </a:stretch>
                        </pic:blipFill>
                        <pic:spPr bwMode="auto">
                          <a:xfrm>
                            <a:off x="0" y="0"/>
                            <a:ext cx="1978660" cy="2103120"/>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Überprüfen Sie hier die Spracheinstellung und die Überprüfungs</w:t>
            </w:r>
            <w:r w:rsidR="000B2D9E">
              <w:t>e</w:t>
            </w:r>
            <w:r w:rsidR="008325C5" w:rsidRPr="00497220">
              <w:t>instellung.</w:t>
            </w:r>
          </w:p>
        </w:tc>
      </w:tr>
    </w:tbl>
    <w:p w:rsidR="008325C5" w:rsidRPr="00A52C6A" w:rsidRDefault="008325C5" w:rsidP="0006365B">
      <w:pPr>
        <w:pStyle w:val="S3NeueSeite"/>
      </w:pPr>
      <w:bookmarkStart w:id="186" w:name="_Toc87069692"/>
      <w:bookmarkStart w:id="187" w:name="_Toc298487866"/>
      <w:r w:rsidRPr="00A52C6A">
        <w:lastRenderedPageBreak/>
        <w:t>Laufende Prüfung während der Eingabe</w:t>
      </w:r>
      <w:bookmarkEnd w:id="186"/>
      <w:bookmarkEnd w:id="187"/>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940602">
        <w:trPr>
          <w:cantSplit/>
        </w:trPr>
        <w:tc>
          <w:tcPr>
            <w:tcW w:w="9529" w:type="dxa"/>
          </w:tcPr>
          <w:p w:rsidR="008325C5" w:rsidRPr="00497220" w:rsidRDefault="00122DE4" w:rsidP="00940602">
            <w:pPr>
              <w:pStyle w:val="NummerierteListe"/>
            </w:pPr>
            <w:r>
              <w:rPr>
                <w:noProof/>
                <w:lang w:eastAsia="de-CH"/>
              </w:rPr>
              <mc:AlternateContent>
                <mc:Choice Requires="wpg">
                  <w:drawing>
                    <wp:anchor distT="114935" distB="114935" distL="114300" distR="0" simplePos="0" relativeHeight="251745792" behindDoc="0" locked="0" layoutInCell="1" allowOverlap="1" wp14:anchorId="416A5D37" wp14:editId="2886D189">
                      <wp:simplePos x="0" y="0"/>
                      <wp:positionH relativeFrom="column">
                        <wp:align>right</wp:align>
                      </wp:positionH>
                      <wp:positionV relativeFrom="line">
                        <wp:align>top</wp:align>
                      </wp:positionV>
                      <wp:extent cx="3622040" cy="3067050"/>
                      <wp:effectExtent l="0" t="0" r="0" b="0"/>
                      <wp:wrapSquare wrapText="bothSides"/>
                      <wp:docPr id="62" name="Group 94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622040" cy="3067050"/>
                                <a:chOff x="4960" y="2286"/>
                                <a:chExt cx="5879" cy="4978"/>
                              </a:xfrm>
                            </wpg:grpSpPr>
                            <pic:pic xmlns:pic="http://schemas.openxmlformats.org/drawingml/2006/picture">
                              <pic:nvPicPr>
                                <pic:cNvPr id="63" name="Picture 947"/>
                                <pic:cNvPicPr>
                                  <a:picLocks noChangeAspect="1" noChangeArrowheads="1"/>
                                </pic:cNvPicPr>
                              </pic:nvPicPr>
                              <pic:blipFill>
                                <a:blip r:embed="rId363" cstate="email">
                                  <a:extLst>
                                    <a:ext uri="{28A0092B-C50C-407E-A947-70E740481C1C}">
                                      <a14:useLocalDpi xmlns:a14="http://schemas.microsoft.com/office/drawing/2010/main" val="0"/>
                                    </a:ext>
                                  </a:extLst>
                                </a:blip>
                                <a:srcRect/>
                                <a:stretch>
                                  <a:fillRect/>
                                </a:stretch>
                              </pic:blipFill>
                              <pic:spPr bwMode="auto">
                                <a:xfrm>
                                  <a:off x="4960" y="2286"/>
                                  <a:ext cx="5879" cy="49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01" name="Oval 948"/>
                              <wps:cNvSpPr>
                                <a:spLocks noChangeAspect="1" noChangeArrowheads="1"/>
                              </wps:cNvSpPr>
                              <wps:spPr bwMode="auto">
                                <a:xfrm>
                                  <a:off x="6336" y="5134"/>
                                  <a:ext cx="276" cy="276"/>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2" name="Oval 949"/>
                              <wps:cNvSpPr>
                                <a:spLocks noChangeAspect="1" noChangeArrowheads="1"/>
                              </wps:cNvSpPr>
                              <wps:spPr bwMode="auto">
                                <a:xfrm>
                                  <a:off x="6336" y="5422"/>
                                  <a:ext cx="276" cy="276"/>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46" o:spid="_x0000_s1026" style="position:absolute;margin-left:234pt;margin-top:0;width:285.2pt;height:241.5pt;z-index:251745792;mso-wrap-distance-top:9.05pt;mso-wrap-distance-right:0;mso-wrap-distance-bottom:9.05pt;mso-position-horizontal:right;mso-position-vertical:top;mso-position-vertical-relative:line" coordorigin="4960,2286" coordsize="5879,4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">
                      <o:lock v:ext="edit" aspectratio="t"/>
                      <v:shape id="Picture 947" o:spid="_x0000_s1027" type="#_x0000_t75" style="position:absolute;left:4960;top:2286;width:5879;height:49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mBo/FAAAA2wAAAA8AAABkcnMvZG93bnJldi54bWxEj0FrwkAUhO8F/8PyhN7qxgZSSd0ELQpC&#10;i6ANlN6e2WcSzb4N2a2m/74rFDwOM/MNM88H04oL9a6xrGA6iUAQl1Y3XCkoPtdPMxDOI2tsLZOC&#10;X3KQZ6OHOabaXnlHl72vRICwS1FB7X2XSunKmgy6ie2Ig3e0vUEfZF9J3eM1wE0rn6MokQYbDgs1&#10;dvRWU3ne/xgFp++Xodgsv2ycVFs57Q4ufl99KPU4HhavIDwN/h7+b2+0giSG25fwA2T2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pgaPxQAAANsAAAAPAAAAAAAAAAAAAAAA&#10;AJ8CAABkcnMvZG93bnJldi54bWxQSwUGAAAAAAQABAD3AAAAkQMAAAAA&#10;">
                        <v:imagedata r:id="rId364" o:title=""/>
                      </v:shape>
                      <v:oval id="Oval 948" o:spid="_x0000_s1028" style="position:absolute;left:6336;top:5134;width:276;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DHo8gA&#10;AADcAAAADwAAAGRycy9kb3ducmV2LnhtbESPQU/CQBSE7yT+h80z8WJgizGIlW1jNCB6MKHIwduz&#10;+2w3dt+W7gLl37MkJhwnM/NNZpb3thF76rxxrGA8SkAQl04brhR8refDKQgfkDU2jknBkTzk2dVg&#10;hql2B17RvgiViBD2KSqoQ2hTKX1Zk0U/ci1x9H5dZzFE2VVSd3iIcNvIuySZSIuG40KNLb3UVP4V&#10;O6tg9/Nx+/D5vn1r/Ov3YmOW8/vCbJS6ue6fn0AE6sMl/N9eagWPyRjOZ+IRkNkJ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oMejyAAAANwAAAAPAAAAAAAAAAAAAAAAAJgCAABk&#10;cnMvZG93bnJldi54bWxQSwUGAAAAAAQABAD1AAAAjQMAAAAA&#10;" filled="f" strokecolor="red" strokeweight="2pt">
                        <o:lock v:ext="edit" aspectratio="t"/>
                      </v:oval>
                      <v:oval id="Oval 949" o:spid="_x0000_s1029" style="position:absolute;left:6336;top:5422;width:276;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JZ1MgA&#10;AADcAAAADwAAAGRycy9kb3ducmV2LnhtbESPT0vDQBTE74LfYXmCl2I3LaVq7LZIpX8PgtEcvD2z&#10;z2Qx+zbNbtv023cLBY/DzPyGmcw6W4sDtd44VjDoJyCIC6cNlwq+PhcPTyB8QNZYOyYFJ/Iwm97e&#10;TDDV7sgfdMhCKSKEfYoKqhCaVEpfVGTR911DHL1f11oMUbal1C0eI9zWcpgkY2nRcFyosKF5RcVf&#10;trcK9j/b3uP7Zreq/dv3MjfrxSgzuVL3d93rC4hAXfgPX9trreA5GcLlTDwCcno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clnUyAAAANwAAAAPAAAAAAAAAAAAAAAAAJgCAABk&#10;cnMvZG93bnJldi54bWxQSwUGAAAAAAQABAD1AAAAjQMAAAAA&#10;" filled="f" strokecolor="red" strokeweight="2pt">
                        <o:lock v:ext="edit" aspectratio="t"/>
                      </v:oval>
                      <w10:wrap type="square" anchory="line"/>
                    </v:group>
                  </w:pict>
                </mc:Fallback>
              </mc:AlternateContent>
            </w:r>
            <w:r w:rsidR="008325C5" w:rsidRPr="00497220">
              <w:t xml:space="preserve">Öffnen Sie </w:t>
            </w:r>
            <w:r w:rsidR="0025507B">
              <w:rPr>
                <w:b/>
              </w:rPr>
              <w:t>Menü</w:t>
            </w:r>
            <w:r w:rsidR="0075652E" w:rsidRPr="0075652E">
              <w:rPr>
                <w:b/>
              </w:rPr>
              <w:t>band-Datei</w:t>
            </w:r>
            <w:r w:rsidR="0075652E">
              <w:rPr>
                <w:b/>
              </w:rPr>
              <w:t>-Optionen</w:t>
            </w:r>
            <w:r w:rsidR="008325C5" w:rsidRPr="00497220">
              <w:t>.</w:t>
            </w:r>
          </w:p>
          <w:p w:rsidR="008325C5" w:rsidRPr="00497220" w:rsidRDefault="008325C5" w:rsidP="000B2D9E">
            <w:pPr>
              <w:pStyle w:val="Eingerckt"/>
              <w:rPr>
                <w:noProof/>
              </w:rPr>
            </w:pPr>
            <w:r w:rsidRPr="00497220">
              <w:rPr>
                <w:noProof/>
              </w:rPr>
              <w:t xml:space="preserve">In der Gruppe </w:t>
            </w:r>
            <w:r w:rsidR="00E76DF4" w:rsidRPr="00497220">
              <w:rPr>
                <w:noProof/>
              </w:rPr>
              <w:t>"</w:t>
            </w:r>
            <w:r w:rsidRPr="00497220">
              <w:rPr>
                <w:noProof/>
              </w:rPr>
              <w:t>Dokumentprüfung</w:t>
            </w:r>
            <w:r w:rsidR="00E76DF4" w:rsidRPr="00497220">
              <w:rPr>
                <w:noProof/>
              </w:rPr>
              <w:t>"</w:t>
            </w:r>
            <w:r w:rsidRPr="00497220">
              <w:rPr>
                <w:noProof/>
              </w:rPr>
              <w:t xml:space="preserve"> können Sie </w:t>
            </w:r>
            <w:r w:rsidR="000B2D9E">
              <w:rPr>
                <w:noProof/>
              </w:rPr>
              <w:t>konfigurieren</w:t>
            </w:r>
            <w:r w:rsidRPr="00497220">
              <w:rPr>
                <w:noProof/>
              </w:rPr>
              <w:t>, dass Rechtschreibung und Grammatik laufend während der Texteingabe geprüft werden.</w:t>
            </w:r>
          </w:p>
        </w:tc>
      </w:tr>
      <w:tr w:rsidR="008325C5" w:rsidRPr="00497220" w:rsidTr="00940602">
        <w:trPr>
          <w:cantSplit/>
        </w:trPr>
        <w:tc>
          <w:tcPr>
            <w:tcW w:w="9529" w:type="dxa"/>
          </w:tcPr>
          <w:p w:rsidR="008325C5" w:rsidRPr="00497220" w:rsidRDefault="00122DE4" w:rsidP="00940602">
            <w:pPr>
              <w:pStyle w:val="NummerierteListe"/>
              <w:rPr>
                <w:lang w:eastAsia="de-CH"/>
              </w:rPr>
            </w:pPr>
            <w:r>
              <w:rPr>
                <w:noProof/>
                <w:lang w:eastAsia="de-CH"/>
              </w:rPr>
              <w:drawing>
                <wp:anchor distT="0" distB="114935" distL="114300" distR="0" simplePos="0" relativeHeight="251720192" behindDoc="0" locked="0" layoutInCell="1" allowOverlap="0" wp14:anchorId="57214458" wp14:editId="3247BA10">
                  <wp:simplePos x="0" y="0"/>
                  <wp:positionH relativeFrom="column">
                    <wp:align>right</wp:align>
                  </wp:positionH>
                  <wp:positionV relativeFrom="line">
                    <wp:align>top</wp:align>
                  </wp:positionV>
                  <wp:extent cx="2943225" cy="2895600"/>
                  <wp:effectExtent l="19050" t="19050" r="28575" b="19050"/>
                  <wp:wrapSquare wrapText="left"/>
                  <wp:docPr id="908" name="Bild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365" cstate="email">
                            <a:extLst>
                              <a:ext uri="{28A0092B-C50C-407E-A947-70E740481C1C}">
                                <a14:useLocalDpi xmlns:a14="http://schemas.microsoft.com/office/drawing/2010/main" val="0"/>
                              </a:ext>
                            </a:extLst>
                          </a:blip>
                          <a:srcRect/>
                          <a:stretch>
                            <a:fillRect/>
                          </a:stretch>
                        </pic:blipFill>
                        <pic:spPr bwMode="auto">
                          <a:xfrm>
                            <a:off x="0" y="0"/>
                            <a:ext cx="2943225" cy="28956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8325C5" w:rsidRPr="00497220">
              <w:rPr>
                <w:lang w:eastAsia="de-CH"/>
              </w:rPr>
              <w:t xml:space="preserve">Wenn Word nun ein </w:t>
            </w:r>
            <w:r w:rsidR="008325C5" w:rsidRPr="00497220">
              <w:t>falsch</w:t>
            </w:r>
            <w:r w:rsidR="008325C5" w:rsidRPr="00497220">
              <w:rPr>
                <w:lang w:eastAsia="de-CH"/>
              </w:rPr>
              <w:t xml:space="preserve"> geschriebenes Wort findet, wird es mit einer roten bzw. grünen Wellenlinie unterstrichen.</w:t>
            </w:r>
          </w:p>
          <w:p w:rsidR="008325C5" w:rsidRPr="00497220" w:rsidRDefault="008325C5" w:rsidP="00940602">
            <w:pPr>
              <w:pStyle w:val="Eingerckt"/>
              <w:rPr>
                <w:noProof/>
                <w:lang w:eastAsia="de-CH"/>
              </w:rPr>
            </w:pPr>
            <w:r w:rsidRPr="00497220">
              <w:rPr>
                <w:noProof/>
                <w:lang w:eastAsia="de-CH"/>
              </w:rPr>
              <w:t>Klicken Sie mit der rechten Maustaste auf das unterstrichene Wort. Ein Kontext</w:t>
            </w:r>
            <w:r w:rsidR="0025507B">
              <w:rPr>
                <w:noProof/>
                <w:lang w:eastAsia="de-CH"/>
              </w:rPr>
              <w:t>Menü</w:t>
            </w:r>
            <w:r w:rsidRPr="00497220">
              <w:rPr>
                <w:noProof/>
                <w:lang w:eastAsia="de-CH"/>
              </w:rPr>
              <w:t xml:space="preserve"> macht Ihnen Vorschläge zur Korrektur. Ein Klick auf einen Vorschlag ersetzt das fehlerhafte durch das im Kontext</w:t>
            </w:r>
            <w:r w:rsidR="0025507B">
              <w:rPr>
                <w:noProof/>
                <w:lang w:eastAsia="de-CH"/>
              </w:rPr>
              <w:t>Menü</w:t>
            </w:r>
            <w:r w:rsidRPr="00497220">
              <w:rPr>
                <w:noProof/>
                <w:lang w:eastAsia="de-CH"/>
              </w:rPr>
              <w:t xml:space="preserve"> ausgewählte Wort.</w:t>
            </w:r>
          </w:p>
        </w:tc>
      </w:tr>
      <w:tr w:rsidR="008325C5" w:rsidRPr="00497220" w:rsidTr="00940602">
        <w:trPr>
          <w:cantSplit/>
        </w:trPr>
        <w:tc>
          <w:tcPr>
            <w:tcW w:w="9529" w:type="dxa"/>
          </w:tcPr>
          <w:p w:rsidR="008325C5" w:rsidRPr="00497220" w:rsidRDefault="008325C5" w:rsidP="00940602">
            <w:pPr>
              <w:pStyle w:val="Eingerckt"/>
              <w:rPr>
                <w:i/>
                <w:noProof/>
              </w:rPr>
            </w:pPr>
            <w:r w:rsidRPr="00497220">
              <w:rPr>
                <w:b/>
                <w:i/>
                <w:noProof/>
              </w:rPr>
              <w:t>Hinweis:</w:t>
            </w:r>
            <w:r w:rsidRPr="00497220">
              <w:rPr>
                <w:i/>
                <w:noProof/>
              </w:rPr>
              <w:t xml:space="preserve"> Die roten und grünen Wellenlinien stören beim Bearbeiten eines Textes sehr! Einerseits unterbrechen sie Ihren Gedankenfluss, andererseits zerreissen sie das Bild (Layout) Ihres Textes und verunmöglichen es so, den Text grafisch ansprechend zu gestalten. Im professionellen Einsatz ist deshalb die im folgenden Kapitel beschriebene Methode vorzuziehen.</w:t>
            </w:r>
          </w:p>
        </w:tc>
      </w:tr>
    </w:tbl>
    <w:p w:rsidR="008325C5" w:rsidRPr="00A52C6A" w:rsidRDefault="008325C5" w:rsidP="0006365B">
      <w:pPr>
        <w:pStyle w:val="S3NeueSeite"/>
      </w:pPr>
      <w:bookmarkStart w:id="188" w:name="_Toc87069693"/>
      <w:bookmarkStart w:id="189" w:name="_Toc298487867"/>
      <w:r>
        <w:lastRenderedPageBreak/>
        <w:t xml:space="preserve">Manueller </w:t>
      </w:r>
      <w:r w:rsidRPr="00A52C6A">
        <w:t>Korrekturlauf</w:t>
      </w:r>
      <w:bookmarkEnd w:id="188"/>
      <w:bookmarkEnd w:id="189"/>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940602">
        <w:trPr>
          <w:cantSplit/>
        </w:trPr>
        <w:tc>
          <w:tcPr>
            <w:tcW w:w="9529" w:type="dxa"/>
          </w:tcPr>
          <w:p w:rsidR="008325C5" w:rsidRPr="00497220" w:rsidRDefault="00122DE4" w:rsidP="00940602">
            <w:pPr>
              <w:pStyle w:val="NummerierteListe"/>
              <w:rPr>
                <w:lang w:eastAsia="de-CH"/>
              </w:rPr>
            </w:pPr>
            <w:r>
              <w:rPr>
                <w:noProof/>
                <w:lang w:eastAsia="de-CH"/>
              </w:rPr>
              <mc:AlternateContent>
                <mc:Choice Requires="wpg">
                  <w:drawing>
                    <wp:anchor distT="114935" distB="114935" distL="114300" distR="0" simplePos="0" relativeHeight="251742720" behindDoc="0" locked="0" layoutInCell="1" allowOverlap="1" wp14:anchorId="04B9C657" wp14:editId="65FAB8DE">
                      <wp:simplePos x="0" y="0"/>
                      <wp:positionH relativeFrom="column">
                        <wp:align>right</wp:align>
                      </wp:positionH>
                      <wp:positionV relativeFrom="line">
                        <wp:align>top</wp:align>
                      </wp:positionV>
                      <wp:extent cx="2743200" cy="1603375"/>
                      <wp:effectExtent l="12700" t="0" r="0" b="0"/>
                      <wp:wrapSquare wrapText="bothSides"/>
                      <wp:docPr id="59" name="Group 9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1603375"/>
                                <a:chOff x="6519" y="2286"/>
                                <a:chExt cx="4320" cy="2525"/>
                              </a:xfrm>
                            </wpg:grpSpPr>
                            <pic:pic xmlns:pic="http://schemas.openxmlformats.org/drawingml/2006/picture">
                              <pic:nvPicPr>
                                <pic:cNvPr id="60" name="Picture 942"/>
                                <pic:cNvPicPr>
                                  <a:picLocks noChangeAspect="1" noChangeArrowheads="1"/>
                                </pic:cNvPicPr>
                              </pic:nvPicPr>
                              <pic:blipFill>
                                <a:blip r:embed="rId366" cstate="email">
                                  <a:extLst>
                                    <a:ext uri="{28A0092B-C50C-407E-A947-70E740481C1C}">
                                      <a14:useLocalDpi xmlns:a14="http://schemas.microsoft.com/office/drawing/2010/main" val="0"/>
                                    </a:ext>
                                  </a:extLst>
                                </a:blip>
                                <a:srcRect/>
                                <a:stretch>
                                  <a:fillRect/>
                                </a:stretch>
                              </pic:blipFill>
                              <pic:spPr bwMode="auto">
                                <a:xfrm>
                                  <a:off x="6519" y="2286"/>
                                  <a:ext cx="4320" cy="2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 name="Oval 943"/>
                              <wps:cNvSpPr>
                                <a:spLocks noChangeAspect="1" noChangeArrowheads="1"/>
                              </wps:cNvSpPr>
                              <wps:spPr bwMode="auto">
                                <a:xfrm>
                                  <a:off x="6519" y="3969"/>
                                  <a:ext cx="3185" cy="451"/>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41" o:spid="_x0000_s1026" style="position:absolute;margin-left:164.8pt;margin-top:0;width:3in;height:126.25pt;z-index:251742720;mso-wrap-distance-top:9.05pt;mso-wrap-distance-right:0;mso-wrap-distance-bottom:9.05pt;mso-position-horizontal:right;mso-position-vertical:top;mso-position-vertical-relative:line" coordorigin="6519,2286" coordsize="4320,2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">
                      <o:lock v:ext="edit" aspectratio="t"/>
                      <v:shape id="Picture 942" o:spid="_x0000_s1027" type="#_x0000_t75" style="position:absolute;left:6519;top:2286;width:4320;height:2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Acpe+AAAA2wAAAA8AAABkcnMvZG93bnJldi54bWxET81OAjEQvpv4Ds2YeHO7YiBmoRAiIXJd&#10;5AEm23G7uJ3WtrD17emBxOOX73+1yXYUVwpxcKzgtapBEHdOD9wrOH3tX95BxISscXRMCv4owmb9&#10;+LDCRruJW7oeUy9KCMcGFZiUfCNl7AxZjJXzxIX7dsFiKjD0UgecSrgd5ayuF9LiwKXBoKcPQ93P&#10;8WIVpG1Lu/z7dv4MrfazaHyeLnOlnp/ydgkiUU7/4rv7oBUsyvrypfwAub4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LAcpe+AAAA2wAAAA8AAAAAAAAAAAAAAAAAnwIAAGRy&#10;cy9kb3ducmV2LnhtbFBLBQYAAAAABAAEAPcAAACKAwAAAAA=&#10;">
                        <v:imagedata r:id="rId367" o:title=""/>
                      </v:shape>
                      <v:oval id="Oval 943" o:spid="_x0000_s1028" style="position:absolute;left:6519;top:3969;width:318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yXNccA&#10;AADbAAAADwAAAGRycy9kb3ducmV2LnhtbESPQWsCMRSE7wX/Q3hCL0WzlqKyGkVarLaHgqsevD03&#10;z93g5mW7ibr996ZQ6HGYmW+Y6by1lbhS441jBYN+AoI4d9pwoWC3XfbGIHxA1lg5JgU/5GE+6zxM&#10;MdXuxhu6ZqEQEcI+RQVlCHUqpc9Lsuj7riaO3sk1FkOUTSF1g7cIt5V8TpKhtGg4LpRY02tJ+Tm7&#10;WAWX4+fT6Ovje1X5t8P73qyXL5nZK/XYbRcTEIHa8B/+a6+1guEAfr/EH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slzXHAAAA2wAAAA8AAAAAAAAAAAAAAAAAmAIAAGRy&#10;cy9kb3ducmV2LnhtbFBLBQYAAAAABAAEAPUAAACMAwAAAAA=&#10;" filled="f" strokecolor="red" strokeweight="2pt">
                        <o:lock v:ext="edit" aspectratio="t"/>
                      </v:oval>
                      <w10:wrap type="square" anchory="line"/>
                    </v:group>
                  </w:pict>
                </mc:Fallback>
              </mc:AlternateContent>
            </w:r>
            <w:r w:rsidR="008325C5" w:rsidRPr="00497220">
              <w:rPr>
                <w:lang w:eastAsia="de-CH"/>
              </w:rPr>
              <w:t xml:space="preserve">Öffnen Sie mit </w:t>
            </w:r>
            <w:proofErr w:type="spellStart"/>
            <w:r w:rsidR="0025507B">
              <w:rPr>
                <w:b/>
              </w:rPr>
              <w:t>Menü</w:t>
            </w:r>
            <w:r w:rsidR="00AC1055" w:rsidRPr="00DD1499">
              <w:rPr>
                <w:b/>
              </w:rPr>
              <w:t>band</w:t>
            </w:r>
            <w:proofErr w:type="spellEnd"/>
            <w:r w:rsidR="00AC1055" w:rsidRPr="00DD1499">
              <w:rPr>
                <w:b/>
              </w:rPr>
              <w:t xml:space="preserve"> –</w:t>
            </w:r>
            <w:r w:rsidR="008325C5" w:rsidRPr="00DD1499">
              <w:rPr>
                <w:b/>
              </w:rPr>
              <w:t xml:space="preserve"> Überprüfen –</w:t>
            </w:r>
            <w:r w:rsidR="008325C5" w:rsidRPr="00497220">
              <w:t xml:space="preserve"> Rechtschreibung und Grammatik</w:t>
            </w:r>
            <w:r w:rsidR="008325C5" w:rsidRPr="00497220">
              <w:rPr>
                <w:lang w:eastAsia="de-CH"/>
              </w:rPr>
              <w:t xml:space="preserve"> oder mit [F7] das Fenster </w:t>
            </w:r>
            <w:r w:rsidR="008325C5" w:rsidRPr="00497220">
              <w:rPr>
                <w:rStyle w:val="Fenstertitel"/>
              </w:rPr>
              <w:t>Rechtschreibung und Grammatik</w:t>
            </w:r>
            <w:r w:rsidR="008325C5" w:rsidRPr="00497220">
              <w:rPr>
                <w:lang w:eastAsia="de-CH"/>
              </w:rPr>
              <w:t>.</w:t>
            </w:r>
          </w:p>
          <w:p w:rsidR="008325C5" w:rsidRPr="00497220" w:rsidRDefault="008325C5" w:rsidP="00940602">
            <w:pPr>
              <w:pStyle w:val="Eingerckt"/>
              <w:rPr>
                <w:lang w:eastAsia="de-CH"/>
              </w:rPr>
            </w:pPr>
            <w:r w:rsidRPr="00497220">
              <w:rPr>
                <w:lang w:eastAsia="de-CH"/>
              </w:rPr>
              <w:t>Kontrollieren Sie zuallererst die Wörterbuchsprache.</w:t>
            </w:r>
          </w:p>
        </w:tc>
      </w:tr>
      <w:tr w:rsidR="008325C5" w:rsidRPr="00497220" w:rsidTr="00940602">
        <w:trPr>
          <w:cantSplit/>
        </w:trPr>
        <w:tc>
          <w:tcPr>
            <w:tcW w:w="9529" w:type="dxa"/>
          </w:tcPr>
          <w:p w:rsidR="008325C5" w:rsidRPr="00497220" w:rsidRDefault="00122DE4" w:rsidP="00940602">
            <w:pPr>
              <w:pStyle w:val="NummerierteListe"/>
              <w:rPr>
                <w:lang w:eastAsia="de-CH"/>
              </w:rPr>
            </w:pPr>
            <w:r>
              <w:rPr>
                <w:noProof/>
                <w:lang w:eastAsia="de-CH"/>
              </w:rPr>
              <w:drawing>
                <wp:anchor distT="114935" distB="114935" distL="114300" distR="0" simplePos="0" relativeHeight="251701760" behindDoc="0" locked="0" layoutInCell="1" allowOverlap="1" wp14:anchorId="5E92FE81" wp14:editId="483A7D3E">
                  <wp:simplePos x="0" y="0"/>
                  <wp:positionH relativeFrom="column">
                    <wp:align>right</wp:align>
                  </wp:positionH>
                  <wp:positionV relativeFrom="line">
                    <wp:align>top</wp:align>
                  </wp:positionV>
                  <wp:extent cx="2743200" cy="1749425"/>
                  <wp:effectExtent l="0" t="0" r="0" b="3175"/>
                  <wp:wrapSquare wrapText="bothSides"/>
                  <wp:docPr id="890" name="Bild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368" cstate="email">
                            <a:extLst>
                              <a:ext uri="{28A0092B-C50C-407E-A947-70E740481C1C}">
                                <a14:useLocalDpi xmlns:a14="http://schemas.microsoft.com/office/drawing/2010/main" val="0"/>
                              </a:ext>
                            </a:extLst>
                          </a:blip>
                          <a:srcRect/>
                          <a:stretch>
                            <a:fillRect/>
                          </a:stretch>
                        </pic:blipFill>
                        <pic:spPr bwMode="auto">
                          <a:xfrm>
                            <a:off x="0" y="0"/>
                            <a:ext cx="2743200" cy="174942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rPr>
                <w:lang w:eastAsia="de-CH"/>
              </w:rPr>
              <w:t>Im oberen Teil des Fensters wird Ihnen ein kurzer Textabschnitt angezeigt, der ein Wort enthält, das Word nicht in seinem Wörterbuch findet.</w:t>
            </w:r>
          </w:p>
          <w:p w:rsidR="008325C5" w:rsidRPr="00497220" w:rsidRDefault="008325C5" w:rsidP="00940602">
            <w:pPr>
              <w:pStyle w:val="Eingerckt"/>
              <w:rPr>
                <w:noProof/>
                <w:lang w:eastAsia="de-CH"/>
              </w:rPr>
            </w:pPr>
            <w:r w:rsidRPr="00497220">
              <w:rPr>
                <w:noProof/>
                <w:lang w:eastAsia="de-CH"/>
              </w:rPr>
              <w:t xml:space="preserve">Zuerst stolpert Word über das Wort </w:t>
            </w:r>
            <w:r w:rsidRPr="00497220">
              <w:rPr>
                <w:b/>
                <w:noProof/>
                <w:color w:val="FF0000"/>
                <w:lang w:eastAsia="de-CH"/>
              </w:rPr>
              <w:t>LabVIEW</w:t>
            </w:r>
            <w:r w:rsidRPr="00497220">
              <w:rPr>
                <w:noProof/>
                <w:lang w:eastAsia="de-CH"/>
              </w:rPr>
              <w:t>. Die Ihnen in dieser Situation zur Auswahl stehenden Schaltflächen haben folgende Bedeutung und Wirkung:</w:t>
            </w:r>
          </w:p>
          <w:p w:rsidR="008325C5" w:rsidRPr="00497220" w:rsidRDefault="00122DE4" w:rsidP="00DD25AF">
            <w:pPr>
              <w:pStyle w:val="WeitEingerueckt"/>
            </w:pPr>
            <w:r>
              <w:drawing>
                <wp:inline distT="0" distB="0" distL="0" distR="0" wp14:anchorId="06E3A053" wp14:editId="658A39BC">
                  <wp:extent cx="1364615" cy="218440"/>
                  <wp:effectExtent l="0" t="0" r="6985" b="0"/>
                  <wp:docPr id="28"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1364615" cy="218440"/>
                          </a:xfrm>
                          <a:prstGeom prst="rect">
                            <a:avLst/>
                          </a:prstGeom>
                          <a:noFill/>
                          <a:ln>
                            <a:noFill/>
                          </a:ln>
                        </pic:spPr>
                      </pic:pic>
                    </a:graphicData>
                  </a:graphic>
                </wp:inline>
              </w:drawing>
            </w:r>
            <w:r w:rsidR="008325C5" w:rsidRPr="00497220">
              <w:tab/>
              <w:t xml:space="preserve">Word ignoriert dieses Vorkommen von </w:t>
            </w:r>
            <w:r w:rsidR="008325C5" w:rsidRPr="00497220">
              <w:rPr>
                <w:b/>
                <w:color w:val="FF0000"/>
              </w:rPr>
              <w:t>LabVIEW</w:t>
            </w:r>
            <w:r w:rsidR="008325C5" w:rsidRPr="00497220">
              <w:t xml:space="preserve"> und die Rechtschreibeprüfung arbeitet weiter. Wenn </w:t>
            </w:r>
            <w:r w:rsidR="008325C5" w:rsidRPr="00497220">
              <w:rPr>
                <w:b/>
                <w:color w:val="FF0000"/>
              </w:rPr>
              <w:t>LabVIEW</w:t>
            </w:r>
            <w:r w:rsidR="008325C5" w:rsidRPr="00497220">
              <w:t xml:space="preserve"> nochmals im Text vorkommt, wird es Ihnen wieder in diesem Fenster angezeigt.</w:t>
            </w:r>
          </w:p>
          <w:p w:rsidR="008325C5" w:rsidRPr="00497220" w:rsidRDefault="00122DE4" w:rsidP="00DD25AF">
            <w:pPr>
              <w:pStyle w:val="WeitEingerueckt"/>
            </w:pPr>
            <w:r>
              <w:drawing>
                <wp:inline distT="0" distB="0" distL="0" distR="0" wp14:anchorId="02D5DA3C" wp14:editId="6121E9B7">
                  <wp:extent cx="1364615" cy="218440"/>
                  <wp:effectExtent l="0" t="0" r="6985" b="0"/>
                  <wp:docPr id="29"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1364615" cy="218440"/>
                          </a:xfrm>
                          <a:prstGeom prst="rect">
                            <a:avLst/>
                          </a:prstGeom>
                          <a:noFill/>
                          <a:ln>
                            <a:noFill/>
                          </a:ln>
                        </pic:spPr>
                      </pic:pic>
                    </a:graphicData>
                  </a:graphic>
                </wp:inline>
              </w:drawing>
            </w:r>
            <w:r w:rsidR="008325C5" w:rsidRPr="00497220">
              <w:tab/>
              <w:t xml:space="preserve">Word ignoriert ab jetzt </w:t>
            </w:r>
            <w:r w:rsidR="008325C5" w:rsidRPr="00497220">
              <w:rPr>
                <w:b/>
              </w:rPr>
              <w:t>jedes</w:t>
            </w:r>
            <w:r w:rsidR="008325C5" w:rsidRPr="00497220">
              <w:t xml:space="preserve"> Vorkommen von </w:t>
            </w:r>
            <w:r w:rsidR="008325C5" w:rsidRPr="00497220">
              <w:rPr>
                <w:b/>
                <w:color w:val="FF0000"/>
              </w:rPr>
              <w:t>LabVIEW</w:t>
            </w:r>
            <w:r w:rsidR="008325C5" w:rsidRPr="00497220">
              <w:t xml:space="preserve"> und die Rechtschreibeprüfung arbeitet weiter. Wenn </w:t>
            </w:r>
            <w:r w:rsidR="008325C5" w:rsidRPr="00497220">
              <w:rPr>
                <w:b/>
                <w:color w:val="FF0000"/>
              </w:rPr>
              <w:t>LabVIEW</w:t>
            </w:r>
            <w:r w:rsidR="008325C5" w:rsidRPr="00497220">
              <w:t xml:space="preserve"> nochmals im Text vorkommt, wird es Ihnen </w:t>
            </w:r>
            <w:r w:rsidR="008325C5" w:rsidRPr="00497220">
              <w:rPr>
                <w:b/>
              </w:rPr>
              <w:t>nicht mehr</w:t>
            </w:r>
            <w:r w:rsidR="008325C5" w:rsidRPr="00497220">
              <w:t xml:space="preserve"> angezeigt.</w:t>
            </w:r>
          </w:p>
          <w:p w:rsidR="008325C5" w:rsidRPr="00497220" w:rsidRDefault="00122DE4" w:rsidP="00DD25AF">
            <w:pPr>
              <w:pStyle w:val="WeitEingerueckt"/>
            </w:pPr>
            <w:r>
              <w:drawing>
                <wp:inline distT="0" distB="0" distL="0" distR="0" wp14:anchorId="6D0FFAFB" wp14:editId="191C5670">
                  <wp:extent cx="1364615" cy="218440"/>
                  <wp:effectExtent l="0" t="0" r="6985" b="0"/>
                  <wp:docPr id="30" name="Bild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364615" cy="218440"/>
                          </a:xfrm>
                          <a:prstGeom prst="rect">
                            <a:avLst/>
                          </a:prstGeom>
                          <a:noFill/>
                          <a:ln>
                            <a:noFill/>
                          </a:ln>
                        </pic:spPr>
                      </pic:pic>
                    </a:graphicData>
                  </a:graphic>
                </wp:inline>
              </w:drawing>
            </w:r>
            <w:r w:rsidR="008325C5" w:rsidRPr="00497220">
              <w:tab/>
              <w:t xml:space="preserve">Word ignoriert ab jetzt jedes Vorkommen von </w:t>
            </w:r>
            <w:r w:rsidR="008325C5" w:rsidRPr="00497220">
              <w:rPr>
                <w:b/>
                <w:color w:val="FF0000"/>
              </w:rPr>
              <w:t>LabVIEW</w:t>
            </w:r>
            <w:r w:rsidR="008325C5" w:rsidRPr="00497220">
              <w:t xml:space="preserve"> und die Rechtschreibeprüfung arbeitet weiter. Wenn </w:t>
            </w:r>
            <w:r w:rsidR="008325C5" w:rsidRPr="00497220">
              <w:rPr>
                <w:b/>
                <w:color w:val="FF0000"/>
              </w:rPr>
              <w:t>LabVIEW</w:t>
            </w:r>
            <w:r w:rsidR="008325C5" w:rsidRPr="00497220">
              <w:t xml:space="preserve"> nochmals im Text vorkommt, wird es Ihnen nicht mehr angezeigt. Wenn </w:t>
            </w:r>
            <w:r w:rsidR="008325C5" w:rsidRPr="00497220">
              <w:rPr>
                <w:b/>
                <w:color w:val="FF0000"/>
              </w:rPr>
              <w:t>LabVIEW</w:t>
            </w:r>
            <w:r w:rsidR="008325C5" w:rsidRPr="00497220">
              <w:t xml:space="preserve"> </w:t>
            </w:r>
            <w:r w:rsidR="008325C5" w:rsidRPr="00497220">
              <w:rPr>
                <w:b/>
              </w:rPr>
              <w:t>in einem anderen Dokument</w:t>
            </w:r>
            <w:r w:rsidR="008325C5" w:rsidRPr="00497220">
              <w:t xml:space="preserve"> vorkommt, wird es Ihnen </w:t>
            </w:r>
            <w:r w:rsidR="008325C5" w:rsidRPr="00497220">
              <w:rPr>
                <w:b/>
              </w:rPr>
              <w:t>auch nicht mehr</w:t>
            </w:r>
            <w:r w:rsidR="008325C5" w:rsidRPr="00497220">
              <w:t xml:space="preserve"> als Fehler angezeigt, weil Word das Wort jetzt in seinem Wörterbuch findet.</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lastRenderedPageBreak/>
              <w:drawing>
                <wp:anchor distT="114935" distB="114935" distL="114300" distR="0" simplePos="0" relativeHeight="251702784" behindDoc="0" locked="0" layoutInCell="1" allowOverlap="1" wp14:anchorId="6F2CC5B3" wp14:editId="23A95B04">
                  <wp:simplePos x="0" y="0"/>
                  <wp:positionH relativeFrom="column">
                    <wp:align>right</wp:align>
                  </wp:positionH>
                  <wp:positionV relativeFrom="line">
                    <wp:align>top</wp:align>
                  </wp:positionV>
                  <wp:extent cx="2743200" cy="1746885"/>
                  <wp:effectExtent l="0" t="0" r="0" b="5715"/>
                  <wp:wrapSquare wrapText="bothSides"/>
                  <wp:docPr id="891" name="Bild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372" cstate="email">
                            <a:extLst>
                              <a:ext uri="{28A0092B-C50C-407E-A947-70E740481C1C}">
                                <a14:useLocalDpi xmlns:a14="http://schemas.microsoft.com/office/drawing/2010/main" val="0"/>
                              </a:ext>
                            </a:extLst>
                          </a:blip>
                          <a:srcRect/>
                          <a:stretch>
                            <a:fillRect/>
                          </a:stretch>
                        </pic:blipFill>
                        <pic:spPr bwMode="auto">
                          <a:xfrm>
                            <a:off x="0" y="0"/>
                            <a:ext cx="2743200" cy="174688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In diesem Fall hat Word in seinem Wörterbuch ein ähnliches Wort gefunden und macht Ihnen einen Vorschlag. Drei weitere Schaltflächen sind aktiv und haben folgende Bedeutung und Wirkung:</w:t>
            </w:r>
          </w:p>
          <w:p w:rsidR="008325C5" w:rsidRPr="00497220" w:rsidRDefault="008325C5" w:rsidP="00940602">
            <w:pPr>
              <w:rPr>
                <w:noProof/>
              </w:rPr>
            </w:pPr>
          </w:p>
          <w:p w:rsidR="008325C5" w:rsidRPr="00497220" w:rsidRDefault="008325C5" w:rsidP="00940602">
            <w:pPr>
              <w:rPr>
                <w:noProof/>
              </w:rPr>
            </w:pPr>
          </w:p>
          <w:p w:rsidR="008325C5" w:rsidRPr="00497220" w:rsidRDefault="008325C5" w:rsidP="00940602">
            <w:pPr>
              <w:rPr>
                <w:noProof/>
              </w:rPr>
            </w:pPr>
          </w:p>
          <w:p w:rsidR="008325C5" w:rsidRPr="00497220" w:rsidRDefault="008325C5" w:rsidP="00940602">
            <w:pPr>
              <w:rPr>
                <w:noProof/>
              </w:rPr>
            </w:pPr>
          </w:p>
          <w:p w:rsidR="008325C5" w:rsidRPr="00497220" w:rsidRDefault="00122DE4" w:rsidP="00DD25AF">
            <w:pPr>
              <w:pStyle w:val="WeitEingerueckt"/>
            </w:pPr>
            <w:r>
              <w:drawing>
                <wp:inline distT="0" distB="0" distL="0" distR="0" wp14:anchorId="33156D03" wp14:editId="5803EDA5">
                  <wp:extent cx="1364615" cy="218440"/>
                  <wp:effectExtent l="0" t="0" r="6985" b="0"/>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364615" cy="218440"/>
                          </a:xfrm>
                          <a:prstGeom prst="rect">
                            <a:avLst/>
                          </a:prstGeom>
                          <a:noFill/>
                          <a:ln>
                            <a:noFill/>
                          </a:ln>
                        </pic:spPr>
                      </pic:pic>
                    </a:graphicData>
                  </a:graphic>
                </wp:inline>
              </w:drawing>
            </w:r>
            <w:r w:rsidR="008325C5" w:rsidRPr="00497220">
              <w:tab/>
              <w:t xml:space="preserve">Der Fehler Akürzungen wird durch den im Listenfeld </w:t>
            </w:r>
            <w:r w:rsidR="00E76DF4" w:rsidRPr="00497220">
              <w:t>"</w:t>
            </w:r>
            <w:r w:rsidR="008325C5" w:rsidRPr="00497220">
              <w:t>Vorschläge</w:t>
            </w:r>
            <w:r w:rsidR="00E76DF4" w:rsidRPr="00497220">
              <w:t>"</w:t>
            </w:r>
            <w:r w:rsidR="008325C5" w:rsidRPr="00497220">
              <w:t xml:space="preserve"> blau markierten Begriff Abkürzungen ersetzt und die Rechtschreibeprüfung arbeitet weiter.</w:t>
            </w:r>
          </w:p>
          <w:p w:rsidR="008325C5" w:rsidRPr="00497220" w:rsidRDefault="00122DE4" w:rsidP="00DD25AF">
            <w:pPr>
              <w:pStyle w:val="WeitEingerueckt"/>
            </w:pPr>
            <w:r>
              <w:drawing>
                <wp:inline distT="0" distB="0" distL="0" distR="0" wp14:anchorId="29C0BFD0" wp14:editId="628B657A">
                  <wp:extent cx="1364615" cy="218440"/>
                  <wp:effectExtent l="0" t="0" r="6985" b="0"/>
                  <wp:docPr id="32" name="Bild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1364615" cy="218440"/>
                          </a:xfrm>
                          <a:prstGeom prst="rect">
                            <a:avLst/>
                          </a:prstGeom>
                          <a:noFill/>
                          <a:ln>
                            <a:noFill/>
                          </a:ln>
                        </pic:spPr>
                      </pic:pic>
                    </a:graphicData>
                  </a:graphic>
                </wp:inline>
              </w:drawing>
            </w:r>
            <w:r w:rsidR="008325C5" w:rsidRPr="00497220">
              <w:tab/>
              <w:t xml:space="preserve">Alle Fehler Akürzungen im ganzen Dokument werden durch den im Listenfeld </w:t>
            </w:r>
            <w:r w:rsidR="00E76DF4" w:rsidRPr="00497220">
              <w:t>"</w:t>
            </w:r>
            <w:r w:rsidR="008325C5" w:rsidRPr="00497220">
              <w:t>Vorschläge</w:t>
            </w:r>
            <w:r w:rsidR="00E76DF4" w:rsidRPr="00497220">
              <w:t>"</w:t>
            </w:r>
            <w:r w:rsidR="008325C5" w:rsidRPr="00497220">
              <w:t xml:space="preserve"> blau markierten Begriff Abkürzungen ersetzt und die Rechtschreibeprüfung arbeitet weiter.</w:t>
            </w:r>
          </w:p>
          <w:p w:rsidR="008325C5" w:rsidRPr="00497220" w:rsidRDefault="00122DE4" w:rsidP="00DD25AF">
            <w:pPr>
              <w:pStyle w:val="WeitEingerueckt"/>
            </w:pPr>
            <w:r>
              <w:drawing>
                <wp:inline distT="0" distB="0" distL="0" distR="0" wp14:anchorId="18C0EE23" wp14:editId="3C7C6F02">
                  <wp:extent cx="1364615" cy="218440"/>
                  <wp:effectExtent l="0" t="0" r="6985" b="0"/>
                  <wp:docPr id="33"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364615" cy="218440"/>
                          </a:xfrm>
                          <a:prstGeom prst="rect">
                            <a:avLst/>
                          </a:prstGeom>
                          <a:noFill/>
                          <a:ln>
                            <a:noFill/>
                          </a:ln>
                        </pic:spPr>
                      </pic:pic>
                    </a:graphicData>
                  </a:graphic>
                </wp:inline>
              </w:drawing>
            </w:r>
            <w:r w:rsidR="008325C5" w:rsidRPr="00497220">
              <w:tab/>
              <w:t xml:space="preserve">Wie Alle ändern. Zudem wird der Fehler automatisch in die Auto-Korrektur-Liste eingetragen und künftig automatisch schon </w:t>
            </w:r>
            <w:r>
              <w:drawing>
                <wp:anchor distT="114935" distB="114935" distL="114300" distR="0" simplePos="0" relativeHeight="251703808" behindDoc="0" locked="0" layoutInCell="1" allowOverlap="1" wp14:anchorId="0CBB85B5" wp14:editId="11052C66">
                  <wp:simplePos x="0" y="0"/>
                  <wp:positionH relativeFrom="column">
                    <wp:posOffset>3238500</wp:posOffset>
                  </wp:positionH>
                  <wp:positionV relativeFrom="line">
                    <wp:posOffset>302260</wp:posOffset>
                  </wp:positionV>
                  <wp:extent cx="2743200" cy="3075940"/>
                  <wp:effectExtent l="0" t="0" r="0" b="0"/>
                  <wp:wrapSquare wrapText="bothSides"/>
                  <wp:docPr id="892" name="Bild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376" cstate="email">
                            <a:extLst>
                              <a:ext uri="{28A0092B-C50C-407E-A947-70E740481C1C}">
                                <a14:useLocalDpi xmlns:a14="http://schemas.microsoft.com/office/drawing/2010/main" val="0"/>
                              </a:ext>
                            </a:extLst>
                          </a:blip>
                          <a:srcRect/>
                          <a:stretch>
                            <a:fillRect/>
                          </a:stretch>
                        </pic:blipFill>
                        <pic:spPr bwMode="auto">
                          <a:xfrm>
                            <a:off x="0" y="0"/>
                            <a:ext cx="2743200" cy="3075940"/>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während der Eingabe korrigiert.</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114935" distB="114935" distL="114300" distR="0" simplePos="0" relativeHeight="251704832" behindDoc="0" locked="0" layoutInCell="1" allowOverlap="1" wp14:anchorId="0E850F03" wp14:editId="219DA448">
                  <wp:simplePos x="0" y="0"/>
                  <wp:positionH relativeFrom="column">
                    <wp:align>right</wp:align>
                  </wp:positionH>
                  <wp:positionV relativeFrom="line">
                    <wp:align>top</wp:align>
                  </wp:positionV>
                  <wp:extent cx="2743200" cy="1746885"/>
                  <wp:effectExtent l="0" t="0" r="0" b="5715"/>
                  <wp:wrapSquare wrapText="bothSides"/>
                  <wp:docPr id="893" name="Bild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377" cstate="email">
                            <a:extLst>
                              <a:ext uri="{28A0092B-C50C-407E-A947-70E740481C1C}">
                                <a14:useLocalDpi xmlns:a14="http://schemas.microsoft.com/office/drawing/2010/main" val="0"/>
                              </a:ext>
                            </a:extLst>
                          </a:blip>
                          <a:srcRect/>
                          <a:stretch>
                            <a:fillRect/>
                          </a:stretch>
                        </pic:blipFill>
                        <pic:spPr bwMode="auto">
                          <a:xfrm>
                            <a:off x="0" y="0"/>
                            <a:ext cx="2743200" cy="174688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Ein typischer Fall für die Schaltfläche </w:t>
            </w:r>
            <w:r w:rsidR="008325C5" w:rsidRPr="00497220">
              <w:br/>
            </w:r>
            <w:proofErr w:type="gramStart"/>
            <w:r w:rsidR="008325C5" w:rsidRPr="00497220">
              <w:rPr>
                <w:bdr w:val="single" w:sz="4" w:space="0" w:color="auto"/>
              </w:rPr>
              <w:t>Zum Wörterbuch hinzufügen</w:t>
            </w:r>
            <w:proofErr w:type="gramEnd"/>
            <w:r w:rsidR="008325C5" w:rsidRPr="00497220">
              <w:t>.</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lastRenderedPageBreak/>
              <w:drawing>
                <wp:anchor distT="114935" distB="114935" distL="114300" distR="0" simplePos="0" relativeHeight="251705856" behindDoc="0" locked="0" layoutInCell="1" allowOverlap="1" wp14:anchorId="37B42EDB" wp14:editId="16765317">
                  <wp:simplePos x="0" y="0"/>
                  <wp:positionH relativeFrom="column">
                    <wp:align>right</wp:align>
                  </wp:positionH>
                  <wp:positionV relativeFrom="line">
                    <wp:align>top</wp:align>
                  </wp:positionV>
                  <wp:extent cx="2743200" cy="1746885"/>
                  <wp:effectExtent l="0" t="0" r="0" b="5715"/>
                  <wp:wrapSquare wrapText="bothSides"/>
                  <wp:docPr id="894" name="Bild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378" cstate="email">
                            <a:extLst>
                              <a:ext uri="{28A0092B-C50C-407E-A947-70E740481C1C}">
                                <a14:useLocalDpi xmlns:a14="http://schemas.microsoft.com/office/drawing/2010/main" val="0"/>
                              </a:ext>
                            </a:extLst>
                          </a:blip>
                          <a:srcRect/>
                          <a:stretch>
                            <a:fillRect/>
                          </a:stretch>
                        </pic:blipFill>
                        <pic:spPr bwMode="auto">
                          <a:xfrm>
                            <a:off x="0" y="0"/>
                            <a:ext cx="2743200" cy="174688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Ein typischer Fall für die Schaltfläche </w:t>
            </w:r>
            <w:r w:rsidR="008325C5" w:rsidRPr="00497220">
              <w:br/>
            </w:r>
            <w:proofErr w:type="gramStart"/>
            <w:r w:rsidR="008325C5" w:rsidRPr="00497220">
              <w:rPr>
                <w:bdr w:val="single" w:sz="4" w:space="0" w:color="auto"/>
              </w:rPr>
              <w:t>Alle ändern</w:t>
            </w:r>
            <w:proofErr w:type="gramEnd"/>
            <w:r w:rsidR="008325C5" w:rsidRPr="00497220">
              <w:t>.</w:t>
            </w:r>
          </w:p>
          <w:p w:rsidR="008325C5" w:rsidRPr="00497220" w:rsidRDefault="008325C5" w:rsidP="00940602">
            <w:pPr>
              <w:pStyle w:val="Eingerckt"/>
              <w:rPr>
                <w:i/>
                <w:noProof/>
              </w:rPr>
            </w:pPr>
            <w:r w:rsidRPr="00497220">
              <w:rPr>
                <w:b/>
                <w:i/>
                <w:noProof/>
              </w:rPr>
              <w:t>Hinweis</w:t>
            </w:r>
            <w:r w:rsidRPr="00497220">
              <w:rPr>
                <w:i/>
                <w:noProof/>
              </w:rPr>
              <w:t xml:space="preserve">: Genitiv-Formen wie </w:t>
            </w:r>
            <w:r w:rsidR="00E76DF4" w:rsidRPr="00497220">
              <w:rPr>
                <w:i/>
                <w:noProof/>
              </w:rPr>
              <w:t>"</w:t>
            </w:r>
            <w:r w:rsidRPr="00497220">
              <w:rPr>
                <w:i/>
                <w:noProof/>
              </w:rPr>
              <w:t>Programm</w:t>
            </w:r>
            <w:r w:rsidRPr="00497220">
              <w:rPr>
                <w:b/>
                <w:i/>
                <w:noProof/>
              </w:rPr>
              <w:t>es</w:t>
            </w:r>
            <w:r w:rsidR="00E76DF4" w:rsidRPr="00497220">
              <w:rPr>
                <w:i/>
                <w:noProof/>
              </w:rPr>
              <w:t>"</w:t>
            </w:r>
            <w:r w:rsidRPr="00497220">
              <w:rPr>
                <w:i/>
                <w:noProof/>
              </w:rPr>
              <w:t xml:space="preserve"> sind zwar korrekt, aber veraltet und schwerfällig.</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114935" distB="114935" distL="114300" distR="0" simplePos="0" relativeHeight="251706880" behindDoc="0" locked="0" layoutInCell="1" allowOverlap="1" wp14:anchorId="545E506D" wp14:editId="414052D8">
                  <wp:simplePos x="0" y="0"/>
                  <wp:positionH relativeFrom="column">
                    <wp:align>right</wp:align>
                  </wp:positionH>
                  <wp:positionV relativeFrom="line">
                    <wp:align>top</wp:align>
                  </wp:positionV>
                  <wp:extent cx="2743200" cy="1746885"/>
                  <wp:effectExtent l="0" t="0" r="0" b="5715"/>
                  <wp:wrapSquare wrapText="bothSides"/>
                  <wp:docPr id="895" name="Bild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379" cstate="email">
                            <a:extLst>
                              <a:ext uri="{28A0092B-C50C-407E-A947-70E740481C1C}">
                                <a14:useLocalDpi xmlns:a14="http://schemas.microsoft.com/office/drawing/2010/main" val="0"/>
                              </a:ext>
                            </a:extLst>
                          </a:blip>
                          <a:srcRect/>
                          <a:stretch>
                            <a:fillRect/>
                          </a:stretch>
                        </pic:blipFill>
                        <pic:spPr bwMode="auto">
                          <a:xfrm>
                            <a:off x="0" y="0"/>
                            <a:ext cx="2743200" cy="174688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Ein typischer Fall für </w:t>
            </w:r>
            <w:r w:rsidR="008325C5" w:rsidRPr="00497220">
              <w:rPr>
                <w:b/>
              </w:rPr>
              <w:t>direktes Editieren</w:t>
            </w:r>
            <w:r w:rsidR="008325C5" w:rsidRPr="00497220">
              <w:t>.</w:t>
            </w:r>
          </w:p>
          <w:p w:rsidR="008325C5" w:rsidRPr="00497220" w:rsidRDefault="008325C5" w:rsidP="007A27A5">
            <w:pPr>
              <w:pStyle w:val="Eingerckt"/>
              <w:rPr>
                <w:noProof/>
              </w:rPr>
            </w:pPr>
            <w:r w:rsidRPr="00497220">
              <w:rPr>
                <w:noProof/>
              </w:rPr>
              <w:t xml:space="preserve">Das Wort </w:t>
            </w:r>
            <w:r w:rsidRPr="00497220">
              <w:rPr>
                <w:b/>
                <w:noProof/>
                <w:color w:val="FF0000"/>
              </w:rPr>
              <w:t>erfolgsversprechend</w:t>
            </w:r>
            <w:r w:rsidRPr="00497220">
              <w:rPr>
                <w:noProof/>
              </w:rPr>
              <w:t xml:space="preserve"> gibt es tatsächlich nicht in der deutschen Sprache. Korre</w:t>
            </w:r>
            <w:r w:rsidR="007A27A5">
              <w:rPr>
                <w:noProof/>
              </w:rPr>
              <w:t>k</w:t>
            </w:r>
            <w:r w:rsidRPr="00497220">
              <w:rPr>
                <w:noProof/>
              </w:rPr>
              <w:t xml:space="preserve">t heisst es </w:t>
            </w:r>
            <w:r w:rsidR="00E76DF4" w:rsidRPr="00497220">
              <w:rPr>
                <w:noProof/>
              </w:rPr>
              <w:t>"</w:t>
            </w:r>
            <w:r w:rsidRPr="00497220">
              <w:rPr>
                <w:noProof/>
              </w:rPr>
              <w:t>Erfolg versprechend</w:t>
            </w:r>
            <w:r w:rsidR="00E76DF4" w:rsidRPr="00497220">
              <w:rPr>
                <w:noProof/>
              </w:rPr>
              <w:t>"</w:t>
            </w:r>
            <w:r w:rsidR="007A27A5">
              <w:rPr>
                <w:noProof/>
              </w:rPr>
              <w:t xml:space="preserve"> oder auch </w:t>
            </w:r>
            <w:r w:rsidR="007A27A5" w:rsidRPr="00497220">
              <w:rPr>
                <w:noProof/>
              </w:rPr>
              <w:t>"</w:t>
            </w:r>
            <w:r w:rsidR="007A27A5">
              <w:rPr>
                <w:noProof/>
              </w:rPr>
              <w:t>e</w:t>
            </w:r>
            <w:r w:rsidR="007A27A5" w:rsidRPr="00497220">
              <w:rPr>
                <w:noProof/>
              </w:rPr>
              <w:t>rfolg</w:t>
            </w:r>
            <w:r w:rsidR="007A27A5" w:rsidRPr="00497220">
              <w:softHyphen/>
            </w:r>
            <w:r w:rsidR="007A27A5" w:rsidRPr="00497220">
              <w:rPr>
                <w:noProof/>
              </w:rPr>
              <w:t>versprechend"</w:t>
            </w:r>
            <w:r w:rsidRPr="00497220">
              <w:rPr>
                <w:noProof/>
              </w:rPr>
              <w:t>.</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114935" distB="114935" distL="114300" distR="0" simplePos="0" relativeHeight="251707904" behindDoc="0" locked="0" layoutInCell="1" allowOverlap="1" wp14:anchorId="5BB6FBDD" wp14:editId="15E92D7F">
                  <wp:simplePos x="0" y="0"/>
                  <wp:positionH relativeFrom="column">
                    <wp:align>right</wp:align>
                  </wp:positionH>
                  <wp:positionV relativeFrom="line">
                    <wp:align>top</wp:align>
                  </wp:positionV>
                  <wp:extent cx="2743200" cy="1746885"/>
                  <wp:effectExtent l="0" t="0" r="0" b="5715"/>
                  <wp:wrapSquare wrapText="bothSides"/>
                  <wp:docPr id="896" name="Bild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380" cstate="email">
                            <a:extLst>
                              <a:ext uri="{28A0092B-C50C-407E-A947-70E740481C1C}">
                                <a14:useLocalDpi xmlns:a14="http://schemas.microsoft.com/office/drawing/2010/main" val="0"/>
                              </a:ext>
                            </a:extLst>
                          </a:blip>
                          <a:srcRect/>
                          <a:stretch>
                            <a:fillRect/>
                          </a:stretch>
                        </pic:blipFill>
                        <pic:spPr bwMode="auto">
                          <a:xfrm>
                            <a:off x="0" y="0"/>
                            <a:ext cx="2743200" cy="174688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Klicken Sie ins Feld </w:t>
            </w:r>
            <w:r w:rsidR="00E76DF4" w:rsidRPr="00497220">
              <w:t>"</w:t>
            </w:r>
            <w:r w:rsidR="008325C5" w:rsidRPr="00497220">
              <w:t>Nicht im Wörterbuch</w:t>
            </w:r>
            <w:r w:rsidR="00E76DF4" w:rsidRPr="00497220">
              <w:t>"</w:t>
            </w:r>
            <w:r w:rsidR="008325C5" w:rsidRPr="00497220">
              <w:t xml:space="preserve"> und korrigieren Sie dort den Fehler durch direkte Texteingabe.</w:t>
            </w:r>
          </w:p>
          <w:p w:rsidR="008325C5" w:rsidRPr="00497220" w:rsidRDefault="008325C5" w:rsidP="00940602">
            <w:pPr>
              <w:pStyle w:val="Eingerckt"/>
              <w:rPr>
                <w:noProof/>
              </w:rPr>
            </w:pPr>
            <w:r w:rsidRPr="00497220">
              <w:rPr>
                <w:noProof/>
              </w:rPr>
              <w:t xml:space="preserve">Übernehmen Sie darauf Ihre Korrekturen mit der Schaltfläche </w:t>
            </w:r>
            <w:r w:rsidRPr="00497220">
              <w:rPr>
                <w:noProof/>
                <w:bdr w:val="single" w:sz="4" w:space="0" w:color="auto"/>
              </w:rPr>
              <w:t>Ändern</w:t>
            </w:r>
            <w:r w:rsidRPr="00497220">
              <w:rPr>
                <w:noProof/>
              </w:rPr>
              <w:t xml:space="preserve"> in Ihr Dokument.</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114935" distB="114935" distL="114300" distR="0" simplePos="0" relativeHeight="251708928" behindDoc="0" locked="0" layoutInCell="1" allowOverlap="1" wp14:anchorId="2D831D4E" wp14:editId="1A080DB5">
                  <wp:simplePos x="0" y="0"/>
                  <wp:positionH relativeFrom="column">
                    <wp:align>right</wp:align>
                  </wp:positionH>
                  <wp:positionV relativeFrom="line">
                    <wp:align>top</wp:align>
                  </wp:positionV>
                  <wp:extent cx="2743200" cy="1834515"/>
                  <wp:effectExtent l="0" t="0" r="0" b="0"/>
                  <wp:wrapSquare wrapText="bothSides"/>
                  <wp:docPr id="897" name="Bild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381" cstate="email">
                            <a:extLst>
                              <a:ext uri="{28A0092B-C50C-407E-A947-70E740481C1C}">
                                <a14:useLocalDpi xmlns:a14="http://schemas.microsoft.com/office/drawing/2010/main" val="0"/>
                              </a:ext>
                            </a:extLst>
                          </a:blip>
                          <a:srcRect/>
                          <a:stretch>
                            <a:fillRect/>
                          </a:stretch>
                        </pic:blipFill>
                        <pic:spPr bwMode="auto">
                          <a:xfrm>
                            <a:off x="0" y="0"/>
                            <a:ext cx="2743200" cy="183451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Ein typischer Fall für die Schaltfläche </w:t>
            </w:r>
            <w:r w:rsidR="008325C5" w:rsidRPr="00497220">
              <w:br/>
            </w:r>
            <w:r w:rsidR="008325C5" w:rsidRPr="00497220">
              <w:rPr>
                <w:bdr w:val="single" w:sz="4" w:space="0" w:color="auto"/>
              </w:rPr>
              <w:t>Erklären</w:t>
            </w:r>
            <w:r w:rsidR="008325C5" w:rsidRPr="00497220">
              <w:t>. Nach einem Klick auf Erklären erscheint der Office-Assistent …</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lastRenderedPageBreak/>
              <w:drawing>
                <wp:anchor distT="114935" distB="114935" distL="114300" distR="0" simplePos="0" relativeHeight="251709952" behindDoc="0" locked="0" layoutInCell="1" allowOverlap="1" wp14:anchorId="4202A076" wp14:editId="79D2A22F">
                  <wp:simplePos x="0" y="0"/>
                  <wp:positionH relativeFrom="column">
                    <wp:align>right</wp:align>
                  </wp:positionH>
                  <wp:positionV relativeFrom="line">
                    <wp:align>top</wp:align>
                  </wp:positionV>
                  <wp:extent cx="2743200" cy="1484630"/>
                  <wp:effectExtent l="19050" t="19050" r="19050" b="20320"/>
                  <wp:wrapSquare wrapText="bothSides"/>
                  <wp:docPr id="898" name="Bild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382" cstate="email">
                            <a:extLst>
                              <a:ext uri="{28A0092B-C50C-407E-A947-70E740481C1C}">
                                <a14:useLocalDpi xmlns:a14="http://schemas.microsoft.com/office/drawing/2010/main" val="0"/>
                              </a:ext>
                            </a:extLst>
                          </a:blip>
                          <a:srcRect/>
                          <a:stretch>
                            <a:fillRect/>
                          </a:stretch>
                        </pic:blipFill>
                        <pic:spPr bwMode="auto">
                          <a:xfrm>
                            <a:off x="0" y="0"/>
                            <a:ext cx="2743200" cy="14846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8325C5" w:rsidRPr="00497220">
              <w:t xml:space="preserve">… und erklärt (ausnahmsweise recht verständlich), wieso das Konstrukt </w:t>
            </w:r>
            <w:r w:rsidR="008325C5" w:rsidRPr="00497220">
              <w:rPr>
                <w:b/>
                <w:color w:val="008000"/>
              </w:rPr>
              <w:t>Kapitel ???</w:t>
            </w:r>
            <w:r w:rsidR="008325C5" w:rsidRPr="00497220">
              <w:t xml:space="preserve"> fragwürdig ist.</w:t>
            </w:r>
          </w:p>
          <w:p w:rsidR="008325C5" w:rsidRPr="00497220" w:rsidRDefault="008325C5" w:rsidP="00940602">
            <w:pPr>
              <w:pStyle w:val="Eingerckt"/>
              <w:rPr>
                <w:noProof/>
              </w:rPr>
            </w:pPr>
            <w:r w:rsidRPr="00497220">
              <w:rPr>
                <w:noProof/>
              </w:rPr>
              <w:t xml:space="preserve">In diesem Fall lassen Sie den Text aber so stehen, wie er ist, und klicken auf die Schaltfläche </w:t>
            </w:r>
            <w:r w:rsidRPr="00497220">
              <w:rPr>
                <w:noProof/>
                <w:bdr w:val="single" w:sz="4" w:space="0" w:color="auto"/>
              </w:rPr>
              <w:t>Einmal ignorieren</w:t>
            </w:r>
            <w:r w:rsidRPr="00497220">
              <w:rPr>
                <w:noProof/>
              </w:rPr>
              <w:t>.</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114935" distB="114935" distL="114300" distR="0" simplePos="0" relativeHeight="251710976" behindDoc="0" locked="0" layoutInCell="1" allowOverlap="1" wp14:anchorId="20A4E4AE" wp14:editId="70E5A792">
                  <wp:simplePos x="0" y="0"/>
                  <wp:positionH relativeFrom="column">
                    <wp:align>right</wp:align>
                  </wp:positionH>
                  <wp:positionV relativeFrom="line">
                    <wp:align>top</wp:align>
                  </wp:positionV>
                  <wp:extent cx="2743200" cy="1834515"/>
                  <wp:effectExtent l="0" t="0" r="0" b="0"/>
                  <wp:wrapSquare wrapText="bothSides"/>
                  <wp:docPr id="899" name="Bild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383" cstate="email">
                            <a:extLst>
                              <a:ext uri="{28A0092B-C50C-407E-A947-70E740481C1C}">
                                <a14:useLocalDpi xmlns:a14="http://schemas.microsoft.com/office/drawing/2010/main" val="0"/>
                              </a:ext>
                            </a:extLst>
                          </a:blip>
                          <a:srcRect/>
                          <a:stretch>
                            <a:fillRect/>
                          </a:stretch>
                        </pic:blipFill>
                        <pic:spPr bwMode="auto">
                          <a:xfrm>
                            <a:off x="0" y="0"/>
                            <a:ext cx="2743200" cy="183451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Hier aber greift die Grammatik-Prüfung einen wirklichen Fehler heraus und zeigt, dass sie durchaus nützlich ist!</w:t>
            </w:r>
          </w:p>
          <w:p w:rsidR="008325C5" w:rsidRPr="00497220" w:rsidRDefault="008325C5" w:rsidP="00940602">
            <w:pPr>
              <w:pStyle w:val="Eingerckt"/>
              <w:rPr>
                <w:noProof/>
              </w:rPr>
            </w:pPr>
            <w:r w:rsidRPr="00497220">
              <w:rPr>
                <w:noProof/>
              </w:rPr>
              <w:t xml:space="preserve">Lassen Sie sich mit </w:t>
            </w:r>
            <w:r w:rsidRPr="00497220">
              <w:rPr>
                <w:noProof/>
                <w:bdr w:val="single" w:sz="4" w:space="0" w:color="auto"/>
              </w:rPr>
              <w:t>Erklären</w:t>
            </w:r>
            <w:r w:rsidRPr="00497220">
              <w:rPr>
                <w:noProof/>
              </w:rPr>
              <w:t xml:space="preserve"> erklären, worum es hier geht…</w:t>
            </w:r>
          </w:p>
        </w:tc>
      </w:tr>
      <w:tr w:rsidR="008325C5" w:rsidRPr="00497220" w:rsidTr="00940602">
        <w:trPr>
          <w:cantSplit/>
        </w:trPr>
        <w:tc>
          <w:tcPr>
            <w:tcW w:w="9529" w:type="dxa"/>
          </w:tcPr>
          <w:p w:rsidR="008325C5" w:rsidRPr="00497220" w:rsidRDefault="00122DE4" w:rsidP="00580010">
            <w:pPr>
              <w:pStyle w:val="NummerierteListe"/>
            </w:pPr>
            <w:r>
              <w:rPr>
                <w:noProof/>
                <w:lang w:eastAsia="de-CH"/>
              </w:rPr>
              <w:drawing>
                <wp:anchor distT="114935" distB="114935" distL="114300" distR="0" simplePos="0" relativeHeight="251712000" behindDoc="0" locked="0" layoutInCell="1" allowOverlap="1" wp14:anchorId="355A8D5E" wp14:editId="6DEE1641">
                  <wp:simplePos x="0" y="0"/>
                  <wp:positionH relativeFrom="column">
                    <wp:align>right</wp:align>
                  </wp:positionH>
                  <wp:positionV relativeFrom="line">
                    <wp:align>top</wp:align>
                  </wp:positionV>
                  <wp:extent cx="2743200" cy="1612900"/>
                  <wp:effectExtent l="19050" t="19050" r="19050" b="25400"/>
                  <wp:wrapSquare wrapText="bothSides"/>
                  <wp:docPr id="900" name="Bild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84" cstate="email">
                            <a:extLst>
                              <a:ext uri="{28A0092B-C50C-407E-A947-70E740481C1C}">
                                <a14:useLocalDpi xmlns:a14="http://schemas.microsoft.com/office/drawing/2010/main" val="0"/>
                              </a:ext>
                            </a:extLst>
                          </a:blip>
                          <a:srcRect/>
                          <a:stretch>
                            <a:fillRect/>
                          </a:stretch>
                        </pic:blipFill>
                        <pic:spPr bwMode="auto">
                          <a:xfrm>
                            <a:off x="0" y="0"/>
                            <a:ext cx="2743200" cy="16129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8325C5" w:rsidRPr="00497220">
              <w:t xml:space="preserve">… und übernehmen Sie dann mit einem Klick auf </w:t>
            </w:r>
            <w:r w:rsidR="008325C5" w:rsidRPr="00497220">
              <w:rPr>
                <w:bdr w:val="single" w:sz="4" w:space="0" w:color="auto"/>
              </w:rPr>
              <w:t>Ändern</w:t>
            </w:r>
            <w:r w:rsidR="008325C5" w:rsidRPr="00497220">
              <w:t xml:space="preserve"> den Vorschlag in Ihr Dokument.</w:t>
            </w:r>
          </w:p>
        </w:tc>
      </w:tr>
    </w:tbl>
    <w:p w:rsidR="008325C5" w:rsidRDefault="008325C5" w:rsidP="007667D5">
      <w:pPr>
        <w:pStyle w:val="berschrift2"/>
      </w:pPr>
      <w:bookmarkStart w:id="190" w:name="_Toc87069694"/>
      <w:r>
        <w:br w:type="page"/>
      </w:r>
      <w:bookmarkStart w:id="191" w:name="_Toc298487868"/>
      <w:r w:rsidRPr="00A52C6A">
        <w:lastRenderedPageBreak/>
        <w:t>Thesaurus – Sinn- und sachverwandte Wörter</w:t>
      </w:r>
      <w:bookmarkEnd w:id="190"/>
      <w:bookmarkEnd w:id="191"/>
    </w:p>
    <w:p w:rsidR="009E418A" w:rsidRPr="009E418A" w:rsidRDefault="009E418A" w:rsidP="00A35FCB">
      <w:r>
        <w:t>Sie suchen das treffende Wort? Der Thesaurus bzw. die Recherche hilft Ihnen dabei!</w:t>
      </w:r>
    </w:p>
    <w:p w:rsidR="008325C5" w:rsidRPr="00A52C6A" w:rsidRDefault="008325C5" w:rsidP="007667D5">
      <w:pPr>
        <w:pStyle w:val="berschrift3"/>
        <w:rPr>
          <w:noProof/>
        </w:rPr>
      </w:pPr>
      <w:bookmarkStart w:id="192" w:name="_Toc87069695"/>
      <w:bookmarkStart w:id="193" w:name="_Toc298487869"/>
      <w:r w:rsidRPr="00A52C6A">
        <w:rPr>
          <w:noProof/>
        </w:rPr>
        <w:t>Einfache Synonym-Suche mit dem Kontext</w:t>
      </w:r>
      <w:r w:rsidR="0025507B">
        <w:rPr>
          <w:noProof/>
        </w:rPr>
        <w:t>Menü</w:t>
      </w:r>
      <w:bookmarkEnd w:id="192"/>
      <w:bookmarkEnd w:id="193"/>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0" distB="114935" distL="114300" distR="0" simplePos="0" relativeHeight="251721216" behindDoc="0" locked="0" layoutInCell="1" allowOverlap="0" wp14:anchorId="61D8A3E9" wp14:editId="4F151BDA">
                  <wp:simplePos x="0" y="0"/>
                  <wp:positionH relativeFrom="column">
                    <wp:align>right</wp:align>
                  </wp:positionH>
                  <wp:positionV relativeFrom="line">
                    <wp:align>top</wp:align>
                  </wp:positionV>
                  <wp:extent cx="3390900" cy="3105150"/>
                  <wp:effectExtent l="19050" t="19050" r="19050" b="19050"/>
                  <wp:wrapSquare wrapText="left"/>
                  <wp:docPr id="909" name="Bild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385" cstate="email">
                            <a:extLst>
                              <a:ext uri="{28A0092B-C50C-407E-A947-70E740481C1C}">
                                <a14:useLocalDpi xmlns:a14="http://schemas.microsoft.com/office/drawing/2010/main" val="0"/>
                              </a:ext>
                            </a:extLst>
                          </a:blip>
                          <a:srcRect/>
                          <a:stretch>
                            <a:fillRect/>
                          </a:stretch>
                        </pic:blipFill>
                        <pic:spPr bwMode="auto">
                          <a:xfrm>
                            <a:off x="0" y="0"/>
                            <a:ext cx="3390900" cy="31051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8325C5" w:rsidRPr="00497220">
              <w:t xml:space="preserve">Klicken Sie mit der rechten Maustaste auf das Wort, mit dem sie nicht ganz zufrieden sind. Zum Beispiel auf das Wort </w:t>
            </w:r>
            <w:r w:rsidR="00E76DF4" w:rsidRPr="00497220">
              <w:t>"</w:t>
            </w:r>
            <w:r w:rsidR="008325C5" w:rsidRPr="00497220">
              <w:t>Erfahrungen</w:t>
            </w:r>
            <w:r w:rsidR="00E76DF4" w:rsidRPr="00497220">
              <w:t>"</w:t>
            </w:r>
            <w:r w:rsidR="008325C5" w:rsidRPr="00497220">
              <w:t xml:space="preserve"> im 2. Absatz des Kapitels </w:t>
            </w:r>
            <w:r w:rsidR="00E76DF4" w:rsidRPr="00497220">
              <w:t>"</w:t>
            </w:r>
            <w:r w:rsidR="008325C5" w:rsidRPr="00497220">
              <w:t>Abstract</w:t>
            </w:r>
            <w:r w:rsidR="00E76DF4" w:rsidRPr="00497220">
              <w:t>"</w:t>
            </w:r>
            <w:r w:rsidR="008325C5" w:rsidRPr="00497220">
              <w:t>.</w:t>
            </w:r>
          </w:p>
          <w:p w:rsidR="008325C5" w:rsidRPr="00497220" w:rsidRDefault="008325C5" w:rsidP="00940602">
            <w:pPr>
              <w:pStyle w:val="Eingerckt"/>
              <w:rPr>
                <w:noProof/>
              </w:rPr>
            </w:pPr>
            <w:r w:rsidRPr="00497220">
              <w:rPr>
                <w:noProof/>
              </w:rPr>
              <w:t>Im Kontext</w:t>
            </w:r>
            <w:r w:rsidR="0025507B">
              <w:rPr>
                <w:noProof/>
              </w:rPr>
              <w:t>Menü</w:t>
            </w:r>
            <w:r w:rsidRPr="00497220">
              <w:rPr>
                <w:noProof/>
              </w:rPr>
              <w:t xml:space="preserve"> klicken Sie auf Synonyme und erhalten sofort einige Wort-Vorschläge, mit denen Sie </w:t>
            </w:r>
            <w:r w:rsidR="00E76DF4" w:rsidRPr="00497220">
              <w:rPr>
                <w:noProof/>
              </w:rPr>
              <w:t>"</w:t>
            </w:r>
            <w:r w:rsidRPr="00497220">
              <w:rPr>
                <w:noProof/>
              </w:rPr>
              <w:t>Erfahrungen</w:t>
            </w:r>
            <w:r w:rsidR="00E76DF4" w:rsidRPr="00497220">
              <w:rPr>
                <w:noProof/>
              </w:rPr>
              <w:t>"</w:t>
            </w:r>
            <w:r w:rsidRPr="00497220">
              <w:rPr>
                <w:noProof/>
              </w:rPr>
              <w:t xml:space="preserve"> ersetzen könnten.</w:t>
            </w:r>
          </w:p>
          <w:p w:rsidR="008325C5" w:rsidRPr="00497220" w:rsidRDefault="008325C5" w:rsidP="00940602">
            <w:pPr>
              <w:pStyle w:val="Eingerckt"/>
              <w:rPr>
                <w:noProof/>
              </w:rPr>
            </w:pPr>
            <w:r w:rsidRPr="00497220">
              <w:rPr>
                <w:noProof/>
              </w:rPr>
              <w:t xml:space="preserve">Ein Klick auf </w:t>
            </w:r>
            <w:r w:rsidR="00E76DF4" w:rsidRPr="00497220">
              <w:rPr>
                <w:noProof/>
              </w:rPr>
              <w:t>"</w:t>
            </w:r>
            <w:r w:rsidRPr="00497220">
              <w:rPr>
                <w:noProof/>
              </w:rPr>
              <w:t>Erkenntnisse</w:t>
            </w:r>
            <w:r w:rsidR="00E76DF4" w:rsidRPr="00497220">
              <w:rPr>
                <w:noProof/>
              </w:rPr>
              <w:t>"</w:t>
            </w:r>
            <w:r w:rsidRPr="00497220">
              <w:rPr>
                <w:noProof/>
              </w:rPr>
              <w:t xml:space="preserve"> ersetzt </w:t>
            </w:r>
            <w:r w:rsidR="00E76DF4" w:rsidRPr="00497220">
              <w:rPr>
                <w:noProof/>
              </w:rPr>
              <w:t>"</w:t>
            </w:r>
            <w:r w:rsidRPr="00497220">
              <w:rPr>
                <w:noProof/>
              </w:rPr>
              <w:t>Erfahrungen</w:t>
            </w:r>
            <w:r w:rsidR="00E76DF4" w:rsidRPr="00497220">
              <w:rPr>
                <w:noProof/>
              </w:rPr>
              <w:t>"</w:t>
            </w:r>
            <w:r w:rsidRPr="00497220">
              <w:rPr>
                <w:noProof/>
              </w:rPr>
              <w:t xml:space="preserve"> durch </w:t>
            </w:r>
            <w:r w:rsidR="00E76DF4" w:rsidRPr="00497220">
              <w:rPr>
                <w:noProof/>
              </w:rPr>
              <w:t>"</w:t>
            </w:r>
            <w:r w:rsidRPr="00497220">
              <w:rPr>
                <w:noProof/>
              </w:rPr>
              <w:t>Erkenntnisse</w:t>
            </w:r>
            <w:r w:rsidR="00E76DF4" w:rsidRPr="00497220">
              <w:rPr>
                <w:noProof/>
              </w:rPr>
              <w:t>"</w:t>
            </w:r>
            <w:r w:rsidRPr="00497220">
              <w:rPr>
                <w:noProof/>
              </w:rPr>
              <w:t>.</w:t>
            </w:r>
          </w:p>
          <w:p w:rsidR="008325C5" w:rsidRPr="00497220" w:rsidRDefault="008325C5" w:rsidP="00940602">
            <w:pPr>
              <w:pStyle w:val="Eingerckt"/>
              <w:rPr>
                <w:i/>
                <w:noProof/>
              </w:rPr>
            </w:pPr>
            <w:r w:rsidRPr="00497220">
              <w:rPr>
                <w:b/>
                <w:i/>
                <w:noProof/>
              </w:rPr>
              <w:t>Vorsicht</w:t>
            </w:r>
            <w:r w:rsidRPr="00497220">
              <w:rPr>
                <w:i/>
                <w:noProof/>
              </w:rPr>
              <w:t>: Wie auch in diesem Beispiel setzt Word das Wort nicht immer mit der richtigen Endung ein!</w:t>
            </w:r>
          </w:p>
        </w:tc>
      </w:tr>
    </w:tbl>
    <w:p w:rsidR="008325C5" w:rsidRPr="00A52C6A" w:rsidRDefault="008325C5" w:rsidP="0006365B">
      <w:pPr>
        <w:pStyle w:val="berschrift3"/>
      </w:pPr>
      <w:bookmarkStart w:id="194" w:name="_Toc87069696"/>
      <w:bookmarkStart w:id="195" w:name="_Toc298487870"/>
      <w:r w:rsidRPr="00A52C6A">
        <w:t>Erweiterte Suche: Thesaurus bzw. Recherche</w:t>
      </w:r>
      <w:bookmarkEnd w:id="194"/>
      <w:bookmarkEnd w:id="195"/>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940602">
        <w:trPr>
          <w:cantSplit/>
        </w:trPr>
        <w:tc>
          <w:tcPr>
            <w:tcW w:w="9529" w:type="dxa"/>
          </w:tcPr>
          <w:p w:rsidR="008325C5" w:rsidRPr="00497220" w:rsidRDefault="008325C5" w:rsidP="00940602">
            <w:pPr>
              <w:pStyle w:val="NummerierteListe"/>
            </w:pPr>
            <w:r w:rsidRPr="00497220">
              <w:t xml:space="preserve">Markieren Sie das Wort, mit dem sie nicht ganz zufrieden sind. Zum Beispiel das Wort </w:t>
            </w:r>
            <w:r w:rsidR="00E76DF4" w:rsidRPr="00497220">
              <w:t>"</w:t>
            </w:r>
            <w:r w:rsidRPr="00497220">
              <w:t>wichtige</w:t>
            </w:r>
            <w:r w:rsidR="00E76DF4" w:rsidRPr="00497220">
              <w:t>"</w:t>
            </w:r>
            <w:r w:rsidRPr="00497220">
              <w:t xml:space="preserve"> auf der 3. Zeile des Kapitels </w:t>
            </w:r>
            <w:r w:rsidR="00E76DF4" w:rsidRPr="00497220">
              <w:t>"</w:t>
            </w:r>
            <w:r w:rsidRPr="00497220">
              <w:t>Abstract</w:t>
            </w:r>
            <w:r w:rsidR="00E76DF4" w:rsidRPr="00497220">
              <w:t>"</w:t>
            </w:r>
            <w:r w:rsidRPr="00497220">
              <w:t>.</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114935" distB="114935" distL="114300" distR="0" simplePos="0" relativeHeight="251746816" behindDoc="0" locked="0" layoutInCell="1" allowOverlap="1" wp14:anchorId="77DA5DD9" wp14:editId="0F4F3E01">
                  <wp:simplePos x="0" y="0"/>
                  <wp:positionH relativeFrom="column">
                    <wp:align>right</wp:align>
                  </wp:positionH>
                  <wp:positionV relativeFrom="line">
                    <wp:align>top</wp:align>
                  </wp:positionV>
                  <wp:extent cx="2743200" cy="2301240"/>
                  <wp:effectExtent l="0" t="0" r="0" b="3810"/>
                  <wp:wrapSquare wrapText="bothSides"/>
                  <wp:docPr id="950" name="Bild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386" cstate="email">
                            <a:extLst>
                              <a:ext uri="{28A0092B-C50C-407E-A947-70E740481C1C}">
                                <a14:useLocalDpi xmlns:a14="http://schemas.microsoft.com/office/drawing/2010/main" val="0"/>
                              </a:ext>
                            </a:extLst>
                          </a:blip>
                          <a:srcRect/>
                          <a:stretch>
                            <a:fillRect/>
                          </a:stretch>
                        </pic:blipFill>
                        <pic:spPr bwMode="auto">
                          <a:xfrm>
                            <a:off x="0" y="0"/>
                            <a:ext cx="2743200" cy="2301240"/>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Klicken Sie mit der rechten Maustaste auf das fragliche Wort und wählen Sie im </w:t>
            </w:r>
            <w:proofErr w:type="spellStart"/>
            <w:r w:rsidR="008325C5" w:rsidRPr="00497220">
              <w:t>Kontext</w:t>
            </w:r>
            <w:r w:rsidR="0025507B">
              <w:t>Menü</w:t>
            </w:r>
            <w:proofErr w:type="spellEnd"/>
            <w:r w:rsidR="008325C5" w:rsidRPr="00497220">
              <w:t xml:space="preserve"> </w:t>
            </w:r>
            <w:r w:rsidR="008325C5" w:rsidRPr="00497220">
              <w:rPr>
                <w:b/>
              </w:rPr>
              <w:t>Synonyme</w:t>
            </w:r>
            <w:r w:rsidR="00A70524" w:rsidRPr="00497220">
              <w:t xml:space="preserve"> und </w:t>
            </w:r>
            <w:r w:rsidR="00A70524">
              <w:t>dann</w:t>
            </w:r>
            <w:r w:rsidR="00A70524">
              <w:rPr>
                <w:b/>
              </w:rPr>
              <w:t xml:space="preserve"> Thesaurus</w:t>
            </w:r>
            <w:r w:rsidR="008325C5" w:rsidRPr="00497220">
              <w:t>.</w:t>
            </w:r>
          </w:p>
          <w:p w:rsidR="008325C5" w:rsidRPr="00497220" w:rsidRDefault="008325C5" w:rsidP="0044670B">
            <w:pPr>
              <w:pStyle w:val="Eingerckt"/>
              <w:rPr>
                <w:noProof/>
              </w:rPr>
            </w:pPr>
            <w:r w:rsidRPr="00497220">
              <w:rPr>
                <w:noProof/>
              </w:rPr>
              <w:t xml:space="preserve">Noch schneller geht's so: Halten Sie die [Alt]-Taste gedrückt und klicken Sie mit der Maus auf das fragwürdige Wort. Oder drücken Sie [Shift]+[F7] </w:t>
            </w:r>
            <w:r w:rsidRPr="00497220">
              <w:rPr>
                <w:noProof/>
              </w:rPr>
              <w:sym w:font="Wingdings" w:char="F0E0"/>
            </w:r>
            <w:r w:rsidRPr="00497220">
              <w:rPr>
                <w:noProof/>
              </w:rPr>
              <w:t xml:space="preserve"> der Arbeitsbereich </w:t>
            </w:r>
            <w:r w:rsidR="00E76DF4" w:rsidRPr="00497220">
              <w:rPr>
                <w:noProof/>
              </w:rPr>
              <w:t>"</w:t>
            </w:r>
            <w:r w:rsidRPr="00497220">
              <w:rPr>
                <w:noProof/>
              </w:rPr>
              <w:t>Recherchieren</w:t>
            </w:r>
            <w:r w:rsidR="00E76DF4" w:rsidRPr="00497220">
              <w:rPr>
                <w:noProof/>
              </w:rPr>
              <w:t>"</w:t>
            </w:r>
            <w:r w:rsidRPr="00497220">
              <w:rPr>
                <w:noProof/>
              </w:rPr>
              <w:t xml:space="preserve"> öffnet sich.</w:t>
            </w:r>
          </w:p>
          <w:p w:rsidR="008325C5" w:rsidRPr="00497220" w:rsidRDefault="008325C5" w:rsidP="00940602">
            <w:pPr>
              <w:pStyle w:val="Eingerckt"/>
              <w:rPr>
                <w:noProof/>
              </w:rPr>
            </w:pPr>
            <w:r w:rsidRPr="00497220">
              <w:rPr>
                <w:noProof/>
              </w:rPr>
              <w:t xml:space="preserve">(Falls Sie diese Kombinationen vergessen: Auch </w:t>
            </w:r>
            <w:r w:rsidR="0025507B">
              <w:rPr>
                <w:b/>
                <w:noProof/>
              </w:rPr>
              <w:t>Menü</w:t>
            </w:r>
            <w:r w:rsidR="00AC1055" w:rsidRPr="00AC1055">
              <w:rPr>
                <w:b/>
                <w:noProof/>
              </w:rPr>
              <w:t>band –</w:t>
            </w:r>
            <w:r w:rsidRPr="00497220">
              <w:rPr>
                <w:b/>
                <w:noProof/>
              </w:rPr>
              <w:t xml:space="preserve"> Überprüfen – Recherchieren</w:t>
            </w:r>
            <w:r w:rsidRPr="00497220">
              <w:rPr>
                <w:noProof/>
              </w:rPr>
              <w:t xml:space="preserve"> oder </w:t>
            </w:r>
            <w:r w:rsidR="0025507B">
              <w:rPr>
                <w:b/>
                <w:noProof/>
              </w:rPr>
              <w:t>Menü</w:t>
            </w:r>
            <w:r w:rsidR="00AC1055" w:rsidRPr="00AC1055">
              <w:rPr>
                <w:b/>
                <w:noProof/>
              </w:rPr>
              <w:t>band –</w:t>
            </w:r>
            <w:r w:rsidRPr="00497220">
              <w:rPr>
                <w:b/>
                <w:noProof/>
              </w:rPr>
              <w:t xml:space="preserve"> Überprüfen – Thesaurus </w:t>
            </w:r>
            <w:r w:rsidRPr="00497220">
              <w:rPr>
                <w:noProof/>
              </w:rPr>
              <w:t>führen zum selben Ziel.)</w:t>
            </w:r>
          </w:p>
        </w:tc>
      </w:tr>
      <w:tr w:rsidR="008325C5" w:rsidRPr="00497220" w:rsidTr="00940602">
        <w:trPr>
          <w:cantSplit/>
        </w:trPr>
        <w:tc>
          <w:tcPr>
            <w:tcW w:w="9529" w:type="dxa"/>
          </w:tcPr>
          <w:p w:rsidR="008325C5" w:rsidRPr="00497220" w:rsidRDefault="00122DE4" w:rsidP="00940602">
            <w:pPr>
              <w:pStyle w:val="NummerierteListe"/>
              <w:rPr>
                <w:lang w:eastAsia="de-CH"/>
              </w:rPr>
            </w:pPr>
            <w:r>
              <w:rPr>
                <w:noProof/>
                <w:lang w:eastAsia="de-CH"/>
              </w:rPr>
              <w:lastRenderedPageBreak/>
              <w:drawing>
                <wp:anchor distT="0" distB="114935" distL="114300" distR="0" simplePos="0" relativeHeight="251716096" behindDoc="0" locked="0" layoutInCell="1" allowOverlap="0" wp14:anchorId="6E0A5CB1" wp14:editId="1E92D236">
                  <wp:simplePos x="0" y="0"/>
                  <wp:positionH relativeFrom="column">
                    <wp:align>right</wp:align>
                  </wp:positionH>
                  <wp:positionV relativeFrom="line">
                    <wp:align>top</wp:align>
                  </wp:positionV>
                  <wp:extent cx="1605915" cy="2069465"/>
                  <wp:effectExtent l="0" t="0" r="0" b="6985"/>
                  <wp:wrapSquare wrapText="left"/>
                  <wp:docPr id="904" name="Bild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87" cstate="email">
                            <a:extLst>
                              <a:ext uri="{28A0092B-C50C-407E-A947-70E740481C1C}">
                                <a14:useLocalDpi xmlns:a14="http://schemas.microsoft.com/office/drawing/2010/main" val="0"/>
                              </a:ext>
                            </a:extLst>
                          </a:blip>
                          <a:srcRect/>
                          <a:stretch>
                            <a:fillRect/>
                          </a:stretch>
                        </pic:blipFill>
                        <pic:spPr bwMode="auto">
                          <a:xfrm>
                            <a:off x="0" y="0"/>
                            <a:ext cx="1605915" cy="206946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rPr>
                <w:lang w:eastAsia="de-CH"/>
              </w:rPr>
              <w:t xml:space="preserve">In unserem Beispiel wäre </w:t>
            </w:r>
            <w:r w:rsidR="00E76DF4" w:rsidRPr="00497220">
              <w:rPr>
                <w:lang w:eastAsia="de-CH"/>
              </w:rPr>
              <w:t>"</w:t>
            </w:r>
            <w:r w:rsidR="008325C5" w:rsidRPr="00497220">
              <w:rPr>
                <w:lang w:eastAsia="de-CH"/>
              </w:rPr>
              <w:t>grundlegend</w:t>
            </w:r>
            <w:r w:rsidR="00E76DF4" w:rsidRPr="00497220">
              <w:rPr>
                <w:lang w:eastAsia="de-CH"/>
              </w:rPr>
              <w:t>"</w:t>
            </w:r>
            <w:r w:rsidR="008325C5" w:rsidRPr="00497220">
              <w:rPr>
                <w:lang w:eastAsia="de-CH"/>
              </w:rPr>
              <w:t xml:space="preserve"> vielleicht noch besser als </w:t>
            </w:r>
            <w:r w:rsidR="00E76DF4" w:rsidRPr="00497220">
              <w:rPr>
                <w:lang w:eastAsia="de-CH"/>
              </w:rPr>
              <w:t>"</w:t>
            </w:r>
            <w:r w:rsidR="008325C5" w:rsidRPr="00497220">
              <w:rPr>
                <w:lang w:eastAsia="de-CH"/>
              </w:rPr>
              <w:t>wichtig</w:t>
            </w:r>
            <w:r w:rsidR="00E76DF4" w:rsidRPr="00497220">
              <w:rPr>
                <w:lang w:eastAsia="de-CH"/>
              </w:rPr>
              <w:t>"</w:t>
            </w:r>
            <w:r w:rsidR="008325C5" w:rsidRPr="00497220">
              <w:rPr>
                <w:lang w:eastAsia="de-CH"/>
              </w:rPr>
              <w:t>. Oder gibt es noch Besseres? Im Ausklapp-</w:t>
            </w:r>
            <w:r w:rsidR="0025507B">
              <w:rPr>
                <w:lang w:eastAsia="de-CH"/>
              </w:rPr>
              <w:t>Menü</w:t>
            </w:r>
            <w:r w:rsidR="008325C5" w:rsidRPr="00497220">
              <w:rPr>
                <w:lang w:eastAsia="de-CH"/>
              </w:rPr>
              <w:t xml:space="preserve"> von </w:t>
            </w:r>
            <w:r w:rsidR="008325C5" w:rsidRPr="00497220">
              <w:rPr>
                <w:bdr w:val="single" w:sz="4" w:space="0" w:color="auto"/>
                <w:lang w:eastAsia="de-CH"/>
              </w:rPr>
              <w:t xml:space="preserve">grundlegende </w:t>
            </w:r>
            <w:r w:rsidR="008325C5" w:rsidRPr="00497220">
              <w:rPr>
                <w:bdr w:val="single" w:sz="4" w:space="0" w:color="auto"/>
                <w:lang w:eastAsia="de-CH"/>
              </w:rPr>
              <w:sym w:font="Wingdings 3" w:char="F082"/>
            </w:r>
            <w:r w:rsidR="008325C5" w:rsidRPr="00497220">
              <w:rPr>
                <w:lang w:eastAsia="de-CH"/>
              </w:rPr>
              <w:t xml:space="preserve"> können Sie sofort mit </w:t>
            </w:r>
            <w:r w:rsidR="00E76DF4" w:rsidRPr="00497220">
              <w:rPr>
                <w:lang w:eastAsia="de-CH"/>
              </w:rPr>
              <w:t>"</w:t>
            </w:r>
            <w:r w:rsidR="008325C5" w:rsidRPr="00497220">
              <w:rPr>
                <w:lang w:eastAsia="de-CH"/>
              </w:rPr>
              <w:t>grundlegend</w:t>
            </w:r>
            <w:r w:rsidR="00E76DF4" w:rsidRPr="00497220">
              <w:rPr>
                <w:lang w:eastAsia="de-CH"/>
              </w:rPr>
              <w:t>"</w:t>
            </w:r>
            <w:r w:rsidR="008325C5" w:rsidRPr="00497220">
              <w:rPr>
                <w:lang w:eastAsia="de-CH"/>
              </w:rPr>
              <w:t xml:space="preserve"> verwandte Wörter </w:t>
            </w:r>
            <w:r w:rsidR="008325C5" w:rsidRPr="00497220">
              <w:rPr>
                <w:bdr w:val="single" w:sz="4" w:space="0" w:color="auto"/>
                <w:lang w:eastAsia="de-CH"/>
              </w:rPr>
              <w:t>nachschlagen</w:t>
            </w:r>
            <w:r w:rsidR="008325C5" w:rsidRPr="00497220">
              <w:rPr>
                <w:lang w:eastAsia="de-CH"/>
              </w:rPr>
              <w:t>.</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0" distB="114935" distL="114300" distR="0" simplePos="0" relativeHeight="251717120" behindDoc="0" locked="0" layoutInCell="1" allowOverlap="0" wp14:anchorId="01972847" wp14:editId="1EF0EA49">
                  <wp:simplePos x="0" y="0"/>
                  <wp:positionH relativeFrom="column">
                    <wp:align>right</wp:align>
                  </wp:positionH>
                  <wp:positionV relativeFrom="line">
                    <wp:align>top</wp:align>
                  </wp:positionV>
                  <wp:extent cx="1537970" cy="2519045"/>
                  <wp:effectExtent l="0" t="0" r="5080" b="0"/>
                  <wp:wrapSquare wrapText="left"/>
                  <wp:docPr id="905" name="Bild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388" cstate="email">
                            <a:extLst>
                              <a:ext uri="{28A0092B-C50C-407E-A947-70E740481C1C}">
                                <a14:useLocalDpi xmlns:a14="http://schemas.microsoft.com/office/drawing/2010/main" val="0"/>
                              </a:ext>
                            </a:extLst>
                          </a:blip>
                          <a:srcRect/>
                          <a:stretch>
                            <a:fillRect/>
                          </a:stretch>
                        </pic:blipFill>
                        <pic:spPr bwMode="auto">
                          <a:xfrm>
                            <a:off x="0" y="0"/>
                            <a:ext cx="1537970" cy="251904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So finden Sie </w:t>
            </w:r>
            <w:r w:rsidR="00E76DF4" w:rsidRPr="00497220">
              <w:t>"</w:t>
            </w:r>
            <w:r w:rsidR="008325C5" w:rsidRPr="00497220">
              <w:t>fundamentale</w:t>
            </w:r>
            <w:r w:rsidR="00E76DF4" w:rsidRPr="00497220">
              <w:t>"</w:t>
            </w:r>
            <w:r w:rsidR="008325C5" w:rsidRPr="00497220">
              <w:t xml:space="preserve"> – und damit haben Sie wohl das in diesem Zusammenhang passendste Wort gefunden!</w:t>
            </w:r>
          </w:p>
          <w:p w:rsidR="008325C5" w:rsidRPr="00497220" w:rsidRDefault="008325C5" w:rsidP="00940602">
            <w:pPr>
              <w:pStyle w:val="Eingerckt"/>
              <w:rPr>
                <w:noProof/>
              </w:rPr>
            </w:pPr>
            <w:r w:rsidRPr="00497220">
              <w:rPr>
                <w:noProof/>
              </w:rPr>
              <w:t xml:space="preserve">Mit </w:t>
            </w:r>
            <w:r w:rsidRPr="00497220">
              <w:rPr>
                <w:noProof/>
                <w:bdr w:val="single" w:sz="4" w:space="0" w:color="auto"/>
              </w:rPr>
              <w:t>Einfügen</w:t>
            </w:r>
            <w:r w:rsidRPr="00497220">
              <w:rPr>
                <w:noProof/>
              </w:rPr>
              <w:t xml:space="preserve"> aus dem Ausklapp-</w:t>
            </w:r>
            <w:r w:rsidR="0025507B">
              <w:rPr>
                <w:noProof/>
              </w:rPr>
              <w:t>Menü</w:t>
            </w:r>
            <w:r w:rsidRPr="00497220">
              <w:rPr>
                <w:noProof/>
              </w:rPr>
              <w:t xml:space="preserve"> von </w:t>
            </w:r>
            <w:r w:rsidRPr="00497220">
              <w:rPr>
                <w:noProof/>
                <w:bdr w:val="single" w:sz="4" w:space="0" w:color="auto"/>
              </w:rPr>
              <w:t xml:space="preserve">fundamentale </w:t>
            </w:r>
            <w:r w:rsidRPr="00497220">
              <w:rPr>
                <w:noProof/>
                <w:bdr w:val="single" w:sz="4" w:space="0" w:color="auto"/>
              </w:rPr>
              <w:sym w:font="Wingdings 3" w:char="F082"/>
            </w:r>
            <w:r w:rsidRPr="00497220">
              <w:rPr>
                <w:noProof/>
                <w:bdr w:val="single" w:sz="4" w:space="0" w:color="auto"/>
              </w:rPr>
              <w:t xml:space="preserve"> </w:t>
            </w:r>
            <w:r w:rsidRPr="00497220">
              <w:rPr>
                <w:noProof/>
              </w:rPr>
              <w:t xml:space="preserve">wird in Ihrem Dokument sofort </w:t>
            </w:r>
            <w:r w:rsidR="00E76DF4" w:rsidRPr="00497220">
              <w:rPr>
                <w:noProof/>
              </w:rPr>
              <w:t>"</w:t>
            </w:r>
            <w:r w:rsidRPr="00497220">
              <w:rPr>
                <w:noProof/>
              </w:rPr>
              <w:t>wichtige</w:t>
            </w:r>
            <w:r w:rsidR="00E76DF4" w:rsidRPr="00497220">
              <w:rPr>
                <w:noProof/>
              </w:rPr>
              <w:t>"</w:t>
            </w:r>
            <w:r w:rsidRPr="00497220">
              <w:rPr>
                <w:noProof/>
              </w:rPr>
              <w:t xml:space="preserve"> durch </w:t>
            </w:r>
            <w:r w:rsidR="00E76DF4" w:rsidRPr="00497220">
              <w:rPr>
                <w:noProof/>
              </w:rPr>
              <w:t>"</w:t>
            </w:r>
            <w:r w:rsidRPr="00497220">
              <w:rPr>
                <w:noProof/>
              </w:rPr>
              <w:t>fundamentale</w:t>
            </w:r>
            <w:r w:rsidR="00E76DF4" w:rsidRPr="00497220">
              <w:rPr>
                <w:noProof/>
              </w:rPr>
              <w:t>"</w:t>
            </w:r>
            <w:r w:rsidRPr="00497220">
              <w:rPr>
                <w:noProof/>
              </w:rPr>
              <w:t xml:space="preserve"> ersetzt.</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0" distB="114935" distL="114300" distR="0" simplePos="0" relativeHeight="251718144" behindDoc="0" locked="0" layoutInCell="1" allowOverlap="0" wp14:anchorId="1B58B8BB" wp14:editId="35B3A47B">
                  <wp:simplePos x="0" y="0"/>
                  <wp:positionH relativeFrom="column">
                    <wp:align>right</wp:align>
                  </wp:positionH>
                  <wp:positionV relativeFrom="line">
                    <wp:align>top</wp:align>
                  </wp:positionV>
                  <wp:extent cx="1743710" cy="1606550"/>
                  <wp:effectExtent l="19050" t="19050" r="27940" b="12700"/>
                  <wp:wrapSquare wrapText="left"/>
                  <wp:docPr id="906" name="Bild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389" cstate="email">
                            <a:extLst>
                              <a:ext uri="{28A0092B-C50C-407E-A947-70E740481C1C}">
                                <a14:useLocalDpi xmlns:a14="http://schemas.microsoft.com/office/drawing/2010/main" val="0"/>
                              </a:ext>
                            </a:extLst>
                          </a:blip>
                          <a:srcRect/>
                          <a:stretch>
                            <a:fillRect/>
                          </a:stretch>
                        </pic:blipFill>
                        <pic:spPr bwMode="auto">
                          <a:xfrm>
                            <a:off x="0" y="0"/>
                            <a:ext cx="1743710" cy="16065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8325C5" w:rsidRPr="00497220">
              <w:t xml:space="preserve">Finden Sie auf diese Weise z.B. ein anderes Wort für </w:t>
            </w:r>
            <w:r w:rsidR="008325C5" w:rsidRPr="00497220">
              <w:sym w:font="Wingdings" w:char="F0E0"/>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lastRenderedPageBreak/>
              <w:drawing>
                <wp:anchor distT="0" distB="114935" distL="114300" distR="0" simplePos="0" relativeHeight="251719168" behindDoc="0" locked="0" layoutInCell="1" allowOverlap="0" wp14:anchorId="47B9C9E7" wp14:editId="3D838287">
                  <wp:simplePos x="0" y="0"/>
                  <wp:positionH relativeFrom="column">
                    <wp:align>right</wp:align>
                  </wp:positionH>
                  <wp:positionV relativeFrom="line">
                    <wp:align>top</wp:align>
                  </wp:positionV>
                  <wp:extent cx="1542415" cy="2446020"/>
                  <wp:effectExtent l="0" t="0" r="635" b="0"/>
                  <wp:wrapSquare wrapText="left"/>
                  <wp:docPr id="907" name="Bild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390" cstate="email">
                            <a:extLst>
                              <a:ext uri="{28A0092B-C50C-407E-A947-70E740481C1C}">
                                <a14:useLocalDpi xmlns:a14="http://schemas.microsoft.com/office/drawing/2010/main" val="0"/>
                              </a:ext>
                            </a:extLst>
                          </a:blip>
                          <a:srcRect/>
                          <a:stretch>
                            <a:fillRect/>
                          </a:stretch>
                        </pic:blipFill>
                        <pic:spPr bwMode="auto">
                          <a:xfrm>
                            <a:off x="0" y="0"/>
                            <a:ext cx="1542415" cy="2446020"/>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 Sie können auch ein Wort, welches nicht im Text vorkommt, direkt im Arbeitsbereich Recherchieren ins Feld </w:t>
            </w:r>
            <w:r w:rsidR="008325C5" w:rsidRPr="00497220">
              <w:rPr>
                <w:bdr w:val="single" w:sz="4" w:space="0" w:color="auto"/>
              </w:rPr>
              <w:t>Suchen nach</w:t>
            </w:r>
            <w:r w:rsidR="008325C5" w:rsidRPr="00497220">
              <w:t xml:space="preserve"> eingeben.</w:t>
            </w:r>
          </w:p>
          <w:p w:rsidR="008325C5" w:rsidRPr="00497220" w:rsidRDefault="008325C5" w:rsidP="00940602">
            <w:pPr>
              <w:pStyle w:val="Eingerckt"/>
              <w:rPr>
                <w:i/>
                <w:noProof/>
              </w:rPr>
            </w:pPr>
            <w:r w:rsidRPr="00497220">
              <w:rPr>
                <w:b/>
                <w:i/>
                <w:noProof/>
              </w:rPr>
              <w:t>Hinweis</w:t>
            </w:r>
            <w:r w:rsidRPr="00497220">
              <w:rPr>
                <w:i/>
                <w:noProof/>
              </w:rPr>
              <w:t>: Dieses Vorgehen ist vor allem dann empfehlenswert, wenn Ihr Wort im Text in einer speziellen Deklination oder Konjugation vorkommt und so vom Thesaurus nicht oder falsch verstanden wird.</w:t>
            </w:r>
          </w:p>
          <w:p w:rsidR="008325C5" w:rsidRPr="00497220" w:rsidRDefault="008325C5" w:rsidP="00940602">
            <w:pPr>
              <w:pStyle w:val="Eingerckt"/>
              <w:rPr>
                <w:noProof/>
              </w:rPr>
            </w:pPr>
            <w:r w:rsidRPr="00497220">
              <w:rPr>
                <w:i/>
                <w:noProof/>
              </w:rPr>
              <w:t xml:space="preserve">Z.B. findet der Thesaurus nichts zum Wort </w:t>
            </w:r>
            <w:r w:rsidR="00E76DF4" w:rsidRPr="00497220">
              <w:rPr>
                <w:i/>
                <w:noProof/>
              </w:rPr>
              <w:t>"</w:t>
            </w:r>
            <w:r w:rsidRPr="00497220">
              <w:rPr>
                <w:i/>
                <w:noProof/>
              </w:rPr>
              <w:t>überstrapaziert</w:t>
            </w:r>
            <w:r w:rsidR="00E76DF4" w:rsidRPr="00497220">
              <w:rPr>
                <w:i/>
                <w:noProof/>
              </w:rPr>
              <w:t>"</w:t>
            </w:r>
            <w:r w:rsidRPr="00497220">
              <w:rPr>
                <w:i/>
                <w:noProof/>
              </w:rPr>
              <w:t xml:space="preserve">. Für </w:t>
            </w:r>
            <w:r w:rsidR="00E76DF4" w:rsidRPr="00497220">
              <w:rPr>
                <w:i/>
                <w:noProof/>
              </w:rPr>
              <w:t>"</w:t>
            </w:r>
            <w:r w:rsidRPr="00497220">
              <w:rPr>
                <w:i/>
                <w:noProof/>
              </w:rPr>
              <w:t>strapazieren</w:t>
            </w:r>
            <w:r w:rsidR="00E76DF4" w:rsidRPr="00497220">
              <w:rPr>
                <w:i/>
                <w:noProof/>
              </w:rPr>
              <w:t>"</w:t>
            </w:r>
            <w:r w:rsidRPr="00497220">
              <w:rPr>
                <w:i/>
                <w:noProof/>
              </w:rPr>
              <w:t xml:space="preserve"> bringt er Ihnen aber einige sinnvolle Vorschläge!</w:t>
            </w:r>
          </w:p>
        </w:tc>
      </w:tr>
    </w:tbl>
    <w:p w:rsidR="008325C5" w:rsidRPr="00A52C6A" w:rsidRDefault="008325C5" w:rsidP="006E673D">
      <w:pPr>
        <w:pStyle w:val="berschrift2"/>
      </w:pPr>
      <w:bookmarkStart w:id="196" w:name="_Toc87069697"/>
      <w:bookmarkStart w:id="197" w:name="_Toc298487871"/>
      <w:r w:rsidRPr="00A52C6A">
        <w:t>Silbentrennung</w:t>
      </w:r>
      <w:bookmarkEnd w:id="196"/>
      <w:bookmarkEnd w:id="197"/>
    </w:p>
    <w:p w:rsidR="008325C5" w:rsidRPr="00A52C6A" w:rsidRDefault="008325C5" w:rsidP="007667D5">
      <w:pPr>
        <w:pStyle w:val="berschrift3"/>
      </w:pPr>
      <w:bookmarkStart w:id="198" w:name="_Toc87069698"/>
      <w:bookmarkStart w:id="199" w:name="_Toc298487872"/>
      <w:r w:rsidRPr="00A52C6A">
        <w:t>Automatische Silbentrennung</w:t>
      </w:r>
      <w:bookmarkEnd w:id="198"/>
      <w:bookmarkEnd w:id="199"/>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0" distB="114935" distL="114300" distR="0" simplePos="0" relativeHeight="251722240" behindDoc="0" locked="0" layoutInCell="1" allowOverlap="0" wp14:anchorId="79334630" wp14:editId="3F1894C7">
                  <wp:simplePos x="0" y="0"/>
                  <wp:positionH relativeFrom="column">
                    <wp:align>right</wp:align>
                  </wp:positionH>
                  <wp:positionV relativeFrom="line">
                    <wp:align>top</wp:align>
                  </wp:positionV>
                  <wp:extent cx="2847975" cy="1504950"/>
                  <wp:effectExtent l="0" t="0" r="9525" b="0"/>
                  <wp:wrapSquare wrapText="left"/>
                  <wp:docPr id="910" name="Bild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2847975" cy="1504950"/>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Achten Sie darauf, dass in Ihrem Dokument </w:t>
            </w:r>
            <w:r w:rsidR="008325C5" w:rsidRPr="00497220">
              <w:rPr>
                <w:b/>
              </w:rPr>
              <w:t>nichts</w:t>
            </w:r>
            <w:r w:rsidR="008325C5" w:rsidRPr="00497220">
              <w:t xml:space="preserve"> markiert ist. Öffnen Sie mit </w:t>
            </w:r>
            <w:proofErr w:type="spellStart"/>
            <w:r w:rsidR="0025507B">
              <w:rPr>
                <w:b/>
              </w:rPr>
              <w:t>Menü</w:t>
            </w:r>
            <w:r w:rsidR="00AC1055" w:rsidRPr="00AC1055">
              <w:rPr>
                <w:b/>
              </w:rPr>
              <w:t>band</w:t>
            </w:r>
            <w:proofErr w:type="spellEnd"/>
            <w:r w:rsidR="00AC1055" w:rsidRPr="00AC1055">
              <w:rPr>
                <w:b/>
              </w:rPr>
              <w:t xml:space="preserve"> –</w:t>
            </w:r>
            <w:r w:rsidR="008325C5" w:rsidRPr="00497220">
              <w:rPr>
                <w:b/>
              </w:rPr>
              <w:t xml:space="preserve"> Seitenlayout – Seite einrichten– Silbentrennung</w:t>
            </w:r>
            <w:r w:rsidR="008325C5" w:rsidRPr="00497220">
              <w:t xml:space="preserve"> </w:t>
            </w:r>
            <w:r w:rsidR="00F64B32">
              <w:t xml:space="preserve">die Silbentrennungsoptionen </w:t>
            </w:r>
            <w:r w:rsidR="008325C5" w:rsidRPr="00497220">
              <w:t>und wählen Sie diese Einstellungen.</w:t>
            </w:r>
          </w:p>
          <w:p w:rsidR="008325C5" w:rsidRPr="00497220" w:rsidRDefault="008325C5" w:rsidP="00940602">
            <w:pPr>
              <w:pStyle w:val="Eingerckt"/>
              <w:rPr>
                <w:noProof/>
              </w:rPr>
            </w:pPr>
            <w:r w:rsidRPr="00497220">
              <w:rPr>
                <w:noProof/>
              </w:rPr>
              <w:t>Sofort fügt Word Trennstriche dort ein, wo eine Zeile mehr als 0.75 cm vor dem rechten Seitenrand endet.</w:t>
            </w:r>
          </w:p>
        </w:tc>
      </w:tr>
      <w:tr w:rsidR="008325C5" w:rsidRPr="00497220" w:rsidTr="00940602">
        <w:trPr>
          <w:cantSplit/>
        </w:trPr>
        <w:tc>
          <w:tcPr>
            <w:tcW w:w="9529" w:type="dxa"/>
          </w:tcPr>
          <w:p w:rsidR="008325C5" w:rsidRPr="00497220" w:rsidRDefault="008325C5" w:rsidP="00940602">
            <w:pPr>
              <w:pStyle w:val="NummerierteListe"/>
            </w:pPr>
            <w:r w:rsidRPr="00497220">
              <w:t>Wenn Sie später Korrekturen am Text oder am Seitenlayout vornehmen, passt Word die Silbentrennung automatisch an, entfernt unnötig gewordene Trennstriche und fügt neue dort ein, wo sie nötig sind.</w:t>
            </w:r>
          </w:p>
        </w:tc>
      </w:tr>
      <w:tr w:rsidR="008325C5" w:rsidRPr="00497220" w:rsidTr="00940602">
        <w:trPr>
          <w:cantSplit/>
        </w:trPr>
        <w:tc>
          <w:tcPr>
            <w:tcW w:w="9529" w:type="dxa"/>
          </w:tcPr>
          <w:p w:rsidR="008325C5" w:rsidRPr="00497220" w:rsidRDefault="008325C5" w:rsidP="00940602">
            <w:pPr>
              <w:pStyle w:val="NummerierteListe"/>
            </w:pPr>
            <w:bookmarkStart w:id="200" w:name="_Ref113865871"/>
            <w:r w:rsidRPr="00497220">
              <w:rPr>
                <w:b/>
              </w:rPr>
              <w:t>Hinweis</w:t>
            </w:r>
            <w:r w:rsidRPr="00497220">
              <w:t xml:space="preserve">: Die Silbentrennung von Word ist zwar in den allermeisten Fällen grammatikalisch korrekt, aber oft unschön. Unschöne Silbentrennung erschwert das Lesen: </w:t>
            </w:r>
            <w:proofErr w:type="spellStart"/>
            <w:r w:rsidRPr="00497220">
              <w:t>Aufga</w:t>
            </w:r>
            <w:proofErr w:type="spellEnd"/>
            <w:r w:rsidRPr="00497220">
              <w:t xml:space="preserve"> – </w:t>
            </w:r>
            <w:proofErr w:type="spellStart"/>
            <w:r w:rsidRPr="00497220">
              <w:t>ben</w:t>
            </w:r>
            <w:proofErr w:type="spellEnd"/>
            <w:r w:rsidRPr="00497220">
              <w:t xml:space="preserve">   </w:t>
            </w:r>
            <w:proofErr w:type="spellStart"/>
            <w:r w:rsidRPr="00497220">
              <w:t>Empfeh</w:t>
            </w:r>
            <w:proofErr w:type="spellEnd"/>
            <w:r w:rsidRPr="00497220">
              <w:t xml:space="preserve"> – </w:t>
            </w:r>
            <w:proofErr w:type="spellStart"/>
            <w:r w:rsidRPr="00497220">
              <w:t>lungen</w:t>
            </w:r>
            <w:proofErr w:type="spellEnd"/>
            <w:r w:rsidRPr="00497220">
              <w:t xml:space="preserve">   </w:t>
            </w:r>
            <w:proofErr w:type="spellStart"/>
            <w:r w:rsidRPr="00497220">
              <w:t>Nachschla</w:t>
            </w:r>
            <w:proofErr w:type="spellEnd"/>
            <w:r w:rsidRPr="00497220">
              <w:t xml:space="preserve"> – </w:t>
            </w:r>
            <w:proofErr w:type="spellStart"/>
            <w:r w:rsidRPr="00497220">
              <w:t>gewerk</w:t>
            </w:r>
            <w:proofErr w:type="spellEnd"/>
            <w:r w:rsidRPr="00497220">
              <w:t xml:space="preserve">   </w:t>
            </w:r>
            <w:proofErr w:type="spellStart"/>
            <w:r w:rsidRPr="00497220">
              <w:t>selbstver</w:t>
            </w:r>
            <w:proofErr w:type="spellEnd"/>
            <w:r w:rsidRPr="00497220">
              <w:t xml:space="preserve"> – </w:t>
            </w:r>
            <w:proofErr w:type="spellStart"/>
            <w:r w:rsidRPr="00497220">
              <w:t>ständlich</w:t>
            </w:r>
            <w:proofErr w:type="spellEnd"/>
            <w:r w:rsidRPr="00497220">
              <w:t xml:space="preserve">   </w:t>
            </w:r>
            <w:proofErr w:type="spellStart"/>
            <w:r w:rsidRPr="00497220">
              <w:t>mü</w:t>
            </w:r>
            <w:proofErr w:type="spellEnd"/>
            <w:r w:rsidRPr="00497220">
              <w:t xml:space="preserve"> – </w:t>
            </w:r>
            <w:proofErr w:type="spellStart"/>
            <w:r w:rsidRPr="00497220">
              <w:t>helos</w:t>
            </w:r>
            <w:proofErr w:type="spellEnd"/>
            <w:r w:rsidRPr="00497220">
              <w:t xml:space="preserve">   Spargel – der</w:t>
            </w:r>
            <w:bookmarkEnd w:id="200"/>
          </w:p>
        </w:tc>
      </w:tr>
    </w:tbl>
    <w:p w:rsidR="008325C5" w:rsidRPr="00A52C6A" w:rsidRDefault="008325C5" w:rsidP="0006365B">
      <w:pPr>
        <w:pStyle w:val="berschrift3"/>
      </w:pPr>
      <w:bookmarkStart w:id="201" w:name="_Toc87069699"/>
      <w:bookmarkStart w:id="202" w:name="_Toc298487873"/>
      <w:r w:rsidRPr="00A52C6A">
        <w:t>Manuelle Silbentrennung</w:t>
      </w:r>
      <w:bookmarkEnd w:id="201"/>
      <w:bookmarkEnd w:id="202"/>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940602">
        <w:trPr>
          <w:cantSplit/>
        </w:trPr>
        <w:tc>
          <w:tcPr>
            <w:tcW w:w="9529" w:type="dxa"/>
          </w:tcPr>
          <w:p w:rsidR="008325C5" w:rsidRPr="00497220" w:rsidRDefault="008325C5" w:rsidP="00940602">
            <w:pPr>
              <w:pStyle w:val="NummerierteListe"/>
            </w:pPr>
            <w:r w:rsidRPr="00497220">
              <w:t xml:space="preserve">Wegen Punkt </w:t>
            </w:r>
            <w:r w:rsidRPr="00497220">
              <w:fldChar w:fldCharType="begin"/>
            </w:r>
            <w:r w:rsidRPr="00497220">
              <w:instrText xml:space="preserve"> REF _Ref113865871 \r \h </w:instrText>
            </w:r>
            <w:r w:rsidRPr="00497220">
              <w:fldChar w:fldCharType="separate"/>
            </w:r>
            <w:r w:rsidR="00FD17D0">
              <w:t>40</w:t>
            </w:r>
            <w:r w:rsidRPr="00497220">
              <w:fldChar w:fldCharType="end"/>
            </w:r>
            <w:r w:rsidRPr="00497220">
              <w:t xml:space="preserve"> ist in anspruchsvollen Texten die manuelle Silbentrennung der automatischen vorzuziehen.</w:t>
            </w:r>
          </w:p>
        </w:tc>
      </w:tr>
      <w:tr w:rsidR="008325C5" w:rsidRPr="00497220" w:rsidTr="00940602">
        <w:trPr>
          <w:cantSplit/>
        </w:trPr>
        <w:tc>
          <w:tcPr>
            <w:tcW w:w="9529" w:type="dxa"/>
          </w:tcPr>
          <w:p w:rsidR="008325C5" w:rsidRPr="00497220" w:rsidRDefault="008325C5" w:rsidP="00940602">
            <w:pPr>
              <w:pStyle w:val="NummerierteListe"/>
            </w:pPr>
            <w:r w:rsidRPr="00497220">
              <w:t xml:space="preserve">Achten Sie darauf, dass in Ihrem Dokument </w:t>
            </w:r>
            <w:r w:rsidRPr="00497220">
              <w:rPr>
                <w:b/>
              </w:rPr>
              <w:t>nichts</w:t>
            </w:r>
            <w:r w:rsidRPr="00497220">
              <w:t xml:space="preserve"> markiert ist. Starten Sie mit </w:t>
            </w:r>
            <w:proofErr w:type="spellStart"/>
            <w:r w:rsidR="0025507B">
              <w:rPr>
                <w:b/>
              </w:rPr>
              <w:t>Menü</w:t>
            </w:r>
            <w:r w:rsidR="00AC1055" w:rsidRPr="00AC1055">
              <w:rPr>
                <w:b/>
              </w:rPr>
              <w:t>band</w:t>
            </w:r>
            <w:proofErr w:type="spellEnd"/>
            <w:r w:rsidR="00AC1055" w:rsidRPr="00AC1055">
              <w:rPr>
                <w:b/>
              </w:rPr>
              <w:t xml:space="preserve"> –</w:t>
            </w:r>
            <w:r w:rsidRPr="00497220">
              <w:rPr>
                <w:b/>
              </w:rPr>
              <w:t xml:space="preserve"> Seitenlayout – Seite einrichten – Silbentrennung</w:t>
            </w:r>
            <w:r w:rsidRPr="00497220">
              <w:t xml:space="preserve"> die </w:t>
            </w:r>
            <w:r w:rsidR="00F64B32">
              <w:t xml:space="preserve">manuelle </w:t>
            </w:r>
            <w:r w:rsidRPr="00497220">
              <w:t>Silbentrennung.</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lastRenderedPageBreak/>
              <w:drawing>
                <wp:anchor distT="0" distB="114935" distL="114300" distR="0" simplePos="0" relativeHeight="251723264" behindDoc="0" locked="0" layoutInCell="1" allowOverlap="0" wp14:anchorId="2D105B01" wp14:editId="677FFE7E">
                  <wp:simplePos x="0" y="0"/>
                  <wp:positionH relativeFrom="column">
                    <wp:align>right</wp:align>
                  </wp:positionH>
                  <wp:positionV relativeFrom="line">
                    <wp:align>top</wp:align>
                  </wp:positionV>
                  <wp:extent cx="3495675" cy="1685925"/>
                  <wp:effectExtent l="19050" t="19050" r="28575" b="28575"/>
                  <wp:wrapSquare wrapText="left"/>
                  <wp:docPr id="911" name="Bild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3495675" cy="16859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8325C5" w:rsidRPr="00497220">
              <w:t xml:space="preserve">Das Fenster </w:t>
            </w:r>
            <w:r w:rsidR="008325C5" w:rsidRPr="00497220">
              <w:rPr>
                <w:rStyle w:val="Fenstertitel"/>
              </w:rPr>
              <w:t>Manuelle Silbentrennung</w:t>
            </w:r>
            <w:r w:rsidR="008325C5" w:rsidRPr="00497220">
              <w:t xml:space="preserve"> mit der Angabe der im Absatz eingestellten Sprache (hier Deutsch (Schweiz)) wird geöffnet.</w:t>
            </w:r>
          </w:p>
          <w:p w:rsidR="008325C5" w:rsidRPr="00497220" w:rsidRDefault="008325C5" w:rsidP="00940602">
            <w:pPr>
              <w:pStyle w:val="Eingerckt"/>
              <w:rPr>
                <w:noProof/>
              </w:rPr>
            </w:pPr>
            <w:r w:rsidRPr="00497220">
              <w:rPr>
                <w:noProof/>
              </w:rPr>
              <w:t>Word läuft durch den ganzen Text und schlägt Ihnen vor, wo Trennungen vorgenommen werden könnten.</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0" distB="114935" distL="114300" distR="0" simplePos="0" relativeHeight="251724288" behindDoc="0" locked="0" layoutInCell="1" allowOverlap="0" wp14:anchorId="34530C67" wp14:editId="710FA315">
                  <wp:simplePos x="0" y="0"/>
                  <wp:positionH relativeFrom="column">
                    <wp:align>right</wp:align>
                  </wp:positionH>
                  <wp:positionV relativeFrom="line">
                    <wp:align>top</wp:align>
                  </wp:positionV>
                  <wp:extent cx="3505200" cy="1724025"/>
                  <wp:effectExtent l="19050" t="19050" r="19050" b="28575"/>
                  <wp:wrapSquare wrapText="left"/>
                  <wp:docPr id="912" name="Bild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3505200" cy="17240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8325C5" w:rsidRPr="00497220">
              <w:t xml:space="preserve">Hier zum Beispiel ist es sinnvoller, nicht zu trennen. Klicken Sie auf die Schaltfläche </w:t>
            </w:r>
            <w:r w:rsidR="008325C5" w:rsidRPr="00497220">
              <w:rPr>
                <w:bdr w:val="single" w:sz="4" w:space="0" w:color="auto"/>
              </w:rPr>
              <w:t> Nein </w:t>
            </w:r>
            <w:r w:rsidR="008325C5" w:rsidRPr="00497220">
              <w:t>.</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mc:AlternateContent>
                <mc:Choice Requires="wps">
                  <w:drawing>
                    <wp:anchor distT="0" distB="0" distL="114300" distR="114300" simplePos="0" relativeHeight="251726336" behindDoc="0" locked="0" layoutInCell="1" allowOverlap="1" wp14:anchorId="7FF04A65" wp14:editId="406308F1">
                      <wp:simplePos x="0" y="0"/>
                      <wp:positionH relativeFrom="column">
                        <wp:posOffset>5143500</wp:posOffset>
                      </wp:positionH>
                      <wp:positionV relativeFrom="paragraph">
                        <wp:posOffset>235585</wp:posOffset>
                      </wp:positionV>
                      <wp:extent cx="571500" cy="457200"/>
                      <wp:effectExtent l="19050" t="16510" r="19050" b="21590"/>
                      <wp:wrapNone/>
                      <wp:docPr id="58" name="Oval 9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45720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14" o:spid="_x0000_s1026" style="position:absolute;margin-left:405pt;margin-top:18.55pt;width:45pt;height:36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" filled="f" strokecolor="red" strokeweight="2pt"/>
                  </w:pict>
                </mc:Fallback>
              </mc:AlternateContent>
            </w:r>
            <w:r>
              <w:rPr>
                <w:noProof/>
                <w:lang w:eastAsia="de-CH"/>
              </w:rPr>
              <w:drawing>
                <wp:anchor distT="0" distB="114935" distL="114300" distR="0" simplePos="0" relativeHeight="251725312" behindDoc="0" locked="0" layoutInCell="1" allowOverlap="0" wp14:anchorId="325ACFF5" wp14:editId="60E8ABA4">
                  <wp:simplePos x="0" y="0"/>
                  <wp:positionH relativeFrom="column">
                    <wp:align>right</wp:align>
                  </wp:positionH>
                  <wp:positionV relativeFrom="line">
                    <wp:align>top</wp:align>
                  </wp:positionV>
                  <wp:extent cx="3495675" cy="1752600"/>
                  <wp:effectExtent l="19050" t="19050" r="28575" b="19050"/>
                  <wp:wrapSquare wrapText="left"/>
                  <wp:docPr id="913" name="Bild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3495675" cy="17526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8325C5" w:rsidRPr="00497220">
              <w:t>Diesen unschönen Trennvorschlag (</w:t>
            </w:r>
            <w:r w:rsidR="008325C5" w:rsidRPr="00497220">
              <w:rPr>
                <w:color w:val="FF0000"/>
              </w:rPr>
              <w:t>obere rote Markierung</w:t>
            </w:r>
            <w:r w:rsidR="008325C5" w:rsidRPr="00497220">
              <w:t>) korrigieren Sie!</w:t>
            </w:r>
          </w:p>
          <w:p w:rsidR="008325C5" w:rsidRPr="00497220" w:rsidRDefault="00122DE4" w:rsidP="00940602">
            <w:pPr>
              <w:pStyle w:val="Eingerckt"/>
              <w:rPr>
                <w:noProof/>
              </w:rPr>
            </w:pPr>
            <w:r>
              <w:rPr>
                <w:noProof/>
                <w:lang w:eastAsia="de-CH"/>
              </w:rPr>
              <mc:AlternateContent>
                <mc:Choice Requires="wps">
                  <w:drawing>
                    <wp:anchor distT="0" distB="0" distL="114300" distR="114300" simplePos="0" relativeHeight="251727360" behindDoc="0" locked="0" layoutInCell="1" allowOverlap="1" wp14:anchorId="590D90E9" wp14:editId="787D2EC8">
                      <wp:simplePos x="0" y="0"/>
                      <wp:positionH relativeFrom="column">
                        <wp:posOffset>4572000</wp:posOffset>
                      </wp:positionH>
                      <wp:positionV relativeFrom="paragraph">
                        <wp:posOffset>426085</wp:posOffset>
                      </wp:positionV>
                      <wp:extent cx="457200" cy="457200"/>
                      <wp:effectExtent l="19050" t="16510" r="19050" b="21590"/>
                      <wp:wrapNone/>
                      <wp:docPr id="57" name="Oval 9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ellipse">
                                <a:avLst/>
                              </a:prstGeom>
                              <a:noFill/>
                              <a:ln w="25400" algn="ctr">
                                <a:solidFill>
                                  <a:srgbClr val="008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15" o:spid="_x0000_s1026" style="position:absolute;margin-left:5in;margin-top:33.55pt;width:36pt;height:36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" filled="f" strokecolor="green" strokeweight="2pt"/>
                  </w:pict>
                </mc:Fallback>
              </mc:AlternateContent>
            </w:r>
            <w:r w:rsidR="008325C5" w:rsidRPr="00497220">
              <w:rPr>
                <w:noProof/>
              </w:rPr>
              <w:t>Verschieben Sie die Trenn-Position mit Hilfe der Pfeiltasten oder der Maus nach links (</w:t>
            </w:r>
            <w:r w:rsidR="008325C5" w:rsidRPr="00497220">
              <w:rPr>
                <w:noProof/>
                <w:color w:val="008000"/>
              </w:rPr>
              <w:t>untere grüne Markierung</w:t>
            </w:r>
            <w:r w:rsidR="008325C5" w:rsidRPr="00497220">
              <w:rPr>
                <w:noProof/>
              </w:rPr>
              <w:t xml:space="preserve">) und klicken Sie erst dann auf </w:t>
            </w:r>
            <w:r w:rsidR="008325C5" w:rsidRPr="00497220">
              <w:rPr>
                <w:noProof/>
                <w:bdr w:val="single" w:sz="4" w:space="0" w:color="auto"/>
              </w:rPr>
              <w:t> Ja </w:t>
            </w:r>
            <w:r w:rsidR="008325C5" w:rsidRPr="00497220">
              <w:rPr>
                <w:noProof/>
              </w:rPr>
              <w:t>.</w:t>
            </w:r>
          </w:p>
        </w:tc>
      </w:tr>
      <w:tr w:rsidR="008325C5" w:rsidRPr="00497220" w:rsidTr="00940602">
        <w:trPr>
          <w:cantSplit/>
        </w:trPr>
        <w:tc>
          <w:tcPr>
            <w:tcW w:w="9529" w:type="dxa"/>
          </w:tcPr>
          <w:p w:rsidR="008325C5" w:rsidRPr="00497220" w:rsidRDefault="00122DE4" w:rsidP="00940602">
            <w:pPr>
              <w:pStyle w:val="NummerierteListe"/>
              <w:rPr>
                <w:lang w:eastAsia="de-CH"/>
              </w:rPr>
            </w:pPr>
            <w:r>
              <w:rPr>
                <w:noProof/>
                <w:lang w:eastAsia="de-CH"/>
              </w:rPr>
              <w:drawing>
                <wp:anchor distT="0" distB="114935" distL="114300" distR="0" simplePos="0" relativeHeight="251728384" behindDoc="0" locked="0" layoutInCell="1" allowOverlap="0" wp14:anchorId="75789D53" wp14:editId="2F385DEF">
                  <wp:simplePos x="0" y="0"/>
                  <wp:positionH relativeFrom="column">
                    <wp:align>right</wp:align>
                  </wp:positionH>
                  <wp:positionV relativeFrom="line">
                    <wp:align>top</wp:align>
                  </wp:positionV>
                  <wp:extent cx="3505200" cy="1743075"/>
                  <wp:effectExtent l="19050" t="19050" r="19050" b="28575"/>
                  <wp:wrapSquare wrapText="left"/>
                  <wp:docPr id="916" name="Bild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3505200" cy="174307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8325C5" w:rsidRPr="00497220">
              <w:rPr>
                <w:lang w:eastAsia="de-CH"/>
              </w:rPr>
              <w:t>Auch hier nochmals ein Beispiel eines unschönen Trenn-Vorschlags und dessen manuelle Korrektur.</w:t>
            </w:r>
          </w:p>
        </w:tc>
      </w:tr>
    </w:tbl>
    <w:p w:rsidR="008325C5" w:rsidRPr="00A52C6A" w:rsidRDefault="008325C5" w:rsidP="0006365B">
      <w:pPr>
        <w:pStyle w:val="berschrift3"/>
      </w:pPr>
      <w:bookmarkStart w:id="203" w:name="_Toc87069700"/>
      <w:bookmarkStart w:id="204" w:name="_Toc298487874"/>
      <w:r w:rsidRPr="00A52C6A">
        <w:t>Bedingte Trennstriche</w:t>
      </w:r>
      <w:bookmarkEnd w:id="203"/>
      <w:bookmarkEnd w:id="204"/>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940602">
        <w:trPr>
          <w:cantSplit/>
        </w:trPr>
        <w:tc>
          <w:tcPr>
            <w:tcW w:w="9529" w:type="dxa"/>
          </w:tcPr>
          <w:p w:rsidR="008325C5" w:rsidRPr="00497220" w:rsidRDefault="008325C5" w:rsidP="00940602">
            <w:pPr>
              <w:pStyle w:val="NummerierteListe"/>
            </w:pPr>
            <w:r w:rsidRPr="00497220">
              <w:t xml:space="preserve">Während der manuellen Silbentrennung fügt Word sogenannte </w:t>
            </w:r>
            <w:r w:rsidR="00E76DF4" w:rsidRPr="00497220">
              <w:t>"</w:t>
            </w:r>
            <w:r w:rsidRPr="00497220">
              <w:t>Bedingte Trennstriche</w:t>
            </w:r>
            <w:r w:rsidR="00E76DF4" w:rsidRPr="00497220">
              <w:t>"</w:t>
            </w:r>
            <w:r w:rsidRPr="00497220">
              <w:t xml:space="preserve"> in den Text ein. </w:t>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lastRenderedPageBreak/>
              <mc:AlternateContent>
                <mc:Choice Requires="wpg">
                  <w:drawing>
                    <wp:anchor distT="0" distB="0" distL="114300" distR="114300" simplePos="0" relativeHeight="251730432" behindDoc="0" locked="0" layoutInCell="1" allowOverlap="1" wp14:anchorId="20785924" wp14:editId="44008036">
                      <wp:simplePos x="0" y="0"/>
                      <wp:positionH relativeFrom="column">
                        <wp:posOffset>5343525</wp:posOffset>
                      </wp:positionH>
                      <wp:positionV relativeFrom="paragraph">
                        <wp:posOffset>649605</wp:posOffset>
                      </wp:positionV>
                      <wp:extent cx="417195" cy="717550"/>
                      <wp:effectExtent l="19050" t="20955" r="20955" b="13970"/>
                      <wp:wrapNone/>
                      <wp:docPr id="53" name="Group 9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7195" cy="717550"/>
                                <a:chOff x="9833" y="13073"/>
                                <a:chExt cx="657" cy="1130"/>
                              </a:xfrm>
                            </wpg:grpSpPr>
                            <wps:wsp>
                              <wps:cNvPr id="54" name="Oval 919"/>
                              <wps:cNvSpPr>
                                <a:spLocks noChangeArrowheads="1"/>
                              </wps:cNvSpPr>
                              <wps:spPr bwMode="auto">
                                <a:xfrm>
                                  <a:off x="9833" y="13073"/>
                                  <a:ext cx="360" cy="36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5" name="Oval 920"/>
                              <wps:cNvSpPr>
                                <a:spLocks noChangeArrowheads="1"/>
                              </wps:cNvSpPr>
                              <wps:spPr bwMode="auto">
                                <a:xfrm>
                                  <a:off x="10130" y="13433"/>
                                  <a:ext cx="360" cy="36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 name="Oval 921"/>
                              <wps:cNvSpPr>
                                <a:spLocks noChangeArrowheads="1"/>
                              </wps:cNvSpPr>
                              <wps:spPr bwMode="auto">
                                <a:xfrm>
                                  <a:off x="9980" y="13843"/>
                                  <a:ext cx="360" cy="36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18" o:spid="_x0000_s1026" style="position:absolute;margin-left:420.75pt;margin-top:51.15pt;width:32.85pt;height:56.5pt;z-index:251730432" coordorigin="9833,13073" coordsize="657,1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">
                      <v:oval id="Oval 919" o:spid="_x0000_s1027" style="position:absolute;left:9833;top:13073;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f+EMgA&#10;AADbAAAADwAAAGRycy9kb3ducmV2LnhtbESPT2sCMRTE74V+h/AKXqRmFdvK1ihF8U97KHSrh96e&#10;m+du6OZl3URdv70pCD0OM/MbZjxtbSVO1HjjWEG/l4Agzp02XCjYfC8eRyB8QNZYOSYFF/Iwndzf&#10;jTHV7sxfdMpCISKEfYoKyhDqVEqfl2TR91xNHL29ayyGKJtC6gbPEW4rOUiSZ2nRcFwosaZZSflv&#10;drQKjruP7svn+2FV+fnPcmvWi2Fmtkp1Htq3VxCB2vAfvrXXWsHTEP6+xB8gJ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t/4QyAAAANsAAAAPAAAAAAAAAAAAAAAAAJgCAABk&#10;cnMvZG93bnJldi54bWxQSwUGAAAAAAQABAD1AAAAjQMAAAAA&#10;" filled="f" strokecolor="red" strokeweight="2pt"/>
                      <v:oval id="Oval 920" o:spid="_x0000_s1028" style="position:absolute;left:10130;top:13433;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bi8gA&#10;AADbAAAADwAAAGRycy9kb3ducmV2LnhtbESPT0vDQBTE7wW/w/KEXsRuKq1KzKZIpX/0IBjtwdsz&#10;+0wWs2/T7LZNv323IPQ4zMxvmGzW20bsqfPGsYLxKAFBXDptuFLw9bm4fQThA7LGxjEpOJKHWX41&#10;yDDV7sAftC9CJSKEfYoK6hDaVEpf1mTRj1xLHL1f11kMUXaV1B0eItw28i5J7qVFw3GhxpbmNZV/&#10;xc4q2P283Ty8v25XjX/5Xm7MejEpzEap4XX//AQiUB8u4f/2WiuYTuH8Jf4Am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1uLyAAAANsAAAAPAAAAAAAAAAAAAAAAAJgCAABk&#10;cnMvZG93bnJldi54bWxQSwUGAAAAAAQABAD1AAAAjQMAAAAA&#10;" filled="f" strokecolor="red" strokeweight="2pt"/>
                      <v:oval id="Oval 921" o:spid="_x0000_s1029" style="position:absolute;left:9980;top:13843;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nF/MgA&#10;AADbAAAADwAAAGRycy9kb3ducmV2LnhtbESPT2sCMRTE74V+h/AKXkrNKmpla5Si+Kc9FLrVQ2/P&#10;zXM3dPOybqKu394UCj0OM/MbZjJrbSXO1HjjWEGvm4Agzp02XCjYfi2fxiB8QNZYOSYFV/Iwm97f&#10;TTDV7sKfdM5CISKEfYoKyhDqVEqfl2TRd11NHL2DayyGKJtC6gYvEW4r2U+SkbRoOC6UWNO8pPwn&#10;O1kFp/374/PH23Fd+cX3amc2y0Fmdkp1HtrXFxCB2vAf/mtvtILhCH6/xB8gp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KcX8yAAAANsAAAAPAAAAAAAAAAAAAAAAAJgCAABk&#10;cnMvZG93bnJldi54bWxQSwUGAAAAAAQABAD1AAAAjQMAAAAA&#10;" filled="f" strokecolor="red" strokeweight="2pt"/>
                    </v:group>
                  </w:pict>
                </mc:Fallback>
              </mc:AlternateContent>
            </w:r>
            <w:r>
              <w:rPr>
                <w:noProof/>
                <w:lang w:eastAsia="de-CH"/>
              </w:rPr>
              <w:drawing>
                <wp:anchor distT="0" distB="114935" distL="114300" distR="0" simplePos="0" relativeHeight="251729408" behindDoc="0" locked="0" layoutInCell="1" allowOverlap="0" wp14:anchorId="6243720E" wp14:editId="507B6624">
                  <wp:simplePos x="0" y="0"/>
                  <wp:positionH relativeFrom="column">
                    <wp:align>right</wp:align>
                  </wp:positionH>
                  <wp:positionV relativeFrom="line">
                    <wp:align>top</wp:align>
                  </wp:positionV>
                  <wp:extent cx="1447800" cy="1628775"/>
                  <wp:effectExtent l="19050" t="19050" r="19050" b="28575"/>
                  <wp:wrapSquare wrapText="left"/>
                  <wp:docPr id="917" name="Bild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1447800" cy="162877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8325C5" w:rsidRPr="00497220">
              <w:t xml:space="preserve">Wenn Sie die unsichtbaren Formatierungszeichen anzeigen, werden diese bedingten Trennstriche so angezeigt: </w:t>
            </w:r>
            <w:r w:rsidR="008325C5" w:rsidRPr="00497220">
              <w:rPr>
                <w:rFonts w:cs="Arial"/>
              </w:rPr>
              <w:t>¬</w:t>
            </w:r>
          </w:p>
        </w:tc>
      </w:tr>
      <w:tr w:rsidR="008325C5" w:rsidRPr="00497220" w:rsidTr="00940602">
        <w:trPr>
          <w:cantSplit/>
        </w:trPr>
        <w:tc>
          <w:tcPr>
            <w:tcW w:w="9529" w:type="dxa"/>
          </w:tcPr>
          <w:p w:rsidR="008325C5" w:rsidRPr="00497220" w:rsidRDefault="003C05A8" w:rsidP="00940602">
            <w:pPr>
              <w:pStyle w:val="NummerierteListe"/>
            </w:pPr>
            <w:r>
              <w:rPr>
                <w:noProof/>
                <w:lang w:eastAsia="de-CH"/>
              </w:rPr>
              <mc:AlternateContent>
                <mc:Choice Requires="wpg">
                  <w:drawing>
                    <wp:anchor distT="0" distB="0" distL="114300" distR="114300" simplePos="0" relativeHeight="251732480" behindDoc="0" locked="0" layoutInCell="1" allowOverlap="1">
                      <wp:simplePos x="0" y="0"/>
                      <wp:positionH relativeFrom="column">
                        <wp:posOffset>4572635</wp:posOffset>
                      </wp:positionH>
                      <wp:positionV relativeFrom="paragraph">
                        <wp:posOffset>19050</wp:posOffset>
                      </wp:positionV>
                      <wp:extent cx="1319530" cy="1621790"/>
                      <wp:effectExtent l="19050" t="19050" r="13970" b="16510"/>
                      <wp:wrapSquare wrapText="bothSides"/>
                      <wp:docPr id="988" name="Gruppieren 988"/>
                      <wp:cNvGraphicFramePr/>
                      <a:graphic xmlns:a="http://schemas.openxmlformats.org/drawingml/2006/main">
                        <a:graphicData uri="http://schemas.microsoft.com/office/word/2010/wordprocessingGroup">
                          <wpg:wgp>
                            <wpg:cNvGrpSpPr/>
                            <wpg:grpSpPr>
                              <a:xfrm>
                                <a:off x="0" y="0"/>
                                <a:ext cx="1319530" cy="1621790"/>
                                <a:chOff x="0" y="0"/>
                                <a:chExt cx="1319917" cy="1622067"/>
                              </a:xfrm>
                            </wpg:grpSpPr>
                            <pic:pic xmlns:pic="http://schemas.openxmlformats.org/drawingml/2006/picture">
                              <pic:nvPicPr>
                                <pic:cNvPr id="922" name="Bild 922"/>
                                <pic:cNvPicPr>
                                  <a:picLocks noChangeAspect="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319917" cy="1622067"/>
                                </a:xfrm>
                                <a:prstGeom prst="rect">
                                  <a:avLst/>
                                </a:prstGeom>
                                <a:noFill/>
                                <a:ln w="9525">
                                  <a:solidFill>
                                    <a:srgbClr val="000000"/>
                                  </a:solidFill>
                                  <a:miter lim="800000"/>
                                  <a:headEnd/>
                                  <a:tailEnd/>
                                </a:ln>
                              </pic:spPr>
                            </pic:pic>
                            <wpg:grpSp>
                              <wpg:cNvPr id="49" name="Group 923"/>
                              <wpg:cNvGrpSpPr>
                                <a:grpSpLocks/>
                              </wpg:cNvGrpSpPr>
                              <wpg:grpSpPr bwMode="auto">
                                <a:xfrm>
                                  <a:off x="826936" y="628153"/>
                                  <a:ext cx="417195" cy="717550"/>
                                  <a:chOff x="9833" y="13073"/>
                                  <a:chExt cx="657" cy="1130"/>
                                </a:xfrm>
                              </wpg:grpSpPr>
                              <wps:wsp>
                                <wps:cNvPr id="50" name="Oval 924"/>
                                <wps:cNvSpPr>
                                  <a:spLocks noChangeArrowheads="1"/>
                                </wps:cNvSpPr>
                                <wps:spPr bwMode="auto">
                                  <a:xfrm>
                                    <a:off x="9833" y="13073"/>
                                    <a:ext cx="360" cy="36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 name="Oval 925"/>
                                <wps:cNvSpPr>
                                  <a:spLocks noChangeArrowheads="1"/>
                                </wps:cNvSpPr>
                                <wps:spPr bwMode="auto">
                                  <a:xfrm>
                                    <a:off x="10130" y="13433"/>
                                    <a:ext cx="360" cy="36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 name="Oval 926"/>
                                <wps:cNvSpPr>
                                  <a:spLocks noChangeArrowheads="1"/>
                                </wps:cNvSpPr>
                                <wps:spPr bwMode="auto">
                                  <a:xfrm>
                                    <a:off x="9980" y="13843"/>
                                    <a:ext cx="360" cy="360"/>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anchor>
                  </w:drawing>
                </mc:Choice>
                <mc:Fallback>
                  <w:pict>
                    <v:group id="Gruppieren 988" o:spid="_x0000_s1026" style="position:absolute;margin-left:360.05pt;margin-top:1.5pt;width:103.9pt;height:127.7pt;z-index:251732480" coordsize="13199,16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">
                      <v:shape id="Bild 922" o:spid="_x0000_s1027" type="#_x0000_t75" style="position:absolute;width:13199;height:16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pxPXFAAAA3AAAAA8AAABkcnMvZG93bnJldi54bWxEj0FrwkAUhO+C/2F5Qm+6aQrSRlcRQTBQ&#10;FLW012f2maTJvg3ZbYz/3hUKHoeZ+YaZL3tTi45aV1pW8DqJQBBnVpecK/g6bcbvIJxH1lhbJgU3&#10;crBcDAdzTLS98oG6o89FgLBLUEHhfZNI6bKCDLqJbYiDd7GtQR9km0vd4jXATS3jKJpKgyWHhQIb&#10;WheUVcc/o6C7Vee8qj/T865f7U9p+vO9+X1T6mXUr2YgPPX+Gf5vb7WCjziGx5lwBOTi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acT1xQAAANwAAAAPAAAAAAAAAAAAAAAA&#10;AJ8CAABkcnMvZG93bnJldi54bWxQSwUGAAAAAAQABAD3AAAAkQMAAAAA&#10;" stroked="t">
                        <v:imagedata r:id="rId398" o:title=""/>
                        <v:path arrowok="t"/>
                      </v:shape>
                      <v:group id="Group 923" o:spid="_x0000_s1028" style="position:absolute;left:8269;top:6281;width:4172;height:7176" coordorigin="9833,13073" coordsize="657,1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oval id="Oval 924" o:spid="_x0000_s1029" style="position:absolute;left:9833;top:13073;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z4E8QA&#10;AADbAAAADwAAAGRycy9kb3ducmV2LnhtbERPu27CMBTdkfoP1q3EgsChgrZKMaii4jlUaihDt9v4&#10;NrEaX4fYQPh7PCAxHp33ZNbaSpyo8caxguEgAUGcO224UPC9W/RfQfiArLFyTAou5GE2fehMMNXu&#10;zF90ykIhYgj7FBWUIdSplD4vyaIfuJo4cn+usRgibAqpGzzHcFvJpyR5lhYNx4YSa5qXlP9nR6vg&#10;+LvtvXxuDqvKf/ws92a9GGVmr1T3sX1/AxGoDXfxzb3WCsZxffwSf4C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BPEAAAA2wAAAA8AAAAAAAAAAAAAAAAAmAIAAGRycy9k&#10;b3ducmV2LnhtbFBLBQYAAAAABAAEAPUAAACJAwAAAAA=&#10;" filled="f" strokecolor="red" strokeweight="2pt"/>
                        <v:oval id="Oval 925" o:spid="_x0000_s1030" style="position:absolute;left:10130;top:13433;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BdiMgA&#10;AADbAAAADwAAAGRycy9kb3ducmV2LnhtbESPQU/CQBSE7yT+h80z8WJgixExlW1jNCB6MKHIwduz&#10;+2w3dt+W7gLl37MkJhwnM/NNZpb3thF76rxxrGA8SkAQl04brhR8refDRxA+IGtsHJOCI3nIs6vB&#10;DFPtDryifREqESHsU1RQh9CmUvqyJot+5Fri6P26zmKIsquk7vAQ4baRd0nyIC0ajgs1tvRSU/lX&#10;7KyC3c/H7fTzffvW+NfvxcYs5/eF2Sh1c90/P4EI1IdL+L+91AomYzh/iT9AZi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wF2IyAAAANsAAAAPAAAAAAAAAAAAAAAAAJgCAABk&#10;cnMvZG93bnJldi54bWxQSwUGAAAAAAQABAD1AAAAjQMAAAAA&#10;" filled="f" strokecolor="red" strokeweight="2pt"/>
                        <v:oval id="Oval 926" o:spid="_x0000_s1031" style="position:absolute;left:9980;top:13843;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LD/8cA&#10;AADbAAAADwAAAGRycy9kb3ducmV2LnhtbESPT0vDQBTE74LfYXmCl2I3La1K7LZIpX8PgtEcvD2z&#10;z2Qx+zbNbtv023cLBY/DzPyGmcw6W4sDtd44VjDoJyCIC6cNlwq+PhcPzyB8QNZYOyYFJ/Iwm97e&#10;TDDV7sgfdMhCKSKEfYoKqhCaVEpfVGTR911DHL1f11oMUbal1C0eI9zWcpgkj9Ki4bhQYUPzioq/&#10;bG8V7H+2vaf3zW5V+7fvZW7Wi1FmcqXu77rXFxCBuvAfvrbXWsF4CJcv8QfI6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Sw//HAAAA2wAAAA8AAAAAAAAAAAAAAAAAmAIAAGRy&#10;cy9kb3ducmV2LnhtbFBLBQYAAAAABAAEAPUAAACMAwAAAAA=&#10;" filled="f" strokecolor="red" strokeweight="2pt"/>
                      </v:group>
                      <w10:wrap type="square"/>
                    </v:group>
                  </w:pict>
                </mc:Fallback>
              </mc:AlternateContent>
            </w:r>
            <w:r w:rsidR="008325C5" w:rsidRPr="00497220">
              <w:t xml:space="preserve">Wenn Sie die unsichtbaren Formatierungszeichen </w:t>
            </w:r>
            <w:r w:rsidR="008325C5" w:rsidRPr="00497220">
              <w:rPr>
                <w:b/>
              </w:rPr>
              <w:t>nicht</w:t>
            </w:r>
            <w:r w:rsidR="008325C5" w:rsidRPr="00497220">
              <w:t xml:space="preserve"> anzeigen, werden diese bedingten Trennstriche als normale Trennstriche angezeigt.</w:t>
            </w:r>
          </w:p>
          <w:p w:rsidR="008325C5" w:rsidRPr="00497220" w:rsidRDefault="008325C5" w:rsidP="00940602">
            <w:pPr>
              <w:pStyle w:val="Eingerckt"/>
              <w:rPr>
                <w:noProof/>
              </w:rPr>
            </w:pPr>
            <w:r w:rsidRPr="00497220">
              <w:rPr>
                <w:noProof/>
              </w:rPr>
              <w:t xml:space="preserve">Wenn ein bedingter Trennstrich wegen Änderungen an Text oder Seitenlayout in die Mitte einer Zeile verschoben wird, wird er </w:t>
            </w:r>
            <w:r w:rsidRPr="00497220">
              <w:rPr>
                <w:b/>
                <w:noProof/>
              </w:rPr>
              <w:t>nicht mehr angezeigt und auch nicht gedruckt</w:t>
            </w:r>
            <w:r w:rsidRPr="00497220">
              <w:rPr>
                <w:noProof/>
              </w:rPr>
              <w:t>.</w:t>
            </w:r>
          </w:p>
        </w:tc>
      </w:tr>
      <w:tr w:rsidR="008325C5" w:rsidRPr="00497220" w:rsidTr="00940602">
        <w:trPr>
          <w:cantSplit/>
        </w:trPr>
        <w:tc>
          <w:tcPr>
            <w:tcW w:w="9529" w:type="dxa"/>
          </w:tcPr>
          <w:p w:rsidR="008325C5" w:rsidRPr="00497220" w:rsidRDefault="008325C5" w:rsidP="00940602">
            <w:pPr>
              <w:pStyle w:val="NummerierteListe"/>
              <w:rPr>
                <w:lang w:eastAsia="de-CH"/>
              </w:rPr>
            </w:pPr>
            <w:r w:rsidRPr="00497220">
              <w:rPr>
                <w:lang w:eastAsia="de-CH"/>
              </w:rPr>
              <w:t xml:space="preserve">Wenn Sie schon während der Texteingabe zum Voraus festlegen möchten, wo ein Wort im Bedarfsfall getrennt werden soll, </w:t>
            </w:r>
            <w:r w:rsidRPr="00497220">
              <w:rPr>
                <w:b/>
                <w:lang w:eastAsia="de-CH"/>
              </w:rPr>
              <w:t xml:space="preserve">verwenden Sie nicht den normalen Bindestrich! </w:t>
            </w:r>
            <w:r w:rsidRPr="00497220">
              <w:rPr>
                <w:lang w:eastAsia="de-CH"/>
              </w:rPr>
              <w:t>Verwenden Sie auf jeden Fall den bedingten Trennstrich; Sie fügen einen bedingten Trennstrich mit der Tastenkombination [</w:t>
            </w:r>
            <w:proofErr w:type="spellStart"/>
            <w:r w:rsidRPr="00497220">
              <w:rPr>
                <w:lang w:eastAsia="de-CH"/>
              </w:rPr>
              <w:t>Ctrl</w:t>
            </w:r>
            <w:proofErr w:type="spellEnd"/>
            <w:r w:rsidRPr="00497220">
              <w:rPr>
                <w:lang w:eastAsia="de-CH"/>
              </w:rPr>
              <w:t>]+[-] in ein Wort ein.</w:t>
            </w:r>
          </w:p>
        </w:tc>
      </w:tr>
    </w:tbl>
    <w:p w:rsidR="008325C5" w:rsidRPr="00A52C6A" w:rsidRDefault="008325C5" w:rsidP="0006365B">
      <w:pPr>
        <w:pStyle w:val="berschrift3"/>
      </w:pPr>
      <w:bookmarkStart w:id="205" w:name="_Toc87069701"/>
      <w:bookmarkStart w:id="206" w:name="_Toc298487875"/>
      <w:r w:rsidRPr="00A52C6A">
        <w:t>Geschützte Trennstriche und geschützte Leerzeichen</w:t>
      </w:r>
      <w:bookmarkEnd w:id="205"/>
      <w:bookmarkEnd w:id="206"/>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940602">
        <w:trPr>
          <w:cantSplit/>
        </w:trPr>
        <w:tc>
          <w:tcPr>
            <w:tcW w:w="9529" w:type="dxa"/>
          </w:tcPr>
          <w:p w:rsidR="008325C5" w:rsidRPr="00497220" w:rsidRDefault="008325C5" w:rsidP="00940602">
            <w:pPr>
              <w:pStyle w:val="NummerierteListe"/>
              <w:rPr>
                <w:lang w:eastAsia="de-CH"/>
              </w:rPr>
            </w:pPr>
            <w:r w:rsidRPr="00497220">
              <w:rPr>
                <w:lang w:eastAsia="de-CH"/>
              </w:rPr>
              <w:t xml:space="preserve">Als Beispiel diene uns die Produktbezeichnung </w:t>
            </w:r>
            <w:proofErr w:type="spellStart"/>
            <w:r w:rsidRPr="00497220">
              <w:rPr>
                <w:lang w:eastAsia="de-CH"/>
              </w:rPr>
              <w:t>LabView</w:t>
            </w:r>
            <w:proofErr w:type="spellEnd"/>
            <w:r w:rsidRPr="00497220">
              <w:rPr>
                <w:lang w:eastAsia="de-CH"/>
              </w:rPr>
              <w:t>. Nehmen wir an, die korrekte Produktbezeichnung sei Lab-View (mit Bindestrich). Wir möchten unbedingt vermeiden, dass die Produktbezeichnung Lab-View am Ende einer Zeile getrennt wird. (Also niemals Lab-</w:t>
            </w:r>
            <w:r w:rsidRPr="00497220">
              <w:rPr>
                <w:lang w:eastAsia="de-CH"/>
              </w:rPr>
              <w:br/>
              <w:t>View).</w:t>
            </w:r>
          </w:p>
        </w:tc>
      </w:tr>
      <w:tr w:rsidR="008325C5" w:rsidRPr="00497220" w:rsidTr="00940602">
        <w:trPr>
          <w:cantSplit/>
        </w:trPr>
        <w:tc>
          <w:tcPr>
            <w:tcW w:w="9529" w:type="dxa"/>
          </w:tcPr>
          <w:p w:rsidR="008325C5" w:rsidRPr="00497220" w:rsidRDefault="008325C5" w:rsidP="00940602">
            <w:pPr>
              <w:pStyle w:val="NummerierteListe"/>
              <w:rPr>
                <w:lang w:eastAsia="de-CH"/>
              </w:rPr>
            </w:pPr>
            <w:r w:rsidRPr="00497220">
              <w:rPr>
                <w:lang w:eastAsia="de-CH"/>
              </w:rPr>
              <w:t xml:space="preserve">Für diesen Fall gibt es den </w:t>
            </w:r>
            <w:r w:rsidR="00E76DF4" w:rsidRPr="00497220">
              <w:rPr>
                <w:lang w:eastAsia="de-CH"/>
              </w:rPr>
              <w:t>"</w:t>
            </w:r>
            <w:r w:rsidRPr="00497220">
              <w:rPr>
                <w:lang w:eastAsia="de-CH"/>
              </w:rPr>
              <w:t>Geschützten Trennstrich</w:t>
            </w:r>
            <w:r w:rsidR="00E76DF4" w:rsidRPr="00497220">
              <w:rPr>
                <w:lang w:eastAsia="de-CH"/>
              </w:rPr>
              <w:t>"</w:t>
            </w:r>
            <w:r w:rsidRPr="00497220">
              <w:rPr>
                <w:lang w:eastAsia="de-CH"/>
              </w:rPr>
              <w:t>, welcher von Word nicht als Gelegenheit zur Silbentrennung wahrgenommen wird.</w:t>
            </w:r>
          </w:p>
        </w:tc>
      </w:tr>
      <w:tr w:rsidR="008325C5" w:rsidRPr="00497220" w:rsidTr="00940602">
        <w:trPr>
          <w:cantSplit/>
        </w:trPr>
        <w:tc>
          <w:tcPr>
            <w:tcW w:w="9529" w:type="dxa"/>
          </w:tcPr>
          <w:p w:rsidR="008325C5" w:rsidRPr="00497220" w:rsidRDefault="008325C5" w:rsidP="00940602">
            <w:pPr>
              <w:pStyle w:val="NummerierteListe"/>
              <w:rPr>
                <w:lang w:eastAsia="de-CH"/>
              </w:rPr>
            </w:pPr>
            <w:r w:rsidRPr="00497220">
              <w:rPr>
                <w:lang w:eastAsia="de-CH"/>
              </w:rPr>
              <w:t>Sie fügen einen geschützten Trennstrich ein mit der Tastenkombination [</w:t>
            </w:r>
            <w:proofErr w:type="spellStart"/>
            <w:r w:rsidRPr="00497220">
              <w:rPr>
                <w:lang w:eastAsia="de-CH"/>
              </w:rPr>
              <w:t>Ctrl</w:t>
            </w:r>
            <w:proofErr w:type="spellEnd"/>
            <w:r w:rsidRPr="00497220">
              <w:rPr>
                <w:lang w:eastAsia="de-CH"/>
              </w:rPr>
              <w:t>]+[</w:t>
            </w:r>
            <w:proofErr w:type="spellStart"/>
            <w:r w:rsidRPr="00497220">
              <w:rPr>
                <w:lang w:eastAsia="de-CH"/>
              </w:rPr>
              <w:t>Shift</w:t>
            </w:r>
            <w:proofErr w:type="spellEnd"/>
            <w:r w:rsidRPr="00497220">
              <w:rPr>
                <w:lang w:eastAsia="de-CH"/>
              </w:rPr>
              <w:t>]+[-].</w:t>
            </w:r>
          </w:p>
        </w:tc>
      </w:tr>
      <w:tr w:rsidR="008325C5" w:rsidRPr="00497220" w:rsidTr="00940602">
        <w:trPr>
          <w:cantSplit/>
        </w:trPr>
        <w:tc>
          <w:tcPr>
            <w:tcW w:w="9529" w:type="dxa"/>
          </w:tcPr>
          <w:p w:rsidR="008325C5" w:rsidRPr="00497220" w:rsidRDefault="008325C5" w:rsidP="00940602">
            <w:pPr>
              <w:pStyle w:val="NummerierteListe"/>
              <w:rPr>
                <w:lang w:eastAsia="de-CH"/>
              </w:rPr>
            </w:pPr>
            <w:r w:rsidRPr="00497220">
              <w:rPr>
                <w:lang w:eastAsia="de-CH"/>
              </w:rPr>
              <w:t xml:space="preserve">Dasselbe gilt für Leerzeichen. Nehmen wir an, die korrekte Produktbezeichnung sei </w:t>
            </w:r>
            <w:r w:rsidRPr="00497220">
              <w:t>Lab View</w:t>
            </w:r>
            <w:r w:rsidRPr="00497220">
              <w:rPr>
                <w:lang w:eastAsia="de-CH"/>
              </w:rPr>
              <w:t xml:space="preserve"> (mit Leerzeichen zwischen Lab und View). Wir möchten unbedingt vermeiden, dass die Produktbezeichnung am Ende einer Zeile getrennt wird. (Also niemals Lab </w:t>
            </w:r>
            <w:r w:rsidRPr="00497220">
              <w:rPr>
                <w:lang w:eastAsia="de-CH"/>
              </w:rPr>
              <w:br/>
              <w:t>View).</w:t>
            </w:r>
          </w:p>
        </w:tc>
      </w:tr>
      <w:tr w:rsidR="008325C5" w:rsidRPr="00497220" w:rsidTr="00940602">
        <w:trPr>
          <w:cantSplit/>
        </w:trPr>
        <w:tc>
          <w:tcPr>
            <w:tcW w:w="9529" w:type="dxa"/>
          </w:tcPr>
          <w:p w:rsidR="008325C5" w:rsidRPr="00497220" w:rsidRDefault="008325C5" w:rsidP="00940602">
            <w:pPr>
              <w:pStyle w:val="NummerierteListe"/>
              <w:rPr>
                <w:lang w:eastAsia="de-CH"/>
              </w:rPr>
            </w:pPr>
            <w:r w:rsidRPr="00497220">
              <w:rPr>
                <w:lang w:eastAsia="de-CH"/>
              </w:rPr>
              <w:t xml:space="preserve">Für diesen Fall gibt es das </w:t>
            </w:r>
            <w:r w:rsidR="00E76DF4" w:rsidRPr="00497220">
              <w:rPr>
                <w:lang w:eastAsia="de-CH"/>
              </w:rPr>
              <w:t>"</w:t>
            </w:r>
            <w:r w:rsidRPr="00497220">
              <w:rPr>
                <w:lang w:eastAsia="de-CH"/>
              </w:rPr>
              <w:t>Geschützte Leerzeichen</w:t>
            </w:r>
            <w:r w:rsidR="00E76DF4" w:rsidRPr="00497220">
              <w:rPr>
                <w:lang w:eastAsia="de-CH"/>
              </w:rPr>
              <w:t>"</w:t>
            </w:r>
            <w:r w:rsidRPr="00497220">
              <w:rPr>
                <w:lang w:eastAsia="de-CH"/>
              </w:rPr>
              <w:t>, welches von Word nicht als Gelegenheit zum Zeilenumbruch wahrgenommen wird.</w:t>
            </w:r>
          </w:p>
        </w:tc>
      </w:tr>
      <w:tr w:rsidR="008325C5" w:rsidRPr="00497220" w:rsidTr="00940602">
        <w:trPr>
          <w:cantSplit/>
        </w:trPr>
        <w:tc>
          <w:tcPr>
            <w:tcW w:w="9529" w:type="dxa"/>
          </w:tcPr>
          <w:p w:rsidR="008325C5" w:rsidRPr="00497220" w:rsidRDefault="008325C5" w:rsidP="00940602">
            <w:pPr>
              <w:pStyle w:val="NummerierteListe"/>
              <w:rPr>
                <w:lang w:eastAsia="de-CH"/>
              </w:rPr>
            </w:pPr>
            <w:r w:rsidRPr="00497220">
              <w:rPr>
                <w:lang w:eastAsia="de-CH"/>
              </w:rPr>
              <w:t>Sie fügen ein geschütztes Leerzeichen ein mit der Tastenkombination [</w:t>
            </w:r>
            <w:proofErr w:type="spellStart"/>
            <w:r w:rsidRPr="00497220">
              <w:rPr>
                <w:lang w:eastAsia="de-CH"/>
              </w:rPr>
              <w:t>Ctrl</w:t>
            </w:r>
            <w:proofErr w:type="spellEnd"/>
            <w:r w:rsidRPr="00497220">
              <w:rPr>
                <w:lang w:eastAsia="de-CH"/>
              </w:rPr>
              <w:t>]+[</w:t>
            </w:r>
            <w:proofErr w:type="spellStart"/>
            <w:r w:rsidRPr="00497220">
              <w:rPr>
                <w:lang w:eastAsia="de-CH"/>
              </w:rPr>
              <w:t>Shift</w:t>
            </w:r>
            <w:proofErr w:type="spellEnd"/>
            <w:r w:rsidRPr="00497220">
              <w:rPr>
                <w:lang w:eastAsia="de-CH"/>
              </w:rPr>
              <w:t>]+[Leerzeichen]. Das geschützte Leerzeichen wird als Formatierungszeichen ° dargestellt.</w:t>
            </w:r>
          </w:p>
        </w:tc>
      </w:tr>
    </w:tbl>
    <w:p w:rsidR="008325C5" w:rsidRPr="00A52C6A" w:rsidRDefault="008325C5" w:rsidP="0006365B">
      <w:pPr>
        <w:pStyle w:val="berschrift3"/>
      </w:pPr>
      <w:bookmarkStart w:id="207" w:name="_Toc298487876"/>
      <w:r w:rsidRPr="00A52C6A">
        <w:lastRenderedPageBreak/>
        <w:t>Wort nicht trennen</w:t>
      </w:r>
      <w:bookmarkEnd w:id="207"/>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940602">
        <w:trPr>
          <w:cantSplit/>
        </w:trPr>
        <w:tc>
          <w:tcPr>
            <w:tcW w:w="9529" w:type="dxa"/>
          </w:tcPr>
          <w:p w:rsidR="008325C5" w:rsidRPr="00497220" w:rsidRDefault="00122DE4" w:rsidP="009E7149">
            <w:pPr>
              <w:pStyle w:val="NummerierteListe"/>
              <w:rPr>
                <w:lang w:eastAsia="de-CH"/>
              </w:rPr>
            </w:pPr>
            <w:r>
              <w:rPr>
                <w:noProof/>
                <w:lang w:eastAsia="de-CH"/>
              </w:rPr>
              <w:drawing>
                <wp:anchor distT="114935" distB="114935" distL="114300" distR="0" simplePos="0" relativeHeight="251743744" behindDoc="0" locked="0" layoutInCell="1" allowOverlap="1" wp14:anchorId="17072DE9" wp14:editId="0978FE78">
                  <wp:simplePos x="0" y="0"/>
                  <wp:positionH relativeFrom="column">
                    <wp:align>right</wp:align>
                  </wp:positionH>
                  <wp:positionV relativeFrom="line">
                    <wp:align>top</wp:align>
                  </wp:positionV>
                  <wp:extent cx="2743200" cy="1557655"/>
                  <wp:effectExtent l="0" t="0" r="0" b="4445"/>
                  <wp:wrapSquare wrapText="bothSides"/>
                  <wp:docPr id="94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399" cstate="email">
                            <a:extLst>
                              <a:ext uri="{28A0092B-C50C-407E-A947-70E740481C1C}">
                                <a14:useLocalDpi xmlns:a14="http://schemas.microsoft.com/office/drawing/2010/main" val="0"/>
                              </a:ext>
                            </a:extLst>
                          </a:blip>
                          <a:srcRect/>
                          <a:stretch>
                            <a:fillRect/>
                          </a:stretch>
                        </pic:blipFill>
                        <pic:spPr bwMode="auto">
                          <a:xfrm>
                            <a:off x="0" y="0"/>
                            <a:ext cx="2743200" cy="155765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rPr>
                <w:lang w:eastAsia="de-CH"/>
              </w:rPr>
              <w:t xml:space="preserve">Wenn ein spezielles Wort (z.B. einen Firmennamen) nie getrennt werden soll, weisen Sie ihm mittels </w:t>
            </w:r>
            <w:proofErr w:type="spellStart"/>
            <w:r w:rsidR="0025507B">
              <w:rPr>
                <w:b/>
                <w:lang w:eastAsia="de-CH"/>
              </w:rPr>
              <w:t>Menü</w:t>
            </w:r>
            <w:r w:rsidR="00AC1055" w:rsidRPr="00AC1055">
              <w:rPr>
                <w:b/>
                <w:lang w:eastAsia="de-CH"/>
              </w:rPr>
              <w:t>band</w:t>
            </w:r>
            <w:proofErr w:type="spellEnd"/>
            <w:r w:rsidR="00AC1055" w:rsidRPr="00AC1055">
              <w:rPr>
                <w:b/>
                <w:lang w:eastAsia="de-CH"/>
              </w:rPr>
              <w:t xml:space="preserve"> –</w:t>
            </w:r>
            <w:r w:rsidR="009E0CF3">
              <w:rPr>
                <w:b/>
                <w:lang w:eastAsia="de-CH"/>
              </w:rPr>
              <w:t xml:space="preserve"> Überprüfen </w:t>
            </w:r>
            <w:r w:rsidR="008325C5" w:rsidRPr="00497220">
              <w:rPr>
                <w:b/>
                <w:lang w:eastAsia="de-CH"/>
              </w:rPr>
              <w:t>– Sprache</w:t>
            </w:r>
            <w:r w:rsidR="009E7149">
              <w:rPr>
                <w:b/>
                <w:lang w:eastAsia="de-CH"/>
              </w:rPr>
              <w:t xml:space="preserve"> </w:t>
            </w:r>
            <w:r w:rsidR="009E7149" w:rsidRPr="00497220">
              <w:rPr>
                <w:b/>
                <w:lang w:eastAsia="de-CH"/>
              </w:rPr>
              <w:t xml:space="preserve">– </w:t>
            </w:r>
            <w:r w:rsidR="009E0CF3" w:rsidRPr="009E7149">
              <w:rPr>
                <w:b/>
                <w:lang w:eastAsia="de-CH"/>
              </w:rPr>
              <w:t>Sprache für Korrekturhilfen festlegen…</w:t>
            </w:r>
          </w:p>
        </w:tc>
      </w:tr>
      <w:tr w:rsidR="008325C5" w:rsidRPr="00497220" w:rsidTr="00940602">
        <w:trPr>
          <w:cantSplit/>
        </w:trPr>
        <w:tc>
          <w:tcPr>
            <w:tcW w:w="9529" w:type="dxa"/>
          </w:tcPr>
          <w:p w:rsidR="008325C5" w:rsidRPr="00497220" w:rsidRDefault="009E0CF3" w:rsidP="00940602">
            <w:pPr>
              <w:pStyle w:val="NummerierteListe"/>
            </w:pPr>
            <w:r>
              <w:rPr>
                <w:lang w:eastAsia="de-CH"/>
              </w:rPr>
              <w:t>….</w:t>
            </w:r>
            <w:r w:rsidR="008325C5" w:rsidRPr="00497220">
              <w:rPr>
                <w:lang w:eastAsia="de-CH"/>
              </w:rPr>
              <w:t xml:space="preserve">die Eigenschaft </w:t>
            </w:r>
            <w:r w:rsidR="008325C5" w:rsidRPr="009E7149">
              <w:rPr>
                <w:b/>
              </w:rPr>
              <w:t>Rechtschreibung und Grammatik</w:t>
            </w:r>
            <w:r w:rsidR="008325C5" w:rsidRPr="009E7149">
              <w:rPr>
                <w:b/>
                <w:lang w:eastAsia="de-CH"/>
              </w:rPr>
              <w:t xml:space="preserve"> nicht prüfen</w:t>
            </w:r>
            <w:r w:rsidR="008325C5" w:rsidRPr="00497220">
              <w:rPr>
                <w:lang w:eastAsia="de-CH"/>
              </w:rPr>
              <w:t xml:space="preserve"> zu.</w:t>
            </w:r>
            <w:r w:rsidR="00122DE4">
              <w:rPr>
                <w:noProof/>
                <w:lang w:eastAsia="de-CH"/>
              </w:rPr>
              <w:drawing>
                <wp:anchor distT="0" distB="114935" distL="114300" distR="0" simplePos="0" relativeHeight="251744768" behindDoc="0" locked="0" layoutInCell="1" allowOverlap="1" wp14:anchorId="01C6E544" wp14:editId="46560080">
                  <wp:simplePos x="0" y="0"/>
                  <wp:positionH relativeFrom="column">
                    <wp:align>right</wp:align>
                  </wp:positionH>
                  <wp:positionV relativeFrom="line">
                    <wp:align>top</wp:align>
                  </wp:positionV>
                  <wp:extent cx="2419350" cy="2571750"/>
                  <wp:effectExtent l="0" t="0" r="0" b="0"/>
                  <wp:wrapSquare wrapText="left"/>
                  <wp:docPr id="945" name="Bild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2419350" cy="25717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325C5" w:rsidRPr="00497220" w:rsidTr="00940602">
        <w:trPr>
          <w:cantSplit/>
        </w:trPr>
        <w:tc>
          <w:tcPr>
            <w:tcW w:w="9529" w:type="dxa"/>
          </w:tcPr>
          <w:p w:rsidR="008325C5" w:rsidRPr="00497220" w:rsidRDefault="00122DE4" w:rsidP="00940602">
            <w:pPr>
              <w:pStyle w:val="NummerierteListe"/>
            </w:pPr>
            <w:r>
              <w:rPr>
                <w:noProof/>
                <w:lang w:eastAsia="de-CH"/>
              </w:rPr>
              <w:drawing>
                <wp:anchor distT="0" distB="114935" distL="114300" distR="0" simplePos="0" relativeHeight="251735552" behindDoc="0" locked="0" layoutInCell="1" allowOverlap="1" wp14:anchorId="6C5DFB14" wp14:editId="6C76112B">
                  <wp:simplePos x="0" y="0"/>
                  <wp:positionH relativeFrom="column">
                    <wp:align>right</wp:align>
                  </wp:positionH>
                  <wp:positionV relativeFrom="line">
                    <wp:align>top</wp:align>
                  </wp:positionV>
                  <wp:extent cx="2743200" cy="4164965"/>
                  <wp:effectExtent l="0" t="0" r="0" b="6985"/>
                  <wp:wrapSquare wrapText="left"/>
                  <wp:docPr id="929" name="Bild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401" cstate="email">
                            <a:extLst>
                              <a:ext uri="{28A0092B-C50C-407E-A947-70E740481C1C}">
                                <a14:useLocalDpi xmlns:a14="http://schemas.microsoft.com/office/drawing/2010/main" val="0"/>
                              </a:ext>
                            </a:extLst>
                          </a:blip>
                          <a:srcRect/>
                          <a:stretch>
                            <a:fillRect/>
                          </a:stretch>
                        </pic:blipFill>
                        <pic:spPr bwMode="auto">
                          <a:xfrm>
                            <a:off x="0" y="0"/>
                            <a:ext cx="2743200" cy="416496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Natürlich empfiehlt es sich auch hier wieder, eine eigene Formatvorlage "Firmenname" oder "</w:t>
            </w:r>
            <w:proofErr w:type="spellStart"/>
            <w:r w:rsidR="008325C5" w:rsidRPr="00497220">
              <w:t>NichtTrennen</w:t>
            </w:r>
            <w:proofErr w:type="spellEnd"/>
            <w:r w:rsidR="008325C5" w:rsidRPr="00497220">
              <w:t>" zu erstellen.</w:t>
            </w:r>
          </w:p>
        </w:tc>
      </w:tr>
    </w:tbl>
    <w:p w:rsidR="008325C5" w:rsidRDefault="008325C5" w:rsidP="008325C5">
      <w:pPr>
        <w:pStyle w:val="berschrift1"/>
      </w:pPr>
      <w:bookmarkStart w:id="208" w:name="_Toc86742222"/>
      <w:bookmarkStart w:id="209" w:name="_Toc210610173"/>
      <w:bookmarkStart w:id="210" w:name="_Toc210610334"/>
      <w:bookmarkStart w:id="211" w:name="_Toc298487786"/>
      <w:bookmarkStart w:id="212" w:name="_Toc298487877"/>
      <w:r w:rsidRPr="00A52C6A">
        <w:lastRenderedPageBreak/>
        <w:t>Gliederung</w:t>
      </w:r>
      <w:bookmarkEnd w:id="208"/>
      <w:bookmarkEnd w:id="209"/>
      <w:bookmarkEnd w:id="210"/>
      <w:bookmarkEnd w:id="211"/>
      <w:bookmarkEnd w:id="212"/>
    </w:p>
    <w:tbl>
      <w:tblPr>
        <w:tblW w:w="9510" w:type="dxa"/>
        <w:tblLook w:val="01E0" w:firstRow="1" w:lastRow="1" w:firstColumn="1" w:lastColumn="1" w:noHBand="0" w:noVBand="0"/>
      </w:tblPr>
      <w:tblGrid>
        <w:gridCol w:w="2448"/>
        <w:gridCol w:w="7062"/>
      </w:tblGrid>
      <w:tr w:rsidR="00076F93" w:rsidRPr="00497220" w:rsidTr="00B65C2F">
        <w:tc>
          <w:tcPr>
            <w:tcW w:w="2448" w:type="dxa"/>
          </w:tcPr>
          <w:p w:rsidR="00076F93" w:rsidRPr="00497220" w:rsidRDefault="00076F93" w:rsidP="00B65C2F">
            <w:pPr>
              <w:rPr>
                <w:b/>
                <w:bCs/>
              </w:rPr>
            </w:pPr>
            <w:r w:rsidRPr="00497220">
              <w:rPr>
                <w:b/>
                <w:bCs/>
              </w:rPr>
              <w:t>Lernziele</w:t>
            </w:r>
          </w:p>
        </w:tc>
        <w:tc>
          <w:tcPr>
            <w:tcW w:w="7062" w:type="dxa"/>
          </w:tcPr>
          <w:p w:rsidR="00076F93" w:rsidRPr="00497220" w:rsidRDefault="001A2DD1" w:rsidP="00B70010">
            <w:pPr>
              <w:numPr>
                <w:ilvl w:val="0"/>
                <w:numId w:val="42"/>
              </w:numPr>
            </w:pPr>
            <w:r w:rsidRPr="00497220">
              <w:t>Ich kenne die Ansichtsoption "Dokumentstruktur" und kann sie nutzbringend anwenden</w:t>
            </w:r>
            <w:r w:rsidR="00781598">
              <w:t>.</w:t>
            </w:r>
          </w:p>
          <w:p w:rsidR="001A2DD1" w:rsidRPr="00497220" w:rsidRDefault="001A2DD1" w:rsidP="00B70010">
            <w:pPr>
              <w:numPr>
                <w:ilvl w:val="0"/>
                <w:numId w:val="42"/>
              </w:numPr>
            </w:pPr>
            <w:r w:rsidRPr="00497220">
              <w:t>Ich kann das Dokumentenfenster teilen, um zwei entfernte Textpassagen gleichzeitig einzusehen</w:t>
            </w:r>
            <w:r w:rsidR="00781598">
              <w:t>.</w:t>
            </w:r>
          </w:p>
          <w:p w:rsidR="001A2DD1" w:rsidRPr="00497220" w:rsidRDefault="001A2DD1" w:rsidP="009E7149">
            <w:pPr>
              <w:numPr>
                <w:ilvl w:val="0"/>
                <w:numId w:val="42"/>
              </w:numPr>
            </w:pPr>
            <w:r w:rsidRPr="00497220">
              <w:t>Ich kenne die mächtigen Möglichkeiten der Gliederungsansicht und kann sie zum Umstrukturieren eines Dokumentes anwenden</w:t>
            </w:r>
            <w:r w:rsidR="00781598">
              <w:t>.</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Pr>
          <w:p w:rsidR="00076F93" w:rsidRPr="00497220" w:rsidRDefault="00D8387F" w:rsidP="00B65C2F">
            <w:pPr>
              <w:rPr>
                <w:b/>
                <w:bCs/>
              </w:rPr>
            </w:pPr>
            <w:r w:rsidRPr="00497220">
              <w:rPr>
                <w:b/>
                <w:bCs/>
              </w:rPr>
              <w:t>Schlüsselbegriffe</w:t>
            </w:r>
          </w:p>
        </w:tc>
        <w:tc>
          <w:tcPr>
            <w:tcW w:w="7062" w:type="dxa"/>
          </w:tcPr>
          <w:p w:rsidR="00076F93" w:rsidRPr="00497220" w:rsidRDefault="000F7E77" w:rsidP="00B65C2F">
            <w:r w:rsidRPr="00497220">
              <w:t>Gliederung</w:t>
            </w:r>
            <w:r>
              <w:t>, Glie</w:t>
            </w:r>
            <w:r w:rsidR="001A2DD1" w:rsidRPr="00497220">
              <w:t>derungsebene</w:t>
            </w:r>
          </w:p>
        </w:tc>
      </w:tr>
      <w:tr w:rsidR="00076F93" w:rsidRPr="00497220" w:rsidTr="00B65C2F">
        <w:tblPrEx>
          <w:tblBorders>
            <w:bottom w:val="double" w:sz="4" w:space="0" w:color="auto"/>
          </w:tblBorders>
          <w:tblCellMar>
            <w:top w:w="108" w:type="dxa"/>
            <w:bottom w:w="340" w:type="dxa"/>
            <w:right w:w="0" w:type="dxa"/>
          </w:tblCellMar>
        </w:tblPrEx>
        <w:trPr>
          <w:cantSplit/>
        </w:trPr>
        <w:tc>
          <w:tcPr>
            <w:tcW w:w="2448" w:type="dxa"/>
            <w:tcBorders>
              <w:bottom w:val="double" w:sz="4" w:space="0" w:color="auto"/>
            </w:tcBorders>
          </w:tcPr>
          <w:p w:rsidR="00076F93" w:rsidRPr="00497220" w:rsidRDefault="00076F93" w:rsidP="00B65C2F">
            <w:pPr>
              <w:rPr>
                <w:b/>
                <w:bCs/>
              </w:rPr>
            </w:pPr>
            <w:r w:rsidRPr="00497220">
              <w:rPr>
                <w:b/>
                <w:bCs/>
              </w:rPr>
              <w:t>Auftrag in Kürze</w:t>
            </w:r>
          </w:p>
        </w:tc>
        <w:tc>
          <w:tcPr>
            <w:tcW w:w="7062" w:type="dxa"/>
            <w:tcBorders>
              <w:bottom w:val="double" w:sz="4" w:space="0" w:color="auto"/>
            </w:tcBorders>
          </w:tcPr>
          <w:p w:rsidR="00076F93" w:rsidRPr="00497220" w:rsidRDefault="00A347AE" w:rsidP="0019755A">
            <w:pPr>
              <w:pStyle w:val="AiK"/>
            </w:pPr>
            <w:r>
              <w:t>Nutzen Sie die Navigation</w:t>
            </w:r>
            <w:r w:rsidR="00781598">
              <w:t>.</w:t>
            </w:r>
          </w:p>
          <w:p w:rsidR="001A2DD1" w:rsidRPr="00497220" w:rsidRDefault="00A347AE" w:rsidP="0019755A">
            <w:pPr>
              <w:pStyle w:val="AiK"/>
            </w:pPr>
            <w:r>
              <w:t xml:space="preserve">Teilen Sie das </w:t>
            </w:r>
            <w:r w:rsidR="000F7E77">
              <w:t>Fenster</w:t>
            </w:r>
            <w:r>
              <w:t xml:space="preserve"> und entfernen Sie die Teilung wieder</w:t>
            </w:r>
            <w:r w:rsidR="00781598">
              <w:t>.</w:t>
            </w:r>
          </w:p>
          <w:p w:rsidR="001A2DD1" w:rsidRPr="00497220" w:rsidRDefault="00A347AE" w:rsidP="0019755A">
            <w:pPr>
              <w:pStyle w:val="AiK"/>
            </w:pPr>
            <w:r>
              <w:t>Probieren Sie die Möglichkeiten der Gliederungsansicht aus</w:t>
            </w:r>
            <w:r w:rsidR="00781598">
              <w:t>.</w:t>
            </w:r>
          </w:p>
        </w:tc>
      </w:tr>
    </w:tbl>
    <w:p w:rsidR="008325C5" w:rsidRDefault="00A347AE" w:rsidP="006E673D">
      <w:pPr>
        <w:pStyle w:val="berschrift2"/>
      </w:pPr>
      <w:bookmarkStart w:id="213" w:name="_Toc298487878"/>
      <w:r>
        <w:t>Navigation</w:t>
      </w:r>
      <w:bookmarkEnd w:id="213"/>
    </w:p>
    <w:p w:rsidR="00475A74" w:rsidRPr="00A52C6A" w:rsidRDefault="00475A74" w:rsidP="00475A74">
      <w:r>
        <w:t>Auch d</w:t>
      </w:r>
      <w:r w:rsidRPr="00A52C6A">
        <w:t xml:space="preserve">ie </w:t>
      </w:r>
      <w:r>
        <w:t xml:space="preserve">sogenannte Navigation, die standardmässig geöffnet wird, </w:t>
      </w:r>
      <w:r w:rsidRPr="00A52C6A">
        <w:t>stützt sich auf die System-Formatvorlagen Über</w:t>
      </w:r>
      <w:r>
        <w:t>schrift 1 bis 9. Mit der Navigation können Sie sich nicht nur den schnellen Überblick über Ihre Dokumentstruktur verschaffen – mit diesem mächtigen Instrument können Sie die Gliede</w:t>
      </w:r>
      <w:r>
        <w:softHyphen/>
        <w:t>rung Ihres Dokuments auch gezielt korrigieren und verändern. Das wird vor allem in der Schlussphase, kurz vor der Drucklegung eines umfangreichen Dokuments, von Nutzen sein.</w:t>
      </w:r>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475A74" w:rsidRPr="00497220" w:rsidTr="00B93EC4">
        <w:trPr>
          <w:cantSplit/>
        </w:trPr>
        <w:tc>
          <w:tcPr>
            <w:tcW w:w="9529" w:type="dxa"/>
          </w:tcPr>
          <w:p w:rsidR="00475A74" w:rsidRPr="00497220" w:rsidRDefault="00475A74" w:rsidP="00B70010">
            <w:pPr>
              <w:pStyle w:val="NummerierteListe"/>
              <w:numPr>
                <w:ilvl w:val="0"/>
                <w:numId w:val="46"/>
              </w:numPr>
              <w:rPr>
                <w:lang w:eastAsia="de-CH"/>
              </w:rPr>
            </w:pPr>
            <w:r>
              <w:rPr>
                <w:noProof/>
                <w:lang w:eastAsia="de-CH"/>
              </w:rPr>
              <mc:AlternateContent>
                <mc:Choice Requires="wpg">
                  <w:drawing>
                    <wp:anchor distT="0" distB="0" distL="114300" distR="114300" simplePos="0" relativeHeight="252000768" behindDoc="0" locked="0" layoutInCell="1" allowOverlap="1" wp14:anchorId="087D95D6" wp14:editId="54E9E5EB">
                      <wp:simplePos x="0" y="0"/>
                      <wp:positionH relativeFrom="column">
                        <wp:posOffset>3349625</wp:posOffset>
                      </wp:positionH>
                      <wp:positionV relativeFrom="paragraph">
                        <wp:posOffset>88900</wp:posOffset>
                      </wp:positionV>
                      <wp:extent cx="2433955" cy="1583690"/>
                      <wp:effectExtent l="0" t="0" r="4445" b="0"/>
                      <wp:wrapSquare wrapText="bothSides"/>
                      <wp:docPr id="18" name="Gruppieren 18"/>
                      <wp:cNvGraphicFramePr/>
                      <a:graphic xmlns:a="http://schemas.openxmlformats.org/drawingml/2006/main">
                        <a:graphicData uri="http://schemas.microsoft.com/office/word/2010/wordprocessingGroup">
                          <wpg:wgp>
                            <wpg:cNvGrpSpPr/>
                            <wpg:grpSpPr>
                              <a:xfrm>
                                <a:off x="0" y="0"/>
                                <a:ext cx="2433955" cy="1583690"/>
                                <a:chOff x="0" y="0"/>
                                <a:chExt cx="2434107" cy="1584102"/>
                              </a:xfrm>
                            </wpg:grpSpPr>
                            <pic:pic xmlns:pic="http://schemas.openxmlformats.org/drawingml/2006/picture">
                              <pic:nvPicPr>
                                <pic:cNvPr id="12" name="Grafik 12"/>
                                <pic:cNvPicPr>
                                  <a:picLocks noChangeAspect="1"/>
                                </pic:cNvPicPr>
                              </pic:nvPicPr>
                              <pic:blipFill>
                                <a:blip r:embed="rId402">
                                  <a:extLst>
                                    <a:ext uri="{28A0092B-C50C-407E-A947-70E740481C1C}">
                                      <a14:useLocalDpi xmlns:a14="http://schemas.microsoft.com/office/drawing/2010/main" val="0"/>
                                    </a:ext>
                                  </a:extLst>
                                </a:blip>
                                <a:stretch>
                                  <a:fillRect/>
                                </a:stretch>
                              </pic:blipFill>
                              <pic:spPr>
                                <a:xfrm>
                                  <a:off x="0" y="0"/>
                                  <a:ext cx="2434107" cy="1584102"/>
                                </a:xfrm>
                                <a:prstGeom prst="rect">
                                  <a:avLst/>
                                </a:prstGeom>
                              </pic:spPr>
                            </pic:pic>
                            <wps:wsp>
                              <wps:cNvPr id="17" name="Ellipse 17"/>
                              <wps:cNvSpPr/>
                              <wps:spPr>
                                <a:xfrm>
                                  <a:off x="875764" y="837127"/>
                                  <a:ext cx="502276" cy="47651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18" o:spid="_x0000_s1026" style="position:absolute;margin-left:263.75pt;margin-top:7pt;width:191.65pt;height:124.7pt;z-index:252000768" coordsize="24341,15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">
                      <v:shape id="Grafik 12" o:spid="_x0000_s1027" type="#_x0000_t75" style="position:absolute;width:24341;height:15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agznGAAAA2wAAAA8AAABkcnMvZG93bnJldi54bWxEj91qAjEQhe+FvkOYQu80Wykiq1FKaUEL&#10;BbWreDlsZn/oZrJN0nX16Y0g9G6Gc+Z8Z+bL3jSiI+drywqeRwkI4tzqmksF2ffHcArCB2SNjWVS&#10;cCYPy8XDYI6ptifeUrcLpYgh7FNUUIXQplL6vCKDfmRb4qgV1hkMcXWl1A5PMdw0cpwkE2mw5kio&#10;sKW3ivKf3Z+JELfaXL4Oush+39efRbd+qffJUamnx/51BiJQH/7N9+uVjvXHcPslDi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JqDOcYAAADbAAAADwAAAAAAAAAAAAAA&#10;AACfAgAAZHJzL2Rvd25yZXYueG1sUEsFBgAAAAAEAAQA9wAAAJIDAAAAAA==&#10;">
                        <v:imagedata r:id="rId403" o:title=""/>
                        <v:path arrowok="t"/>
                      </v:shape>
                      <v:oval id="Ellipse 17" o:spid="_x0000_s1028" style="position:absolute;left:8757;top:8371;width:5023;height:47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zzBsMA&#10;AADbAAAADwAAAGRycy9kb3ducmV2LnhtbESPS4vCQBCE78L+h6EX9qYTw/ogZpRVWFj15APPTabz&#10;wExPyMxq9Nc7guCtm6qurzpddKYWF2pdZVnBcBCBIM6srrhQcDz89qcgnEfWWFsmBTdysJh/9FJM&#10;tL3yji57X4gQwi5BBaX3TSKly0oy6Aa2IQ5abluDPqxtIXWL1xBuahlH0VgarDgQSmxoVVJ23v+b&#10;wN0uv+P4FC9H5/q+2mA+arRdK/X12f3MQHjq/Nv8uv7Tof4Enr+EA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zzBsMAAADbAAAADwAAAAAAAAAAAAAAAACYAgAAZHJzL2Rv&#10;d25yZXYueG1sUEsFBgAAAAAEAAQA9QAAAIgDAAAAAA==&#10;" filled="f" strokecolor="red" strokeweight="2pt"/>
                      <w10:wrap type="square"/>
                    </v:group>
                  </w:pict>
                </mc:Fallback>
              </mc:AlternateContent>
            </w:r>
            <w:r>
              <w:rPr>
                <w:noProof/>
                <w:lang w:eastAsia="de-CH"/>
              </w:rPr>
              <w:t xml:space="preserve">Die Navigation kann – sofern nötig – mit </w:t>
            </w:r>
            <w:r w:rsidRPr="00497220">
              <w:rPr>
                <w:lang w:eastAsia="de-CH"/>
              </w:rPr>
              <w:t xml:space="preserve"> </w:t>
            </w:r>
            <w:proofErr w:type="spellStart"/>
            <w:r w:rsidR="0025507B">
              <w:rPr>
                <w:b/>
                <w:lang w:eastAsia="de-CH"/>
              </w:rPr>
              <w:t>Menü</w:t>
            </w:r>
            <w:r w:rsidRPr="00475A74">
              <w:rPr>
                <w:b/>
                <w:lang w:eastAsia="de-CH"/>
              </w:rPr>
              <w:t>band</w:t>
            </w:r>
            <w:proofErr w:type="spellEnd"/>
            <w:r w:rsidRPr="00475A74">
              <w:rPr>
                <w:b/>
                <w:lang w:eastAsia="de-CH"/>
              </w:rPr>
              <w:t xml:space="preserve"> </w:t>
            </w:r>
            <w:r w:rsidRPr="00781598">
              <w:rPr>
                <w:b/>
                <w:lang w:eastAsia="de-CH"/>
              </w:rPr>
              <w:t>– Ansicht – Anzeigen – Navigationsbereich</w:t>
            </w:r>
            <w:r>
              <w:rPr>
                <w:lang w:eastAsia="de-CH"/>
              </w:rPr>
              <w:t xml:space="preserve"> aktiviert werden</w:t>
            </w:r>
            <w:r w:rsidRPr="00497220">
              <w:rPr>
                <w:lang w:eastAsia="de-CH"/>
              </w:rPr>
              <w:t>.</w:t>
            </w:r>
          </w:p>
        </w:tc>
      </w:tr>
      <w:tr w:rsidR="008325C5" w:rsidRPr="00497220" w:rsidTr="00F00619">
        <w:trPr>
          <w:cantSplit/>
        </w:trPr>
        <w:tc>
          <w:tcPr>
            <w:tcW w:w="9529" w:type="dxa"/>
          </w:tcPr>
          <w:p w:rsidR="008325C5" w:rsidRPr="00497220" w:rsidRDefault="008325C5" w:rsidP="00B70010">
            <w:pPr>
              <w:pStyle w:val="NummerierteListe"/>
              <w:numPr>
                <w:ilvl w:val="0"/>
                <w:numId w:val="41"/>
              </w:numPr>
            </w:pPr>
            <w:r w:rsidRPr="00497220">
              <w:lastRenderedPageBreak/>
              <w:t xml:space="preserve">Probieren Sie aus, </w:t>
            </w:r>
            <w:r w:rsidR="00122DE4">
              <w:rPr>
                <w:noProof/>
                <w:lang w:eastAsia="de-CH"/>
              </w:rPr>
              <w:drawing>
                <wp:anchor distT="114935" distB="114935" distL="114300" distR="0" simplePos="0" relativeHeight="251747840" behindDoc="0" locked="0" layoutInCell="1" allowOverlap="1" wp14:anchorId="2C264489" wp14:editId="531FFF47">
                  <wp:simplePos x="0" y="0"/>
                  <wp:positionH relativeFrom="column">
                    <wp:align>right</wp:align>
                  </wp:positionH>
                  <wp:positionV relativeFrom="line">
                    <wp:align>top</wp:align>
                  </wp:positionV>
                  <wp:extent cx="2743200" cy="1651000"/>
                  <wp:effectExtent l="0" t="0" r="0" b="6350"/>
                  <wp:wrapSquare wrapText="bothSides"/>
                  <wp:docPr id="951" name="Bild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404" cstate="email">
                            <a:extLst>
                              <a:ext uri="{28A0092B-C50C-407E-A947-70E740481C1C}">
                                <a14:useLocalDpi xmlns:a14="http://schemas.microsoft.com/office/drawing/2010/main" val="0"/>
                              </a:ext>
                            </a:extLst>
                          </a:blip>
                          <a:srcRect/>
                          <a:stretch>
                            <a:fillRect/>
                          </a:stretch>
                        </pic:blipFill>
                        <pic:spPr bwMode="auto">
                          <a:xfrm>
                            <a:off x="0" y="0"/>
                            <a:ext cx="2743200" cy="1651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7220">
              <w:t>wie Sie mit einem Klick in die Dokumentstruktur schnell von einem Kapitel zum anderen springen können.</w:t>
            </w:r>
          </w:p>
        </w:tc>
      </w:tr>
      <w:tr w:rsidR="008325C5" w:rsidRPr="00497220" w:rsidTr="00F00619">
        <w:trPr>
          <w:cantSplit/>
        </w:trPr>
        <w:tc>
          <w:tcPr>
            <w:tcW w:w="9529" w:type="dxa"/>
          </w:tcPr>
          <w:p w:rsidR="00781598" w:rsidRDefault="00475A74" w:rsidP="00AD6E93">
            <w:pPr>
              <w:pStyle w:val="NummerierteListe"/>
            </w:pPr>
            <w:r>
              <w:rPr>
                <w:noProof/>
                <w:lang w:eastAsia="de-CH"/>
              </w:rPr>
              <w:drawing>
                <wp:anchor distT="0" distB="0" distL="114300" distR="114300" simplePos="0" relativeHeight="252001792" behindDoc="0" locked="0" layoutInCell="1" allowOverlap="1" wp14:anchorId="0D9139E3" wp14:editId="17666CF2">
                  <wp:simplePos x="0" y="0"/>
                  <wp:positionH relativeFrom="column">
                    <wp:posOffset>3724910</wp:posOffset>
                  </wp:positionH>
                  <wp:positionV relativeFrom="paragraph">
                    <wp:posOffset>3175</wp:posOffset>
                  </wp:positionV>
                  <wp:extent cx="2251075" cy="3180715"/>
                  <wp:effectExtent l="0" t="0" r="0" b="635"/>
                  <wp:wrapSquare wrapText="bothSides"/>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5" cstate="print">
                            <a:extLst>
                              <a:ext uri="{28A0092B-C50C-407E-A947-70E740481C1C}">
                                <a14:useLocalDpi xmlns:a14="http://schemas.microsoft.com/office/drawing/2010/main" val="0"/>
                              </a:ext>
                            </a:extLst>
                          </a:blip>
                          <a:srcRect/>
                          <a:stretch/>
                        </pic:blipFill>
                        <pic:spPr bwMode="auto">
                          <a:xfrm>
                            <a:off x="0" y="0"/>
                            <a:ext cx="2251075" cy="31807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D6E93">
              <w:t xml:space="preserve">Probieren Sie aus, wie Sie via </w:t>
            </w:r>
            <w:proofErr w:type="spellStart"/>
            <w:r w:rsidR="00AD6E93">
              <w:t>Kontex</w:t>
            </w:r>
            <w:r w:rsidR="000F7E77">
              <w:t>t</w:t>
            </w:r>
            <w:r w:rsidR="0025507B">
              <w:t>Menü</w:t>
            </w:r>
            <w:proofErr w:type="spellEnd"/>
            <w:r w:rsidR="00AD6E93">
              <w:t xml:space="preserve"> (Klick mit rechter Maustaste) </w:t>
            </w:r>
            <w:r w:rsidR="00AD6E93">
              <w:br/>
            </w:r>
          </w:p>
          <w:p w:rsidR="00781598" w:rsidRDefault="00AD6E93" w:rsidP="00781598">
            <w:pPr>
              <w:pStyle w:val="NummerierteListe"/>
              <w:numPr>
                <w:ilvl w:val="0"/>
                <w:numId w:val="60"/>
              </w:numPr>
            </w:pPr>
            <w:r>
              <w:t>Ebenen ein- und ausblenden können</w:t>
            </w:r>
            <w:r w:rsidR="00781598">
              <w:t>.</w:t>
            </w:r>
          </w:p>
          <w:p w:rsidR="00781598" w:rsidRDefault="00AD6E93" w:rsidP="00781598">
            <w:pPr>
              <w:pStyle w:val="NummerierteListe"/>
              <w:numPr>
                <w:ilvl w:val="0"/>
                <w:numId w:val="60"/>
              </w:numPr>
            </w:pPr>
            <w:r>
              <w:t>Kapitel verschieben können</w:t>
            </w:r>
            <w:r w:rsidR="00781598">
              <w:t>.</w:t>
            </w:r>
          </w:p>
          <w:p w:rsidR="008325C5" w:rsidRPr="00497220" w:rsidRDefault="00AD6E93" w:rsidP="00781598">
            <w:pPr>
              <w:pStyle w:val="NummerierteListe"/>
              <w:numPr>
                <w:ilvl w:val="0"/>
                <w:numId w:val="60"/>
              </w:numPr>
            </w:pPr>
            <w:r>
              <w:t>Kapitel höher oder tiefer stufen können</w:t>
            </w:r>
            <w:r w:rsidR="00781598">
              <w:t>.</w:t>
            </w:r>
            <w:r>
              <w:br/>
            </w:r>
          </w:p>
        </w:tc>
      </w:tr>
    </w:tbl>
    <w:p w:rsidR="008325C5" w:rsidRDefault="008325C5" w:rsidP="006E673D">
      <w:pPr>
        <w:pStyle w:val="berschrift2"/>
      </w:pPr>
      <w:bookmarkStart w:id="214" w:name="_Toc210610336"/>
      <w:bookmarkStart w:id="215" w:name="_Toc298487879"/>
      <w:r>
        <w:t>Fenster teilen</w:t>
      </w:r>
      <w:bookmarkEnd w:id="214"/>
      <w:bookmarkEnd w:id="215"/>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F00619">
        <w:trPr>
          <w:cantSplit/>
        </w:trPr>
        <w:tc>
          <w:tcPr>
            <w:tcW w:w="9529" w:type="dxa"/>
          </w:tcPr>
          <w:p w:rsidR="008325C5" w:rsidRPr="00497220" w:rsidRDefault="00122DE4" w:rsidP="00F00619">
            <w:pPr>
              <w:pStyle w:val="NummerierteListe"/>
            </w:pPr>
            <w:r>
              <w:rPr>
                <w:noProof/>
                <w:lang w:eastAsia="de-CH"/>
              </w:rPr>
              <mc:AlternateContent>
                <mc:Choice Requires="wpg">
                  <w:drawing>
                    <wp:anchor distT="114935" distB="114935" distL="114300" distR="0" simplePos="0" relativeHeight="251752960" behindDoc="0" locked="0" layoutInCell="1" allowOverlap="1" wp14:anchorId="4F6E2B39" wp14:editId="507D0319">
                      <wp:simplePos x="0" y="0"/>
                      <wp:positionH relativeFrom="column">
                        <wp:align>right</wp:align>
                      </wp:positionH>
                      <wp:positionV relativeFrom="line">
                        <wp:align>top</wp:align>
                      </wp:positionV>
                      <wp:extent cx="2124710" cy="2131060"/>
                      <wp:effectExtent l="0" t="0" r="18415" b="2540"/>
                      <wp:wrapSquare wrapText="bothSides"/>
                      <wp:docPr id="46" name="Group 95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124710" cy="2131060"/>
                                <a:chOff x="7583" y="8324"/>
                                <a:chExt cx="3346" cy="3356"/>
                              </a:xfrm>
                            </wpg:grpSpPr>
                            <pic:pic xmlns:pic="http://schemas.openxmlformats.org/drawingml/2006/picture">
                              <pic:nvPicPr>
                                <pic:cNvPr id="47" name="Picture 957"/>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7583" y="8324"/>
                                  <a:ext cx="3256" cy="3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 name="Oval 958"/>
                              <wps:cNvSpPr>
                                <a:spLocks noChangeAspect="1" noChangeArrowheads="1"/>
                              </wps:cNvSpPr>
                              <wps:spPr bwMode="auto">
                                <a:xfrm>
                                  <a:off x="10408" y="10270"/>
                                  <a:ext cx="521" cy="563"/>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56" o:spid="_x0000_s1026" style="position:absolute;margin-left:116.1pt;margin-top:0;width:167.3pt;height:167.8pt;z-index:251752960;mso-wrap-distance-top:9.05pt;mso-wrap-distance-right:0;mso-wrap-distance-bottom:9.05pt;mso-position-horizontal:right;mso-position-vertical:top;mso-position-vertical-relative:line" coordorigin="7583,8324" coordsize="3346,3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">
                      <o:lock v:ext="edit" aspectratio="t"/>
                      <v:shape id="Picture 957" o:spid="_x0000_s1027" type="#_x0000_t75" style="position:absolute;left:7583;top:8324;width:3256;height:3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px/vCAAAA2wAAAA8AAABkcnMvZG93bnJldi54bWxEj0GLwjAUhO+C/yE8wcuypoq6SzWKCoKI&#10;F3W9P5tnW21eShK1++83woLHYWa+YabzxlTiQc6XlhX0ewkI4szqknMFP8f15zcIH5A1VpZJwS95&#10;mM/arSmm2j55T49DyEWEsE9RQRFCnUrps4IM+p6tiaN3sc5giNLlUjt8Rrip5CBJxtJgyXGhwJpW&#10;BWW3w90o2O4c0keyvN6aUzZanIZ+dLY7pbqdZjEBEagJ7/B/e6MVDL/g9SX+ADn7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Kcf7wgAAANsAAAAPAAAAAAAAAAAAAAAAAJ8C&#10;AABkcnMvZG93bnJldi54bWxQSwUGAAAAAAQABAD3AAAAjgMAAAAA&#10;">
                        <v:imagedata r:id="rId407" o:title=""/>
                      </v:shape>
                      <v:oval id="Oval 958" o:spid="_x0000_s1028" style="position:absolute;left:10408;top:10270;width:521;height: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NiyMQA&#10;AADbAAAADwAAAGRycy9kb3ducmV2LnhtbERPy2oCMRTdF/oP4RbcFM0oYmU0SlF8dVHoqAt3t5Pb&#10;mdDJzTiJOv69WRS6PJz3dN7aSlyp8caxgn4vAUGcO224UHDYr7pjED4ga6wck4I7eZjPnp+mmGp3&#10;4y+6ZqEQMYR9igrKEOpUSp+XZNH3XE0cuR/XWAwRNoXUDd5iuK3kIElG0qLh2FBiTYuS8t/sYhVc&#10;vj9e3z53503ll6f10WxXw8wcleq8tO8TEIHa8C/+c2+1gmEcG7/EH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jYsjEAAAA2wAAAA8AAAAAAAAAAAAAAAAAmAIAAGRycy9k&#10;b3ducmV2LnhtbFBLBQYAAAAABAAEAPUAAACJAwAAAAA=&#10;" filled="f" strokecolor="red" strokeweight="2pt">
                        <o:lock v:ext="edit" aspectratio="t"/>
                      </v:oval>
                      <w10:wrap type="square" anchory="line"/>
                    </v:group>
                  </w:pict>
                </mc:Fallback>
              </mc:AlternateContent>
            </w:r>
            <w:r w:rsidR="00AB6A98">
              <w:rPr>
                <w:noProof/>
                <w:lang w:eastAsia="de-CH"/>
              </w:rPr>
              <w:t>O</w:t>
            </w:r>
            <w:proofErr w:type="spellStart"/>
            <w:r w:rsidR="008325C5" w:rsidRPr="00497220">
              <w:t>ben</w:t>
            </w:r>
            <w:proofErr w:type="spellEnd"/>
            <w:r w:rsidR="008325C5" w:rsidRPr="00497220">
              <w:t xml:space="preserve"> rechts in der Ecke </w:t>
            </w:r>
            <w:r w:rsidR="00AB6A98">
              <w:t xml:space="preserve">sehen Sie </w:t>
            </w:r>
            <w:r w:rsidR="008325C5" w:rsidRPr="00497220">
              <w:t>ein kleines Strich-Symbol.</w:t>
            </w:r>
          </w:p>
          <w:p w:rsidR="008325C5" w:rsidRPr="00497220" w:rsidRDefault="008325C5" w:rsidP="00F00619">
            <w:pPr>
              <w:pStyle w:val="Eingerckt"/>
              <w:rPr>
                <w:noProof/>
              </w:rPr>
            </w:pPr>
            <w:r w:rsidRPr="00497220">
              <w:rPr>
                <w:noProof/>
              </w:rPr>
              <w:t>Dieses können Sie verwenden, um Ihr Dokument an zwei weit voneinander entfernten Stellen gleichzeitig zu betrachten und zu bearbeiten.</w:t>
            </w:r>
          </w:p>
          <w:p w:rsidR="008325C5" w:rsidRPr="00497220" w:rsidRDefault="008325C5" w:rsidP="00F00619">
            <w:pPr>
              <w:pStyle w:val="Eingerckt"/>
              <w:rPr>
                <w:noProof/>
              </w:rPr>
            </w:pPr>
            <w:r w:rsidRPr="00497220">
              <w:rPr>
                <w:noProof/>
              </w:rPr>
              <w:t>Packen Sie den Strich mit der Maus und ziehen Sie ihn nach unten in die Mitte des Fensters.</w:t>
            </w:r>
          </w:p>
        </w:tc>
      </w:tr>
      <w:tr w:rsidR="008325C5" w:rsidRPr="00497220" w:rsidTr="00F00619">
        <w:trPr>
          <w:cantSplit/>
        </w:trPr>
        <w:tc>
          <w:tcPr>
            <w:tcW w:w="9529" w:type="dxa"/>
          </w:tcPr>
          <w:p w:rsidR="008325C5" w:rsidRPr="00497220" w:rsidRDefault="00122DE4" w:rsidP="00F00619">
            <w:pPr>
              <w:pStyle w:val="NummerierteListe"/>
            </w:pPr>
            <w:r>
              <w:rPr>
                <w:noProof/>
                <w:lang w:eastAsia="de-CH"/>
              </w:rPr>
              <w:lastRenderedPageBreak/>
              <w:drawing>
                <wp:anchor distT="114935" distB="114935" distL="114300" distR="0" simplePos="0" relativeHeight="251751936" behindDoc="0" locked="0" layoutInCell="1" allowOverlap="1" wp14:anchorId="66ECA44E" wp14:editId="1F683674">
                  <wp:simplePos x="0" y="0"/>
                  <wp:positionH relativeFrom="column">
                    <wp:align>right</wp:align>
                  </wp:positionH>
                  <wp:positionV relativeFrom="line">
                    <wp:align>top</wp:align>
                  </wp:positionV>
                  <wp:extent cx="2743200" cy="2113915"/>
                  <wp:effectExtent l="0" t="0" r="0" b="635"/>
                  <wp:wrapSquare wrapText="bothSides"/>
                  <wp:docPr id="955" name="Bild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408" cstate="email">
                            <a:extLst>
                              <a:ext uri="{28A0092B-C50C-407E-A947-70E740481C1C}">
                                <a14:useLocalDpi xmlns:a14="http://schemas.microsoft.com/office/drawing/2010/main" val="0"/>
                              </a:ext>
                            </a:extLst>
                          </a:blip>
                          <a:srcRect/>
                          <a:stretch>
                            <a:fillRect/>
                          </a:stretch>
                        </pic:blipFill>
                        <pic:spPr bwMode="auto">
                          <a:xfrm>
                            <a:off x="0" y="0"/>
                            <a:ext cx="2743200" cy="211391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Das kann z.B. gerade beim Schreiben der Zusammenfassung äusserst nützlich sein.</w:t>
            </w:r>
          </w:p>
          <w:p w:rsidR="008325C5" w:rsidRPr="00497220" w:rsidRDefault="008325C5" w:rsidP="00F00619">
            <w:pPr>
              <w:pStyle w:val="Eingerckt"/>
            </w:pPr>
            <w:r w:rsidRPr="00497220">
              <w:t>Probieren Sie deshalb mal, nebenstehende Einstellung hinzukriegen.</w:t>
            </w:r>
          </w:p>
          <w:p w:rsidR="008325C5" w:rsidRPr="00497220" w:rsidRDefault="008325C5" w:rsidP="00F00619">
            <w:pPr>
              <w:pStyle w:val="Eingerckt"/>
            </w:pPr>
            <w:r w:rsidRPr="00497220">
              <w:t>Wenn Sie genug vom geteilten Fenster haben, schieben Sie den Fensterteiler einfach wieder mit der Maus an den oberen Rand.</w:t>
            </w:r>
          </w:p>
        </w:tc>
      </w:tr>
    </w:tbl>
    <w:p w:rsidR="008325C5" w:rsidRDefault="00AB6A98" w:rsidP="006E673D">
      <w:pPr>
        <w:pStyle w:val="berschrift2"/>
      </w:pPr>
      <w:bookmarkStart w:id="216" w:name="_Toc298487880"/>
      <w:r>
        <w:t>Gliederungsansicht</w:t>
      </w:r>
      <w:bookmarkEnd w:id="216"/>
    </w:p>
    <w:tbl>
      <w:tblPr>
        <w:tblW w:w="9529" w:type="dxa"/>
        <w:tblBorders>
          <w:insideH w:val="dotted" w:sz="4" w:space="0" w:color="auto"/>
        </w:tblBorders>
        <w:tblCellMar>
          <w:top w:w="108" w:type="dxa"/>
          <w:bottom w:w="108" w:type="dxa"/>
          <w:right w:w="0" w:type="dxa"/>
        </w:tblCellMar>
        <w:tblLook w:val="01E0" w:firstRow="1" w:lastRow="1" w:firstColumn="1" w:lastColumn="1" w:noHBand="0" w:noVBand="0"/>
      </w:tblPr>
      <w:tblGrid>
        <w:gridCol w:w="9529"/>
      </w:tblGrid>
      <w:tr w:rsidR="008325C5" w:rsidRPr="00497220" w:rsidTr="00F00619">
        <w:trPr>
          <w:cantSplit/>
        </w:trPr>
        <w:tc>
          <w:tcPr>
            <w:tcW w:w="9529" w:type="dxa"/>
          </w:tcPr>
          <w:p w:rsidR="008325C5" w:rsidRDefault="00AB6A98" w:rsidP="00AB6A98">
            <w:pPr>
              <w:pStyle w:val="NummerierteListe"/>
              <w:rPr>
                <w:lang w:eastAsia="de-CH"/>
              </w:rPr>
            </w:pPr>
            <w:r>
              <w:rPr>
                <w:noProof/>
                <w:lang w:eastAsia="de-CH"/>
              </w:rPr>
              <w:drawing>
                <wp:anchor distT="0" distB="0" distL="114300" distR="114300" simplePos="0" relativeHeight="252002816" behindDoc="0" locked="0" layoutInCell="1" allowOverlap="1" wp14:anchorId="7BFDCC1D" wp14:editId="528C7BC8">
                  <wp:simplePos x="0" y="0"/>
                  <wp:positionH relativeFrom="column">
                    <wp:posOffset>4079875</wp:posOffset>
                  </wp:positionH>
                  <wp:positionV relativeFrom="paragraph">
                    <wp:posOffset>0</wp:posOffset>
                  </wp:positionV>
                  <wp:extent cx="1891030" cy="1120140"/>
                  <wp:effectExtent l="0" t="0" r="0" b="3810"/>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9" cstate="print">
                            <a:extLst>
                              <a:ext uri="{28A0092B-C50C-407E-A947-70E740481C1C}">
                                <a14:useLocalDpi xmlns:a14="http://schemas.microsoft.com/office/drawing/2010/main" val="0"/>
                              </a:ext>
                            </a:extLst>
                          </a:blip>
                          <a:srcRect/>
                          <a:stretch/>
                        </pic:blipFill>
                        <pic:spPr bwMode="auto">
                          <a:xfrm>
                            <a:off x="0" y="0"/>
                            <a:ext cx="1891030" cy="11201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lang w:eastAsia="de-CH"/>
              </w:rPr>
              <w:t>Auch die Gliederungsansicht stützt sich auf die System-Formatvorlagen Überschrift 1 bis 9. Mit der Gliederungsansicht können Sie sich nicht nur den schnellen Überblick über Ihre Dokumentstruktur verschaffen – mit diesem mächtigen Instrument können Sie die Gliederung Ihres Dokuments auch gezielt korrigieren und verändern.</w:t>
            </w:r>
          </w:p>
          <w:p w:rsidR="00AB6A98" w:rsidRPr="00AB6A98" w:rsidRDefault="00AB6A98" w:rsidP="009E7149">
            <w:pPr>
              <w:pStyle w:val="Eingerckt"/>
              <w:rPr>
                <w:lang w:eastAsia="de-CH"/>
              </w:rPr>
            </w:pPr>
            <w:r>
              <w:rPr>
                <w:lang w:eastAsia="de-CH"/>
              </w:rPr>
              <w:t xml:space="preserve">Klicken Sie auf </w:t>
            </w:r>
            <w:proofErr w:type="spellStart"/>
            <w:r w:rsidR="0025507B">
              <w:rPr>
                <w:b/>
                <w:lang w:eastAsia="de-CH"/>
              </w:rPr>
              <w:t>Menü</w:t>
            </w:r>
            <w:r w:rsidRPr="00AB6A98">
              <w:rPr>
                <w:b/>
                <w:lang w:eastAsia="de-CH"/>
              </w:rPr>
              <w:t>band</w:t>
            </w:r>
            <w:proofErr w:type="spellEnd"/>
            <w:r w:rsidRPr="00AB6A98">
              <w:rPr>
                <w:b/>
                <w:lang w:eastAsia="de-CH"/>
              </w:rPr>
              <w:t xml:space="preserve"> – Ansicht – </w:t>
            </w:r>
            <w:r w:rsidR="009E7149">
              <w:rPr>
                <w:b/>
                <w:lang w:eastAsia="de-CH"/>
              </w:rPr>
              <w:t>Dokumentansicht</w:t>
            </w:r>
            <w:r w:rsidR="009E7149" w:rsidRPr="00AB6A98">
              <w:rPr>
                <w:b/>
                <w:lang w:eastAsia="de-CH"/>
              </w:rPr>
              <w:t xml:space="preserve"> – </w:t>
            </w:r>
            <w:r w:rsidRPr="00AB6A98">
              <w:rPr>
                <w:b/>
                <w:lang w:eastAsia="de-CH"/>
              </w:rPr>
              <w:t>Gliederung</w:t>
            </w:r>
            <w:r>
              <w:rPr>
                <w:lang w:eastAsia="de-CH"/>
              </w:rPr>
              <w:t>.</w:t>
            </w:r>
          </w:p>
        </w:tc>
      </w:tr>
      <w:tr w:rsidR="00AB6A98" w:rsidRPr="00497220" w:rsidTr="00F00619">
        <w:trPr>
          <w:cantSplit/>
        </w:trPr>
        <w:tc>
          <w:tcPr>
            <w:tcW w:w="9529" w:type="dxa"/>
          </w:tcPr>
          <w:p w:rsidR="00AB6A98" w:rsidRDefault="00AB6A98" w:rsidP="00AB6A98">
            <w:pPr>
              <w:pStyle w:val="NummerierteListe"/>
              <w:rPr>
                <w:noProof/>
                <w:lang w:eastAsia="de-CH"/>
              </w:rPr>
            </w:pPr>
            <w:r>
              <w:rPr>
                <w:noProof/>
                <w:lang w:eastAsia="de-CH"/>
              </w:rPr>
              <mc:AlternateContent>
                <mc:Choice Requires="wpg">
                  <w:drawing>
                    <wp:anchor distT="114935" distB="114935" distL="114300" distR="0" simplePos="0" relativeHeight="251755008" behindDoc="0" locked="0" layoutInCell="1" allowOverlap="1" wp14:anchorId="72757C3F" wp14:editId="202C7FDD">
                      <wp:simplePos x="0" y="0"/>
                      <wp:positionH relativeFrom="column">
                        <wp:posOffset>3238500</wp:posOffset>
                      </wp:positionH>
                      <wp:positionV relativeFrom="line">
                        <wp:posOffset>33655</wp:posOffset>
                      </wp:positionV>
                      <wp:extent cx="2743200" cy="756920"/>
                      <wp:effectExtent l="0" t="0" r="0" b="24130"/>
                      <wp:wrapSquare wrapText="bothSides"/>
                      <wp:docPr id="43" name="Group 96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756920"/>
                                <a:chOff x="6519" y="6326"/>
                                <a:chExt cx="4320" cy="1192"/>
                              </a:xfrm>
                            </wpg:grpSpPr>
                            <pic:pic xmlns:pic="http://schemas.openxmlformats.org/drawingml/2006/picture">
                              <pic:nvPicPr>
                                <pic:cNvPr id="44" name="Picture 961"/>
                                <pic:cNvPicPr>
                                  <a:picLocks noChangeAspect="1" noChangeArrowheads="1"/>
                                </pic:cNvPicPr>
                              </pic:nvPicPr>
                              <pic:blipFill>
                                <a:blip r:embed="rId410" cstate="email">
                                  <a:extLst>
                                    <a:ext uri="{28A0092B-C50C-407E-A947-70E740481C1C}">
                                      <a14:useLocalDpi xmlns:a14="http://schemas.microsoft.com/office/drawing/2010/main" val="0"/>
                                    </a:ext>
                                  </a:extLst>
                                </a:blip>
                                <a:srcRect/>
                                <a:stretch>
                                  <a:fillRect/>
                                </a:stretch>
                              </pic:blipFill>
                              <pic:spPr bwMode="auto">
                                <a:xfrm>
                                  <a:off x="6519" y="6326"/>
                                  <a:ext cx="4320" cy="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 name="Oval 962"/>
                              <wps:cNvSpPr>
                                <a:spLocks noChangeAspect="1" noChangeArrowheads="1"/>
                              </wps:cNvSpPr>
                              <wps:spPr bwMode="auto">
                                <a:xfrm>
                                  <a:off x="7125" y="6624"/>
                                  <a:ext cx="1290" cy="894"/>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60" o:spid="_x0000_s1026" style="position:absolute;margin-left:255pt;margin-top:2.65pt;width:3in;height:59.6pt;z-index:251755008;mso-wrap-distance-top:9.05pt;mso-wrap-distance-right:0;mso-wrap-distance-bottom:9.05pt;mso-position-vertical-relative:line" coordorigin="6519,6326" coordsize="4320,1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">
                      <o:lock v:ext="edit" aspectratio="t"/>
                      <v:shape id="Picture 961" o:spid="_x0000_s1027" type="#_x0000_t75" style="position:absolute;left:6519;top:6326;width:4320;height:9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1rLbCAAAA2wAAAA8AAABkcnMvZG93bnJldi54bWxEj82KwjAUhfcDvkO4gjtNFRmlGkUEwZUy&#10;OqPba3Ntapub0kStbz8ZEGZ5OD8fZ75sbSUe1PjCsYLhIAFBnDldcK7g+7jpT0H4gKyxckwKXuRh&#10;ueh8zDHV7slf9DiEXMQR9ikqMCHUqZQ+M2TRD1xNHL2rayyGKJtc6gafcdxWcpQkn9JiwZFgsKa1&#10;oaw83G2EnGl/2p+suZQTfR+Vu5/h7VUp1eu2qxmIQG34D7/bW61gPIa/L/EHyM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tay2wgAAANsAAAAPAAAAAAAAAAAAAAAAAJ8C&#10;AABkcnMvZG93bnJldi54bWxQSwUGAAAAAAQABAD3AAAAjgMAAAAA&#10;">
                        <v:imagedata r:id="rId411" o:title=""/>
                      </v:shape>
                      <v:oval id="Oval 962" o:spid="_x0000_s1028" style="position:absolute;left:7125;top:6624;width:1290;height: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NVsgA&#10;AADbAAAADwAAAGRycy9kb3ducmV2LnhtbESPT2sCMRTE74V+h/AKXqRmFdvK1ihF8U97KHSrh96e&#10;m+du6OZl3URdv70pCD0OM/MbZjxtbSVO1HjjWEG/l4Agzp02XCjYfC8eRyB8QNZYOSYFF/Iwndzf&#10;jTHV7sxfdMpCISKEfYoKyhDqVEqfl2TR91xNHL29ayyGKJtC6gbPEW4rOUiSZ2nRcFwosaZZSflv&#10;drQKjruP7svn+2FV+fnPcmvWi2Fmtkp1Htq3VxCB2vAfvrXXWsHwCf6+xB8gJ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Is1WyAAAANsAAAAPAAAAAAAAAAAAAAAAAJgCAABk&#10;cnMvZG93bnJldi54bWxQSwUGAAAAAAQABAD1AAAAjQMAAAAA&#10;" filled="f" strokecolor="red" strokeweight="2pt">
                        <o:lock v:ext="edit" aspectratio="t"/>
                      </v:oval>
                      <w10:wrap type="square" anchory="line"/>
                    </v:group>
                  </w:pict>
                </mc:Fallback>
              </mc:AlternateContent>
            </w:r>
            <w:r>
              <w:rPr>
                <w:noProof/>
                <w:lang w:eastAsia="de-CH"/>
              </w:rPr>
              <w:t xml:space="preserve">Ans selbe Ziel kommen Sie mit dem kleinen Icon unten rechts in der Status-Leiste. </w:t>
            </w:r>
          </w:p>
        </w:tc>
      </w:tr>
      <w:tr w:rsidR="008325C5" w:rsidRPr="00497220" w:rsidTr="00F00619">
        <w:trPr>
          <w:cantSplit/>
        </w:trPr>
        <w:tc>
          <w:tcPr>
            <w:tcW w:w="9529" w:type="dxa"/>
          </w:tcPr>
          <w:p w:rsidR="008325C5" w:rsidRPr="00497220" w:rsidRDefault="00122DE4" w:rsidP="009E7149">
            <w:pPr>
              <w:pStyle w:val="NummerierteListe"/>
              <w:rPr>
                <w:lang w:eastAsia="de-CH"/>
              </w:rPr>
            </w:pPr>
            <w:r>
              <w:rPr>
                <w:noProof/>
                <w:lang w:eastAsia="de-CH"/>
              </w:rPr>
              <w:drawing>
                <wp:anchor distT="114935" distB="114935" distL="114300" distR="0" simplePos="0" relativeHeight="251756032" behindDoc="0" locked="0" layoutInCell="1" allowOverlap="1" wp14:anchorId="6632083E" wp14:editId="28730CE4">
                  <wp:simplePos x="0" y="0"/>
                  <wp:positionH relativeFrom="column">
                    <wp:align>right</wp:align>
                  </wp:positionH>
                  <wp:positionV relativeFrom="line">
                    <wp:align>top</wp:align>
                  </wp:positionV>
                  <wp:extent cx="2743200" cy="2468245"/>
                  <wp:effectExtent l="0" t="0" r="0" b="8255"/>
                  <wp:wrapSquare wrapText="bothSides"/>
                  <wp:docPr id="963" name="Bild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412" cstate="email">
                            <a:extLst>
                              <a:ext uri="{28A0092B-C50C-407E-A947-70E740481C1C}">
                                <a14:useLocalDpi xmlns:a14="http://schemas.microsoft.com/office/drawing/2010/main" val="0"/>
                              </a:ext>
                            </a:extLst>
                          </a:blip>
                          <a:srcRect/>
                          <a:stretch>
                            <a:fillRect/>
                          </a:stretch>
                        </pic:blipFill>
                        <pic:spPr bwMode="auto">
                          <a:xfrm>
                            <a:off x="0" y="0"/>
                            <a:ext cx="2743200" cy="246824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rPr>
                <w:lang w:eastAsia="de-CH"/>
              </w:rPr>
              <w:t xml:space="preserve">Die Ansicht ändert sich drastisch, und </w:t>
            </w:r>
            <w:r w:rsidR="00D67B37">
              <w:rPr>
                <w:lang w:eastAsia="de-CH"/>
              </w:rPr>
              <w:t>das</w:t>
            </w:r>
            <w:r w:rsidR="008325C5" w:rsidRPr="00497220">
              <w:rPr>
                <w:lang w:eastAsia="de-CH"/>
              </w:rPr>
              <w:t xml:space="preserve"> </w:t>
            </w:r>
            <w:proofErr w:type="spellStart"/>
            <w:r w:rsidR="0025507B">
              <w:rPr>
                <w:lang w:eastAsia="de-CH"/>
              </w:rPr>
              <w:t>Menü</w:t>
            </w:r>
            <w:r w:rsidR="00C06B66">
              <w:rPr>
                <w:lang w:eastAsia="de-CH"/>
              </w:rPr>
              <w:t>band</w:t>
            </w:r>
            <w:proofErr w:type="spellEnd"/>
            <w:r w:rsidR="008325C5" w:rsidRPr="00497220">
              <w:rPr>
                <w:lang w:eastAsia="de-CH"/>
              </w:rPr>
              <w:t xml:space="preserve"> </w:t>
            </w:r>
            <w:r w:rsidR="009E7149" w:rsidRPr="009E7149">
              <w:rPr>
                <w:b/>
                <w:lang w:eastAsia="de-CH"/>
              </w:rPr>
              <w:t>Gliederung</w:t>
            </w:r>
            <w:r w:rsidR="009E7149">
              <w:rPr>
                <w:lang w:eastAsia="de-CH"/>
              </w:rPr>
              <w:t xml:space="preserve"> </w:t>
            </w:r>
            <w:r w:rsidR="008325C5" w:rsidRPr="00497220">
              <w:rPr>
                <w:lang w:eastAsia="de-CH"/>
              </w:rPr>
              <w:t xml:space="preserve">wird eingeblendet. </w:t>
            </w:r>
          </w:p>
        </w:tc>
      </w:tr>
      <w:tr w:rsidR="008325C5" w:rsidRPr="00497220" w:rsidTr="00F00619">
        <w:trPr>
          <w:cantSplit/>
        </w:trPr>
        <w:tc>
          <w:tcPr>
            <w:tcW w:w="9529" w:type="dxa"/>
          </w:tcPr>
          <w:p w:rsidR="008325C5" w:rsidRPr="00497220" w:rsidRDefault="00122DE4" w:rsidP="00F00619">
            <w:pPr>
              <w:pStyle w:val="NummerierteListe"/>
              <w:rPr>
                <w:lang w:eastAsia="de-CH"/>
              </w:rPr>
            </w:pPr>
            <w:r>
              <w:rPr>
                <w:noProof/>
                <w:lang w:eastAsia="de-CH"/>
              </w:rPr>
              <w:lastRenderedPageBreak/>
              <w:drawing>
                <wp:anchor distT="114935" distB="114935" distL="114300" distR="0" simplePos="0" relativeHeight="251757056" behindDoc="0" locked="0" layoutInCell="1" allowOverlap="1" wp14:anchorId="60C23C8D" wp14:editId="1699D021">
                  <wp:simplePos x="0" y="0"/>
                  <wp:positionH relativeFrom="column">
                    <wp:align>right</wp:align>
                  </wp:positionH>
                  <wp:positionV relativeFrom="line">
                    <wp:align>top</wp:align>
                  </wp:positionV>
                  <wp:extent cx="2743200" cy="1250950"/>
                  <wp:effectExtent l="0" t="0" r="0" b="6350"/>
                  <wp:wrapSquare wrapText="bothSides"/>
                  <wp:docPr id="964" name="Bild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2743200" cy="1250950"/>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rPr>
                <w:lang w:eastAsia="de-CH"/>
              </w:rPr>
              <w:t xml:space="preserve">Wählen Sie in der </w:t>
            </w:r>
            <w:r w:rsidR="000F7E77" w:rsidRPr="00497220">
              <w:rPr>
                <w:lang w:eastAsia="de-CH"/>
              </w:rPr>
              <w:t>Combobox</w:t>
            </w:r>
            <w:r w:rsidR="008325C5" w:rsidRPr="00497220">
              <w:rPr>
                <w:lang w:eastAsia="de-CH"/>
              </w:rPr>
              <w:t xml:space="preserve"> </w:t>
            </w:r>
            <w:r w:rsidR="008325C5" w:rsidRPr="00497220">
              <w:rPr>
                <w:bdr w:val="single" w:sz="4" w:space="0" w:color="auto"/>
                <w:lang w:eastAsia="de-CH"/>
              </w:rPr>
              <w:t>Ebene anzeigen</w:t>
            </w:r>
            <w:r w:rsidR="008325C5" w:rsidRPr="00497220">
              <w:rPr>
                <w:lang w:eastAsia="de-CH"/>
              </w:rPr>
              <w:t xml:space="preserve"> den Eintrag </w:t>
            </w:r>
            <w:r w:rsidR="008325C5" w:rsidRPr="00497220">
              <w:rPr>
                <w:bdr w:val="single" w:sz="4" w:space="0" w:color="auto"/>
                <w:lang w:eastAsia="de-CH"/>
              </w:rPr>
              <w:t>Ebene 3 anzeigen</w:t>
            </w:r>
            <w:r w:rsidR="008325C5" w:rsidRPr="00497220">
              <w:rPr>
                <w:lang w:eastAsia="de-CH"/>
              </w:rPr>
              <w:t xml:space="preserve">. </w:t>
            </w:r>
          </w:p>
        </w:tc>
      </w:tr>
      <w:tr w:rsidR="008325C5" w:rsidRPr="00497220" w:rsidTr="00F00619">
        <w:trPr>
          <w:cantSplit/>
        </w:trPr>
        <w:tc>
          <w:tcPr>
            <w:tcW w:w="9529" w:type="dxa"/>
          </w:tcPr>
          <w:p w:rsidR="008325C5" w:rsidRPr="00497220" w:rsidRDefault="00122DE4" w:rsidP="00F00619">
            <w:pPr>
              <w:pStyle w:val="NummerierteListe"/>
            </w:pPr>
            <w:r>
              <w:rPr>
                <w:noProof/>
                <w:lang w:eastAsia="de-CH"/>
              </w:rPr>
              <w:drawing>
                <wp:anchor distT="114935" distB="114935" distL="114300" distR="0" simplePos="0" relativeHeight="251758080" behindDoc="0" locked="0" layoutInCell="1" allowOverlap="1" wp14:anchorId="25D252D6" wp14:editId="10C0B536">
                  <wp:simplePos x="0" y="0"/>
                  <wp:positionH relativeFrom="column">
                    <wp:align>right</wp:align>
                  </wp:positionH>
                  <wp:positionV relativeFrom="line">
                    <wp:align>top</wp:align>
                  </wp:positionV>
                  <wp:extent cx="2743200" cy="3180715"/>
                  <wp:effectExtent l="0" t="0" r="0" b="635"/>
                  <wp:wrapSquare wrapText="bothSides"/>
                  <wp:docPr id="965" name="Bild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414" cstate="email">
                            <a:extLst>
                              <a:ext uri="{28A0092B-C50C-407E-A947-70E740481C1C}">
                                <a14:useLocalDpi xmlns:a14="http://schemas.microsoft.com/office/drawing/2010/main" val="0"/>
                              </a:ext>
                            </a:extLst>
                          </a:blip>
                          <a:srcRect/>
                          <a:stretch>
                            <a:fillRect/>
                          </a:stretch>
                        </pic:blipFill>
                        <pic:spPr bwMode="auto">
                          <a:xfrm>
                            <a:off x="0" y="0"/>
                            <a:ext cx="2743200" cy="318071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Nun reduziert sich Ihre Anzeige auf die Kapitel-Überschriften.</w:t>
            </w:r>
          </w:p>
          <w:p w:rsidR="008325C5" w:rsidRPr="00497220" w:rsidRDefault="008325C5" w:rsidP="00F00619">
            <w:pPr>
              <w:pStyle w:val="Eingerckt"/>
              <w:rPr>
                <w:noProof/>
              </w:rPr>
            </w:pPr>
            <w:r w:rsidRPr="00497220">
              <w:rPr>
                <w:noProof/>
              </w:rPr>
              <w:t>Keine Angst, der Text zwischen den Kapitel-Überschriften ist immer noch da, er wird hier bloss ausgeblendet.</w:t>
            </w:r>
          </w:p>
        </w:tc>
      </w:tr>
      <w:tr w:rsidR="008325C5" w:rsidRPr="00497220" w:rsidTr="00F00619">
        <w:trPr>
          <w:cantSplit/>
        </w:trPr>
        <w:tc>
          <w:tcPr>
            <w:tcW w:w="9529" w:type="dxa"/>
          </w:tcPr>
          <w:p w:rsidR="008325C5" w:rsidRPr="00497220" w:rsidRDefault="008325C5" w:rsidP="00F00619">
            <w:pPr>
              <w:pStyle w:val="NummerierteListe"/>
            </w:pPr>
            <w:r w:rsidRPr="00497220">
              <w:t>Hier haben Sie nun die Möglichkeit</w:t>
            </w:r>
          </w:p>
          <w:p w:rsidR="008325C5" w:rsidRPr="00497220" w:rsidRDefault="008325C5" w:rsidP="008325C5">
            <w:pPr>
              <w:pStyle w:val="Aufzhlungszeichen2"/>
              <w:spacing w:before="0"/>
              <w:ind w:left="851"/>
            </w:pPr>
            <w:r w:rsidRPr="00497220">
              <w:t>ganze Kapitel mitsamt ihren Unterkapiteln zu verschieben</w:t>
            </w:r>
            <w:r w:rsidR="005E5BCE">
              <w:t>.</w:t>
            </w:r>
          </w:p>
          <w:p w:rsidR="008325C5" w:rsidRPr="00497220" w:rsidRDefault="008325C5" w:rsidP="008325C5">
            <w:pPr>
              <w:pStyle w:val="Aufzhlungszeichen2"/>
              <w:spacing w:before="0"/>
              <w:ind w:left="851"/>
            </w:pPr>
            <w:r w:rsidRPr="00497220">
              <w:t>Überschriften höher oder tiefer zu stufen</w:t>
            </w:r>
            <w:r w:rsidR="005E5BCE">
              <w:t>.</w:t>
            </w:r>
          </w:p>
          <w:p w:rsidR="008325C5" w:rsidRPr="00497220" w:rsidRDefault="008325C5" w:rsidP="00F00619">
            <w:pPr>
              <w:pStyle w:val="Eingerckt"/>
              <w:rPr>
                <w:noProof/>
              </w:rPr>
            </w:pPr>
            <w:r w:rsidRPr="00497220">
              <w:rPr>
                <w:noProof/>
              </w:rPr>
              <w:t>Es stehen Ihnen verschiedene Optionen zur Auswahl, um das Aussehen der Gliederungsansicht Ihren Bedürfnissen anzupassen.</w:t>
            </w:r>
          </w:p>
          <w:p w:rsidR="008325C5" w:rsidRPr="00497220" w:rsidRDefault="008325C5" w:rsidP="00F00619">
            <w:pPr>
              <w:pStyle w:val="Eingerckt"/>
              <w:rPr>
                <w:noProof/>
              </w:rPr>
            </w:pPr>
            <w:r w:rsidRPr="00497220">
              <w:rPr>
                <w:noProof/>
              </w:rPr>
              <w:t>Einige Beispiele sollen den Sinn und die mächtigen Möglichkeiten der Gliederungsansicht verdeutlichen:</w:t>
            </w:r>
          </w:p>
        </w:tc>
      </w:tr>
      <w:tr w:rsidR="008325C5" w:rsidRPr="00497220" w:rsidTr="00F00619">
        <w:trPr>
          <w:cantSplit/>
        </w:trPr>
        <w:tc>
          <w:tcPr>
            <w:tcW w:w="9529" w:type="dxa"/>
          </w:tcPr>
          <w:p w:rsidR="008325C5" w:rsidRPr="00497220" w:rsidRDefault="00122DE4" w:rsidP="00F00619">
            <w:pPr>
              <w:pStyle w:val="NummerierteListe"/>
            </w:pPr>
            <w:r>
              <w:rPr>
                <w:noProof/>
                <w:lang w:eastAsia="de-CH"/>
              </w:rPr>
              <mc:AlternateContent>
                <mc:Choice Requires="wpg">
                  <w:drawing>
                    <wp:anchor distT="114935" distB="114935" distL="114300" distR="0" simplePos="0" relativeHeight="251759104" behindDoc="0" locked="0" layoutInCell="1" allowOverlap="1" wp14:anchorId="4BF48772" wp14:editId="7EFD0E68">
                      <wp:simplePos x="0" y="0"/>
                      <wp:positionH relativeFrom="column">
                        <wp:align>right</wp:align>
                      </wp:positionH>
                      <wp:positionV relativeFrom="line">
                        <wp:align>top</wp:align>
                      </wp:positionV>
                      <wp:extent cx="2743200" cy="1910715"/>
                      <wp:effectExtent l="0" t="0" r="0" b="3810"/>
                      <wp:wrapSquare wrapText="bothSides"/>
                      <wp:docPr id="40" name="Group 96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1910715"/>
                                <a:chOff x="6519" y="9947"/>
                                <a:chExt cx="4320" cy="3009"/>
                              </a:xfrm>
                            </wpg:grpSpPr>
                            <pic:pic xmlns:pic="http://schemas.openxmlformats.org/drawingml/2006/picture">
                              <pic:nvPicPr>
                                <pic:cNvPr id="41" name="Picture 967"/>
                                <pic:cNvPicPr>
                                  <a:picLocks noChangeAspect="1" noChangeArrowheads="1"/>
                                </pic:cNvPicPr>
                              </pic:nvPicPr>
                              <pic:blipFill>
                                <a:blip r:embed="rId415" cstate="email">
                                  <a:extLst>
                                    <a:ext uri="{28A0092B-C50C-407E-A947-70E740481C1C}">
                                      <a14:useLocalDpi xmlns:a14="http://schemas.microsoft.com/office/drawing/2010/main" val="0"/>
                                    </a:ext>
                                  </a:extLst>
                                </a:blip>
                                <a:srcRect/>
                                <a:stretch>
                                  <a:fillRect/>
                                </a:stretch>
                              </pic:blipFill>
                              <pic:spPr bwMode="auto">
                                <a:xfrm>
                                  <a:off x="6519" y="9947"/>
                                  <a:ext cx="4320" cy="30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Oval 968"/>
                              <wps:cNvSpPr>
                                <a:spLocks noChangeAspect="1" noChangeArrowheads="1"/>
                              </wps:cNvSpPr>
                              <wps:spPr bwMode="auto">
                                <a:xfrm>
                                  <a:off x="8214" y="10543"/>
                                  <a:ext cx="2329" cy="639"/>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66" o:spid="_x0000_s1026" style="position:absolute;margin-left:164.8pt;margin-top:0;width:3in;height:150.45pt;z-index:251759104;mso-wrap-distance-top:9.05pt;mso-wrap-distance-right:0;mso-wrap-distance-bottom:9.05pt;mso-position-horizontal:right;mso-position-vertical:top;mso-position-vertical-relative:line" coordorigin="6519,9947" coordsize="4320,3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">
                      <o:lock v:ext="edit" aspectratio="t"/>
                      <v:shape id="Picture 967" o:spid="_x0000_s1027" type="#_x0000_t75" style="position:absolute;left:6519;top:9947;width:4320;height:30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jWvDAAAA2wAAAA8AAABkcnMvZG93bnJldi54bWxEj0GLwjAUhO+C/yE8wZumyuJKNYoIC+Jh&#10;RXdBvD2aZ1tsXkoS27q/3gjCHoeZ+YZZrjtTiYacLy0rmIwTEMSZ1SXnCn5/vkZzED4ga6wsk4IH&#10;eViv+r0lptq2fKTmFHIRIexTVFCEUKdS+qwgg35sa+LoXa0zGKJ0udQO2wg3lZwmyUwaLDkuFFjT&#10;tqDsdrobBdPPQ/dd7u4t7/eusVUu/y7nRqnhoNssQATqwn/43d5pBR8TeH2JP0C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42Na8MAAADbAAAADwAAAAAAAAAAAAAAAACf&#10;AgAAZHJzL2Rvd25yZXYueG1sUEsFBgAAAAAEAAQA9wAAAI8DAAAAAA==&#10;">
                        <v:imagedata r:id="rId416" o:title=""/>
                      </v:shape>
                      <v:oval id="Oval 968" o:spid="_x0000_s1028" style="position:absolute;left:8214;top:10543;width:2329;height: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tVIscA&#10;AADbAAAADwAAAGRycy9kb3ducmV2LnhtbESPT2sCMRTE70K/Q3gFL1KzitiyNUqx+PcgdFsPvb1u&#10;XndDNy/bTdT12xtB8DjMzG+Yyay1lThS441jBYN+AoI4d9pwoeDrc/H0AsIHZI2VY1JwJg+z6UNn&#10;gql2J/6gYxYKESHsU1RQhlCnUvq8JIu+72ri6P26xmKIsimkbvAU4baSwyQZS4uG40KJNc1Lyv+y&#10;g1Vw+Nn2nneb/1Xl37+Xe7NejDKzV6r72L69ggjUhnv41l5rBaMhXL/EH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LVSLHAAAA2wAAAA8AAAAAAAAAAAAAAAAAmAIAAGRy&#10;cy9kb3ducmV2LnhtbFBLBQYAAAAABAAEAPUAAACMAwAAAAA=&#10;" filled="f" strokecolor="red" strokeweight="2pt">
                        <o:lock v:ext="edit" aspectratio="t"/>
                      </v:oval>
                      <w10:wrap type="square" anchory="line"/>
                    </v:group>
                  </w:pict>
                </mc:Fallback>
              </mc:AlternateContent>
            </w:r>
            <w:r w:rsidR="008325C5" w:rsidRPr="00497220">
              <w:t xml:space="preserve">Beobachten Sie die Auswirkungen der Option </w:t>
            </w:r>
            <w:r w:rsidR="008325C5" w:rsidRPr="00497220">
              <w:rPr>
                <w:bdr w:val="single" w:sz="4" w:space="0" w:color="auto"/>
              </w:rPr>
              <w:t>Textformatierung anzeigen</w:t>
            </w:r>
            <w:r w:rsidR="008325C5" w:rsidRPr="00497220">
              <w:t xml:space="preserve"> und stellen Sie diese Option nach Ihrem Geschmack ein.</w:t>
            </w:r>
          </w:p>
        </w:tc>
      </w:tr>
      <w:tr w:rsidR="008325C5" w:rsidRPr="00497220" w:rsidTr="00F00619">
        <w:trPr>
          <w:cantSplit/>
        </w:trPr>
        <w:tc>
          <w:tcPr>
            <w:tcW w:w="9529" w:type="dxa"/>
          </w:tcPr>
          <w:p w:rsidR="008325C5" w:rsidRPr="00497220" w:rsidRDefault="00122DE4" w:rsidP="00AA1A38">
            <w:pPr>
              <w:pStyle w:val="NummerierteListe"/>
            </w:pPr>
            <w:r>
              <w:rPr>
                <w:noProof/>
                <w:lang w:eastAsia="de-CH"/>
              </w:rPr>
              <w:lastRenderedPageBreak/>
              <w:drawing>
                <wp:anchor distT="114935" distB="114935" distL="114300" distR="0" simplePos="0" relativeHeight="251760128" behindDoc="0" locked="0" layoutInCell="1" allowOverlap="1" wp14:anchorId="4D1E9E7F" wp14:editId="2AB34B93">
                  <wp:simplePos x="0" y="0"/>
                  <wp:positionH relativeFrom="column">
                    <wp:align>right</wp:align>
                  </wp:positionH>
                  <wp:positionV relativeFrom="line">
                    <wp:align>top</wp:align>
                  </wp:positionV>
                  <wp:extent cx="2019935" cy="2154555"/>
                  <wp:effectExtent l="0" t="0" r="0" b="0"/>
                  <wp:wrapSquare wrapText="bothSides"/>
                  <wp:docPr id="969" name="Bild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019935" cy="215455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Markieren Sie das Kapitel </w:t>
            </w:r>
            <w:r w:rsidR="00E76DF4" w:rsidRPr="00497220">
              <w:t>"</w:t>
            </w:r>
            <w:r w:rsidR="008325C5" w:rsidRPr="00497220">
              <w:t>Abstract</w:t>
            </w:r>
            <w:r w:rsidR="00E76DF4" w:rsidRPr="00497220">
              <w:t>"</w:t>
            </w:r>
            <w:r w:rsidR="008325C5" w:rsidRPr="00497220">
              <w:t xml:space="preserve"> und verschieben Sie es mit dem Icon </w:t>
            </w:r>
            <w:r w:rsidR="00C67DF3">
              <w:rPr>
                <w:noProof/>
                <w:lang w:eastAsia="de-CH"/>
              </w:rPr>
              <w:drawing>
                <wp:inline distT="0" distB="0" distL="0" distR="0" wp14:anchorId="3B670D49" wp14:editId="7B757CE9">
                  <wp:extent cx="208273" cy="230588"/>
                  <wp:effectExtent l="0" t="0" r="1905" b="0"/>
                  <wp:docPr id="941" name="Grafik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8">
                            <a:extLst>
                              <a:ext uri="{28A0092B-C50C-407E-A947-70E740481C1C}">
                                <a14:useLocalDpi xmlns:a14="http://schemas.microsoft.com/office/drawing/2010/main" val="0"/>
                              </a:ext>
                            </a:extLst>
                          </a:blip>
                          <a:stretch>
                            <a:fillRect/>
                          </a:stretch>
                        </pic:blipFill>
                        <pic:spPr>
                          <a:xfrm>
                            <a:off x="0" y="0"/>
                            <a:ext cx="209035" cy="231432"/>
                          </a:xfrm>
                          <a:prstGeom prst="rect">
                            <a:avLst/>
                          </a:prstGeom>
                        </pic:spPr>
                      </pic:pic>
                    </a:graphicData>
                  </a:graphic>
                </wp:inline>
              </w:drawing>
            </w:r>
            <w:r w:rsidR="008325C5" w:rsidRPr="00497220">
              <w:t xml:space="preserve"> auf der Gliederungs-</w:t>
            </w:r>
            <w:proofErr w:type="spellStart"/>
            <w:r w:rsidR="0025507B">
              <w:t>Menü</w:t>
            </w:r>
            <w:r w:rsidR="00C06B66">
              <w:t>band</w:t>
            </w:r>
            <w:proofErr w:type="spellEnd"/>
            <w:r w:rsidR="008325C5" w:rsidRPr="00497220">
              <w:t xml:space="preserve"> unter das Kapitel </w:t>
            </w:r>
            <w:r w:rsidR="00E76DF4" w:rsidRPr="00497220">
              <w:t>"</w:t>
            </w:r>
            <w:r w:rsidR="008325C5" w:rsidRPr="00497220">
              <w:t>Einleitung</w:t>
            </w:r>
            <w:r w:rsidR="00E76DF4" w:rsidRPr="00497220">
              <w:t>"</w:t>
            </w:r>
            <w:r w:rsidR="008325C5" w:rsidRPr="00497220">
              <w:t>.</w:t>
            </w:r>
          </w:p>
        </w:tc>
      </w:tr>
      <w:tr w:rsidR="008325C5" w:rsidRPr="00497220" w:rsidTr="00F00619">
        <w:trPr>
          <w:cantSplit/>
        </w:trPr>
        <w:tc>
          <w:tcPr>
            <w:tcW w:w="9529" w:type="dxa"/>
          </w:tcPr>
          <w:p w:rsidR="008325C5" w:rsidRPr="00497220" w:rsidRDefault="00122DE4" w:rsidP="00F00619">
            <w:pPr>
              <w:pStyle w:val="NummerierteListe"/>
            </w:pPr>
            <w:r>
              <w:rPr>
                <w:noProof/>
                <w:lang w:eastAsia="de-CH"/>
              </w:rPr>
              <mc:AlternateContent>
                <mc:Choice Requires="wpg">
                  <w:drawing>
                    <wp:anchor distT="114935" distB="114935" distL="114300" distR="0" simplePos="0" relativeHeight="251761152" behindDoc="0" locked="0" layoutInCell="1" allowOverlap="1" wp14:anchorId="1F00AA1A" wp14:editId="778A669B">
                      <wp:simplePos x="0" y="0"/>
                      <wp:positionH relativeFrom="column">
                        <wp:align>right</wp:align>
                      </wp:positionH>
                      <wp:positionV relativeFrom="line">
                        <wp:align>top</wp:align>
                      </wp:positionV>
                      <wp:extent cx="2743200" cy="4130040"/>
                      <wp:effectExtent l="12700" t="0" r="0" b="3810"/>
                      <wp:wrapSquare wrapText="bothSides"/>
                      <wp:docPr id="23" name="Group 97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43200" cy="4130040"/>
                                <a:chOff x="6519" y="5145"/>
                                <a:chExt cx="4320" cy="6504"/>
                              </a:xfrm>
                            </wpg:grpSpPr>
                            <pic:pic xmlns:pic="http://schemas.openxmlformats.org/drawingml/2006/picture">
                              <pic:nvPicPr>
                                <pic:cNvPr id="38" name="Picture 971"/>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6519" y="5145"/>
                                  <a:ext cx="4320" cy="6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Oval 972"/>
                              <wps:cNvSpPr>
                                <a:spLocks noChangeAspect="1" noChangeArrowheads="1"/>
                              </wps:cNvSpPr>
                              <wps:spPr bwMode="auto">
                                <a:xfrm>
                                  <a:off x="6519" y="7300"/>
                                  <a:ext cx="1470" cy="1077"/>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70" o:spid="_x0000_s1026" style="position:absolute;margin-left:164.8pt;margin-top:0;width:3in;height:325.2pt;z-index:251761152;mso-wrap-distance-top:9.05pt;mso-wrap-distance-right:0;mso-wrap-distance-bottom:9.05pt;mso-position-horizontal:right;mso-position-vertical:top;mso-position-vertical-relative:line" coordorigin="6519,5145" coordsize="4320,65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">
                      <o:lock v:ext="edit" aspectratio="t"/>
                      <v:shape id="Picture 971" o:spid="_x0000_s1027" type="#_x0000_t75" style="position:absolute;left:6519;top:5145;width:4320;height:65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deaC8AAAA2wAAAA8AAABkcnMvZG93bnJldi54bWxET0sKwjAQ3QveIYzgTlMriFSjSEFwIeLv&#10;AEMzNtVmUpqo9fZmIbh8vP9y3dlavKj1lWMFk3ECgrhwuuJSwfWyHc1B+ICssXZMCj7kYb3q95aY&#10;affmE73OoRQxhH2GCkwITSalLwxZ9GPXEEfu5lqLIcK2lLrFdwy3tUyTZCYtVhwbDDaUGyoe56dV&#10;kNwPn06n+dT6i9mnxyafl89cqeGg2yxABOrCX/xz77SCaRwbv8QfIFdf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AnXmgvAAAANsAAAAPAAAAAAAAAAAAAAAAAJ8CAABkcnMv&#10;ZG93bnJldi54bWxQSwUGAAAAAAQABAD3AAAAiAMAAAAA&#10;">
                        <v:imagedata r:id="rId420" o:title=""/>
                      </v:shape>
                      <v:oval id="Oval 972" o:spid="_x0000_s1028" style="position:absolute;left:6519;top:7300;width:1470;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m0LsgA&#10;AADbAAAADwAAAGRycy9kb3ducmV2LnhtbESPQU8CMRSE7yT8h+aRcDHQBY3oQiFGgqIHElY5eHtu&#10;H7sN29dlW2D999bEhONkZr7JzBatrcSZGm8cKxgNExDEudOGCwWfH6vBAwgfkDVWjknBD3lYzLud&#10;GabaXXhL5ywUIkLYp6igDKFOpfR5SRb90NXE0du7xmKIsimkbvAS4baS4yS5lxYNx4USa3ouKT9k&#10;J6vg9P1+M9m8HV8rv/x62Zn16i4zO6X6vfZpCiJQG67h//ZaK7h9hL8v8Qf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abQuyAAAANsAAAAPAAAAAAAAAAAAAAAAAJgCAABk&#10;cnMvZG93bnJldi54bWxQSwUGAAAAAAQABAD1AAAAjQMAAAAA&#10;" filled="f" strokecolor="red" strokeweight="2pt">
                        <o:lock v:ext="edit" aspectratio="t"/>
                      </v:oval>
                      <w10:wrap type="square" anchory="line"/>
                    </v:group>
                  </w:pict>
                </mc:Fallback>
              </mc:AlternateContent>
            </w:r>
            <w:r w:rsidR="008325C5" w:rsidRPr="00497220">
              <w:t xml:space="preserve">Doppelklicken Sie auf das Kreuz neben der Überschrift </w:t>
            </w:r>
            <w:r w:rsidR="00E76DF4" w:rsidRPr="00497220">
              <w:t>"</w:t>
            </w:r>
            <w:r w:rsidR="008325C5" w:rsidRPr="00497220">
              <w:t>Praktischer Teil</w:t>
            </w:r>
            <w:r w:rsidR="00E76DF4" w:rsidRPr="00497220">
              <w:t>"</w:t>
            </w:r>
            <w:r w:rsidR="008325C5" w:rsidRPr="00497220">
              <w:t xml:space="preserve"> – das ganze Kapitel kollabiert zu einer einzigen Zeile.</w:t>
            </w:r>
          </w:p>
          <w:p w:rsidR="008325C5" w:rsidRPr="00497220" w:rsidRDefault="008325C5" w:rsidP="00F00619">
            <w:pPr>
              <w:pStyle w:val="Eingerckt"/>
              <w:rPr>
                <w:noProof/>
              </w:rPr>
            </w:pPr>
            <w:r w:rsidRPr="00497220">
              <w:rPr>
                <w:noProof/>
              </w:rPr>
              <w:t xml:space="preserve">Verschieben Sie das Kapitel </w:t>
            </w:r>
            <w:r w:rsidR="00E76DF4" w:rsidRPr="00497220">
              <w:rPr>
                <w:noProof/>
              </w:rPr>
              <w:t>"</w:t>
            </w:r>
            <w:r w:rsidRPr="00497220">
              <w:rPr>
                <w:noProof/>
              </w:rPr>
              <w:t>Praktischer Teil</w:t>
            </w:r>
            <w:r w:rsidR="00E76DF4" w:rsidRPr="00497220">
              <w:rPr>
                <w:noProof/>
              </w:rPr>
              <w:t>"</w:t>
            </w:r>
            <w:r w:rsidRPr="00497220">
              <w:rPr>
                <w:noProof/>
              </w:rPr>
              <w:t xml:space="preserve"> mit Hilfe der Maus (Ziehen und Ablegen) vor das Kapitel </w:t>
            </w:r>
            <w:r w:rsidR="00E76DF4" w:rsidRPr="00497220">
              <w:rPr>
                <w:noProof/>
              </w:rPr>
              <w:t>"</w:t>
            </w:r>
            <w:r w:rsidRPr="00497220">
              <w:rPr>
                <w:noProof/>
              </w:rPr>
              <w:t>Theoretischer Teil</w:t>
            </w:r>
            <w:r w:rsidR="00E76DF4" w:rsidRPr="00497220">
              <w:rPr>
                <w:noProof/>
              </w:rPr>
              <w:t>"</w:t>
            </w:r>
            <w:r w:rsidRPr="00497220">
              <w:rPr>
                <w:noProof/>
              </w:rPr>
              <w:t>.</w:t>
            </w:r>
          </w:p>
        </w:tc>
      </w:tr>
      <w:tr w:rsidR="008325C5" w:rsidRPr="00497220" w:rsidTr="00F00619">
        <w:trPr>
          <w:cantSplit/>
        </w:trPr>
        <w:tc>
          <w:tcPr>
            <w:tcW w:w="9529" w:type="dxa"/>
          </w:tcPr>
          <w:p w:rsidR="008325C5" w:rsidRPr="00497220" w:rsidRDefault="00122DE4" w:rsidP="00F00619">
            <w:pPr>
              <w:pStyle w:val="NummerierteListe"/>
              <w:rPr>
                <w:lang w:eastAsia="de-CH"/>
              </w:rPr>
            </w:pPr>
            <w:r>
              <w:rPr>
                <w:noProof/>
                <w:lang w:eastAsia="de-CH"/>
              </w:rPr>
              <w:lastRenderedPageBreak/>
              <w:drawing>
                <wp:anchor distT="114935" distB="114935" distL="114300" distR="0" simplePos="0" relativeHeight="251762176" behindDoc="0" locked="0" layoutInCell="1" allowOverlap="1" wp14:anchorId="45EE41D7" wp14:editId="6060BAEE">
                  <wp:simplePos x="0" y="0"/>
                  <wp:positionH relativeFrom="column">
                    <wp:align>right</wp:align>
                  </wp:positionH>
                  <wp:positionV relativeFrom="line">
                    <wp:align>top</wp:align>
                  </wp:positionV>
                  <wp:extent cx="2298065" cy="2790825"/>
                  <wp:effectExtent l="0" t="0" r="6985" b="9525"/>
                  <wp:wrapSquare wrapText="bothSides"/>
                  <wp:docPr id="973" name="Bild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2298065" cy="279082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rPr>
                <w:lang w:eastAsia="de-CH"/>
              </w:rPr>
              <w:t xml:space="preserve">Werten Sie mit Hilfe des Icons </w:t>
            </w:r>
            <w:r>
              <w:rPr>
                <w:noProof/>
                <w:lang w:eastAsia="de-CH"/>
              </w:rPr>
              <w:drawing>
                <wp:inline distT="0" distB="0" distL="0" distR="0" wp14:anchorId="79F036E4" wp14:editId="0F76C164">
                  <wp:extent cx="218440" cy="211455"/>
                  <wp:effectExtent l="0" t="0" r="0" b="0"/>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218440" cy="211455"/>
                          </a:xfrm>
                          <a:prstGeom prst="rect">
                            <a:avLst/>
                          </a:prstGeom>
                          <a:noFill/>
                          <a:ln>
                            <a:noFill/>
                          </a:ln>
                        </pic:spPr>
                      </pic:pic>
                    </a:graphicData>
                  </a:graphic>
                </wp:inline>
              </w:drawing>
            </w:r>
            <w:r w:rsidR="008325C5" w:rsidRPr="00497220">
              <w:rPr>
                <w:lang w:eastAsia="de-CH"/>
              </w:rPr>
              <w:t xml:space="preserve"> die Überschrift </w:t>
            </w:r>
            <w:r w:rsidR="00E76DF4" w:rsidRPr="00497220">
              <w:rPr>
                <w:lang w:eastAsia="de-CH"/>
              </w:rPr>
              <w:t>"</w:t>
            </w:r>
            <w:r w:rsidR="000D564E">
              <w:rPr>
                <w:rFonts w:cs="Arial"/>
                <w:lang w:eastAsia="de-CH"/>
              </w:rPr>
              <w:t>∆</w:t>
            </w:r>
            <w:r w:rsidR="008325C5" w:rsidRPr="00497220">
              <w:rPr>
                <w:lang w:eastAsia="de-CH"/>
              </w:rPr>
              <w:t>T-Methode</w:t>
            </w:r>
            <w:r w:rsidR="00E76DF4" w:rsidRPr="00497220">
              <w:rPr>
                <w:lang w:eastAsia="de-CH"/>
              </w:rPr>
              <w:t>"</w:t>
            </w:r>
            <w:r w:rsidR="008325C5" w:rsidRPr="00497220">
              <w:rPr>
                <w:lang w:eastAsia="de-CH"/>
              </w:rPr>
              <w:t xml:space="preserve"> von einer Überschrift 3 zu einer Überschrift 2 auf.</w:t>
            </w:r>
          </w:p>
        </w:tc>
      </w:tr>
      <w:tr w:rsidR="008325C5" w:rsidRPr="00497220" w:rsidTr="00F00619">
        <w:trPr>
          <w:cantSplit/>
        </w:trPr>
        <w:tc>
          <w:tcPr>
            <w:tcW w:w="9529" w:type="dxa"/>
          </w:tcPr>
          <w:p w:rsidR="008325C5" w:rsidRPr="00497220" w:rsidRDefault="00122DE4" w:rsidP="00F00619">
            <w:pPr>
              <w:pStyle w:val="NummerierteListe"/>
            </w:pPr>
            <w:r>
              <w:rPr>
                <w:noProof/>
                <w:lang w:eastAsia="de-CH"/>
              </w:rPr>
              <w:drawing>
                <wp:anchor distT="114935" distB="114935" distL="114300" distR="0" simplePos="0" relativeHeight="251763200" behindDoc="0" locked="0" layoutInCell="1" allowOverlap="1" wp14:anchorId="2003DDF8" wp14:editId="4F6726CB">
                  <wp:simplePos x="0" y="0"/>
                  <wp:positionH relativeFrom="column">
                    <wp:align>right</wp:align>
                  </wp:positionH>
                  <wp:positionV relativeFrom="line">
                    <wp:align>top</wp:align>
                  </wp:positionV>
                  <wp:extent cx="2743200" cy="3659505"/>
                  <wp:effectExtent l="0" t="0" r="0" b="0"/>
                  <wp:wrapSquare wrapText="bothSides"/>
                  <wp:docPr id="974" name="Bild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423" cstate="email">
                            <a:extLst>
                              <a:ext uri="{28A0092B-C50C-407E-A947-70E740481C1C}">
                                <a14:useLocalDpi xmlns:a14="http://schemas.microsoft.com/office/drawing/2010/main" val="0"/>
                              </a:ext>
                            </a:extLst>
                          </a:blip>
                          <a:srcRect/>
                          <a:stretch>
                            <a:fillRect/>
                          </a:stretch>
                        </pic:blipFill>
                        <pic:spPr bwMode="auto">
                          <a:xfrm>
                            <a:off x="0" y="0"/>
                            <a:ext cx="2743200" cy="365950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Zeigen Sie mit Hilfe des Icons </w:t>
            </w:r>
            <w:r>
              <w:rPr>
                <w:noProof/>
                <w:lang w:eastAsia="de-CH"/>
              </w:rPr>
              <w:drawing>
                <wp:inline distT="0" distB="0" distL="0" distR="0" wp14:anchorId="43482053" wp14:editId="410CDD2E">
                  <wp:extent cx="218440" cy="211455"/>
                  <wp:effectExtent l="0" t="0" r="0" b="0"/>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218440" cy="211455"/>
                          </a:xfrm>
                          <a:prstGeom prst="rect">
                            <a:avLst/>
                          </a:prstGeom>
                          <a:noFill/>
                          <a:ln>
                            <a:noFill/>
                          </a:ln>
                        </pic:spPr>
                      </pic:pic>
                    </a:graphicData>
                  </a:graphic>
                </wp:inline>
              </w:drawing>
            </w:r>
            <w:r w:rsidR="008325C5" w:rsidRPr="00497220">
              <w:t xml:space="preserve"> auch den Text des Kapitels </w:t>
            </w:r>
            <w:r w:rsidR="00E76DF4" w:rsidRPr="00497220">
              <w:t>"</w:t>
            </w:r>
            <w:r w:rsidR="000D564E">
              <w:rPr>
                <w:rFonts w:cs="Arial"/>
              </w:rPr>
              <w:t>∆</w:t>
            </w:r>
            <w:r w:rsidR="008325C5" w:rsidRPr="00497220">
              <w:t>T-Methode</w:t>
            </w:r>
            <w:r w:rsidR="00E76DF4" w:rsidRPr="00497220">
              <w:t>"</w:t>
            </w:r>
            <w:r w:rsidR="008325C5" w:rsidRPr="00497220">
              <w:t xml:space="preserve"> an. </w:t>
            </w:r>
          </w:p>
        </w:tc>
      </w:tr>
      <w:tr w:rsidR="008325C5" w:rsidRPr="00497220" w:rsidTr="00F00619">
        <w:trPr>
          <w:cantSplit/>
        </w:trPr>
        <w:tc>
          <w:tcPr>
            <w:tcW w:w="9529" w:type="dxa"/>
          </w:tcPr>
          <w:p w:rsidR="008325C5" w:rsidRPr="00497220" w:rsidRDefault="00122DE4" w:rsidP="00F00619">
            <w:pPr>
              <w:pStyle w:val="NummerierteListe"/>
            </w:pPr>
            <w:r>
              <w:rPr>
                <w:noProof/>
                <w:lang w:eastAsia="de-CH"/>
              </w:rPr>
              <w:drawing>
                <wp:anchor distT="114935" distB="114935" distL="114300" distR="0" simplePos="0" relativeHeight="251764224" behindDoc="0" locked="0" layoutInCell="1" allowOverlap="1" wp14:anchorId="429CAAE3" wp14:editId="0F54ACF8">
                  <wp:simplePos x="0" y="0"/>
                  <wp:positionH relativeFrom="column">
                    <wp:align>right</wp:align>
                  </wp:positionH>
                  <wp:positionV relativeFrom="line">
                    <wp:align>top</wp:align>
                  </wp:positionV>
                  <wp:extent cx="2345690" cy="1717675"/>
                  <wp:effectExtent l="0" t="0" r="0" b="0"/>
                  <wp:wrapSquare wrapText="bothSides"/>
                  <wp:docPr id="975" name="Bild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345690" cy="1717675"/>
                          </a:xfrm>
                          <a:prstGeom prst="rect">
                            <a:avLst/>
                          </a:prstGeom>
                          <a:noFill/>
                          <a:ln>
                            <a:noFill/>
                          </a:ln>
                        </pic:spPr>
                      </pic:pic>
                    </a:graphicData>
                  </a:graphic>
                  <wp14:sizeRelH relativeFrom="page">
                    <wp14:pctWidth>0</wp14:pctWidth>
                  </wp14:sizeRelH>
                  <wp14:sizeRelV relativeFrom="page">
                    <wp14:pctHeight>0</wp14:pctHeight>
                  </wp14:sizeRelV>
                </wp:anchor>
              </w:drawing>
            </w:r>
            <w:r w:rsidR="008325C5" w:rsidRPr="00497220">
              <w:t xml:space="preserve">Verschieben Sie den Absatz </w:t>
            </w:r>
            <w:r w:rsidR="00E76DF4" w:rsidRPr="00497220">
              <w:t>"</w:t>
            </w:r>
            <w:r w:rsidR="008325C5" w:rsidRPr="00497220">
              <w:t>Erhardt et al. …</w:t>
            </w:r>
            <w:r w:rsidR="00E76DF4" w:rsidRPr="00497220">
              <w:t>"</w:t>
            </w:r>
            <w:r w:rsidR="008325C5" w:rsidRPr="00497220">
              <w:t xml:space="preserve"> vor den Absatz </w:t>
            </w:r>
            <w:proofErr w:type="spellStart"/>
            <w:r w:rsidR="008325C5" w:rsidRPr="00497220">
              <w:t>Harbert</w:t>
            </w:r>
            <w:proofErr w:type="spellEnd"/>
            <w:r w:rsidR="008325C5" w:rsidRPr="00497220">
              <w:t xml:space="preserve"> (1974), indem Sie ihn mit der Maus am kleinen Kreis auf dem linken Gliederungsrand packen, ziehen und ablegen.</w:t>
            </w:r>
          </w:p>
        </w:tc>
      </w:tr>
      <w:tr w:rsidR="008325C5" w:rsidRPr="00497220" w:rsidTr="00F00619">
        <w:trPr>
          <w:cantSplit/>
        </w:trPr>
        <w:tc>
          <w:tcPr>
            <w:tcW w:w="9529" w:type="dxa"/>
          </w:tcPr>
          <w:p w:rsidR="008325C5" w:rsidRPr="00497220" w:rsidRDefault="00122DE4" w:rsidP="00F00619">
            <w:pPr>
              <w:pStyle w:val="NummerierteListe"/>
            </w:pPr>
            <w:r>
              <w:rPr>
                <w:noProof/>
                <w:lang w:eastAsia="de-CH"/>
              </w:rPr>
              <w:lastRenderedPageBreak/>
              <mc:AlternateContent>
                <mc:Choice Requires="wpg">
                  <w:drawing>
                    <wp:anchor distT="114935" distB="114935" distL="114300" distR="0" simplePos="0" relativeHeight="251765248" behindDoc="0" locked="0" layoutInCell="1" allowOverlap="1" wp14:anchorId="35BC3F64" wp14:editId="11D8BDBE">
                      <wp:simplePos x="0" y="0"/>
                      <wp:positionH relativeFrom="column">
                        <wp:align>right</wp:align>
                      </wp:positionH>
                      <wp:positionV relativeFrom="line">
                        <wp:align>top</wp:align>
                      </wp:positionV>
                      <wp:extent cx="2011680" cy="1526540"/>
                      <wp:effectExtent l="12700" t="0" r="0" b="0"/>
                      <wp:wrapSquare wrapText="bothSides"/>
                      <wp:docPr id="1" name="Group 97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011680" cy="1526540"/>
                                <a:chOff x="7671" y="1526"/>
                                <a:chExt cx="3168" cy="2404"/>
                              </a:xfrm>
                            </wpg:grpSpPr>
                            <pic:pic xmlns:pic="http://schemas.openxmlformats.org/drawingml/2006/picture">
                              <pic:nvPicPr>
                                <pic:cNvPr id="2" name="Picture 977"/>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7671" y="1526"/>
                                  <a:ext cx="3168" cy="2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Oval 978"/>
                              <wps:cNvSpPr>
                                <a:spLocks noChangeAspect="1" noChangeArrowheads="1"/>
                              </wps:cNvSpPr>
                              <wps:spPr bwMode="auto">
                                <a:xfrm>
                                  <a:off x="7671" y="2066"/>
                                  <a:ext cx="1933" cy="989"/>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76" o:spid="_x0000_s1026" style="position:absolute;margin-left:107.2pt;margin-top:0;width:158.4pt;height:120.2pt;z-index:251765248;mso-wrap-distance-top:9.05pt;mso-wrap-distance-right:0;mso-wrap-distance-bottom:9.05pt;mso-position-horizontal:right;mso-position-vertical:top;mso-position-vertical-relative:line" coordorigin="7671,1526" coordsize="3168,24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&#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">
                      <o:lock v:ext="edit" aspectratio="t"/>
                      <v:shape id="Picture 977" o:spid="_x0000_s1027" type="#_x0000_t75" style="position:absolute;left:7671;top:1526;width:3168;height:2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KyKjDAAAA2gAAAA8AAABkcnMvZG93bnJldi54bWxEj0FrwkAUhO8F/8PyBG/NxhxsSV1FCqLQ&#10;ilQDvT6zzyQ2+zZkt0n8964geBxm5htmvhxMLTpqXWVZwTSKQRDnVldcKMiO69d3EM4ja6wtk4Ir&#10;OVguRi9zTLXt+Ye6gy9EgLBLUUHpfZNK6fKSDLrINsTBO9vWoA+yLaRusQ9wU8skjmfSYMVhocSG&#10;PkvK/w7/RsHb5tLrU3393XfflNvdkCW7r0ypyXhYfYDwNPhn+NHeagUJ3K+EGyAX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4rIqMMAAADaAAAADwAAAAAAAAAAAAAAAACf&#10;AgAAZHJzL2Rvd25yZXYueG1sUEsFBgAAAAAEAAQA9wAAAI8DAAAAAA==&#10;">
                        <v:imagedata r:id="rId427" o:title=""/>
                      </v:shape>
                      <v:oval id="Oval 978" o:spid="_x0000_s1028" style="position:absolute;left:7671;top:2066;width:1933;height:9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SwgscA&#10;AADbAAAADwAAAGRycy9kb3ducmV2LnhtbESPQWvCQBSE7wX/w/IKvYhuDMVK6iqlYms9FIx68Paa&#10;fU0Ws2/T7Krpv+8KQo/DzHzDTOedrcWZWm8cKxgNExDEhdOGSwW77XIwAeEDssbaMSn4JQ/zWe9u&#10;ipl2F97QOQ+liBD2GSqoQmgyKX1RkUU/dA1x9L5dazFE2ZZSt3iJcFvLNEnG0qLhuFBhQ68VFcf8&#10;ZBWcvtb9p8+Pn/faLw5ve7NaPuZmr9TDfffyDCJQF/7Dt/ZKK0hTuH6JP0DO/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UsILHAAAA2wAAAA8AAAAAAAAAAAAAAAAAmAIAAGRy&#10;cy9kb3ducmV2LnhtbFBLBQYAAAAABAAEAPUAAACMAwAAAAA=&#10;" filled="f" strokecolor="red" strokeweight="2pt">
                        <o:lock v:ext="edit" aspectratio="t"/>
                      </v:oval>
                      <w10:wrap type="square" anchory="line"/>
                    </v:group>
                  </w:pict>
                </mc:Fallback>
              </mc:AlternateContent>
            </w:r>
            <w:r w:rsidR="008325C5" w:rsidRPr="00497220">
              <w:t xml:space="preserve">Stufen Sie die Überschrift </w:t>
            </w:r>
            <w:r w:rsidR="00E76DF4" w:rsidRPr="00497220">
              <w:t>"</w:t>
            </w:r>
            <w:r w:rsidR="000D564E">
              <w:rPr>
                <w:rFonts w:cs="Arial"/>
              </w:rPr>
              <w:t>∆</w:t>
            </w:r>
            <w:r w:rsidR="008325C5" w:rsidRPr="00497220">
              <w:t>T-Methode</w:t>
            </w:r>
            <w:r w:rsidR="00E76DF4" w:rsidRPr="00497220">
              <w:t>"</w:t>
            </w:r>
            <w:r w:rsidR="008325C5" w:rsidRPr="00497220">
              <w:t xml:space="preserve"> wieder zurück auf die Stufe </w:t>
            </w:r>
            <w:r w:rsidR="00E76DF4" w:rsidRPr="00497220">
              <w:t>"</w:t>
            </w:r>
            <w:r w:rsidR="008325C5" w:rsidRPr="00497220">
              <w:t>Überschrift 3</w:t>
            </w:r>
            <w:r w:rsidR="00E76DF4" w:rsidRPr="00497220">
              <w:t>"</w:t>
            </w:r>
            <w:r w:rsidR="008325C5" w:rsidRPr="00497220">
              <w:t>, indem Sie mit der Maus ihr Kreuz auf dem Gliederungsrand packen und nach rechts ziehen.</w:t>
            </w:r>
          </w:p>
        </w:tc>
      </w:tr>
      <w:tr w:rsidR="008325C5" w:rsidRPr="00497220" w:rsidTr="00F00619">
        <w:trPr>
          <w:cantSplit/>
        </w:trPr>
        <w:tc>
          <w:tcPr>
            <w:tcW w:w="9529" w:type="dxa"/>
          </w:tcPr>
          <w:p w:rsidR="008325C5" w:rsidRPr="00497220" w:rsidRDefault="008325C5" w:rsidP="000D564E">
            <w:pPr>
              <w:pStyle w:val="NummerierteListe"/>
              <w:rPr>
                <w:lang w:eastAsia="de-CH"/>
              </w:rPr>
            </w:pPr>
            <w:r w:rsidRPr="00497220">
              <w:rPr>
                <w:lang w:eastAsia="de-CH"/>
              </w:rPr>
              <w:t xml:space="preserve">Ändern Sie die Überschrift </w:t>
            </w:r>
            <w:r w:rsidR="00E76DF4" w:rsidRPr="00497220">
              <w:rPr>
                <w:lang w:eastAsia="de-CH"/>
              </w:rPr>
              <w:t>"</w:t>
            </w:r>
            <w:r w:rsidR="000D564E">
              <w:rPr>
                <w:rFonts w:cs="Arial"/>
                <w:lang w:eastAsia="de-CH"/>
              </w:rPr>
              <w:t>∆</w:t>
            </w:r>
            <w:r w:rsidRPr="00497220">
              <w:rPr>
                <w:lang w:eastAsia="de-CH"/>
              </w:rPr>
              <w:t>T-Methode</w:t>
            </w:r>
            <w:r w:rsidR="00E76DF4" w:rsidRPr="00497220">
              <w:rPr>
                <w:lang w:eastAsia="de-CH"/>
              </w:rPr>
              <w:t>"</w:t>
            </w:r>
            <w:r w:rsidRPr="00497220">
              <w:rPr>
                <w:lang w:eastAsia="de-CH"/>
              </w:rPr>
              <w:t xml:space="preserve"> in </w:t>
            </w:r>
            <w:r w:rsidR="00E76DF4" w:rsidRPr="00497220">
              <w:rPr>
                <w:lang w:eastAsia="de-CH"/>
              </w:rPr>
              <w:t>"</w:t>
            </w:r>
            <w:r w:rsidRPr="00497220">
              <w:rPr>
                <w:lang w:eastAsia="de-CH"/>
              </w:rPr>
              <w:t>Beschreibung der AT-Methode</w:t>
            </w:r>
            <w:r w:rsidR="00E76DF4" w:rsidRPr="00497220">
              <w:rPr>
                <w:lang w:eastAsia="de-CH"/>
              </w:rPr>
              <w:t>"</w:t>
            </w:r>
            <w:r w:rsidRPr="00497220">
              <w:rPr>
                <w:lang w:eastAsia="de-CH"/>
              </w:rPr>
              <w:t>.</w:t>
            </w:r>
          </w:p>
        </w:tc>
      </w:tr>
      <w:tr w:rsidR="008325C5" w:rsidRPr="00497220" w:rsidTr="00F00619">
        <w:trPr>
          <w:cantSplit/>
        </w:trPr>
        <w:tc>
          <w:tcPr>
            <w:tcW w:w="9529" w:type="dxa"/>
          </w:tcPr>
          <w:p w:rsidR="008325C5" w:rsidRPr="00497220" w:rsidRDefault="008325C5" w:rsidP="00AA1A38">
            <w:pPr>
              <w:pStyle w:val="NummerierteListe"/>
              <w:rPr>
                <w:lang w:eastAsia="de-CH"/>
              </w:rPr>
            </w:pPr>
            <w:r w:rsidRPr="00497220">
              <w:rPr>
                <w:lang w:eastAsia="de-CH"/>
              </w:rPr>
              <w:t xml:space="preserve">Lassen Sie sich mit Hilfe der Option </w:t>
            </w:r>
            <w:r w:rsidR="00E76DF4" w:rsidRPr="00497220">
              <w:rPr>
                <w:lang w:eastAsia="de-CH"/>
              </w:rPr>
              <w:t>"</w:t>
            </w:r>
            <w:r w:rsidRPr="00497220">
              <w:rPr>
                <w:lang w:eastAsia="de-CH"/>
              </w:rPr>
              <w:t>Nur erste Zeile</w:t>
            </w:r>
            <w:r w:rsidR="00E76DF4" w:rsidRPr="00497220">
              <w:rPr>
                <w:lang w:eastAsia="de-CH"/>
              </w:rPr>
              <w:t>"</w:t>
            </w:r>
            <w:r w:rsidRPr="00497220">
              <w:rPr>
                <w:lang w:eastAsia="de-CH"/>
              </w:rPr>
              <w:t xml:space="preserve"> statt des ganzen Textes </w:t>
            </w:r>
            <w:r w:rsidR="00AA1A38">
              <w:rPr>
                <w:lang w:eastAsia="de-CH"/>
              </w:rPr>
              <w:t xml:space="preserve">eines jeden Absatzes </w:t>
            </w:r>
            <w:r w:rsidRPr="00497220">
              <w:rPr>
                <w:lang w:eastAsia="de-CH"/>
              </w:rPr>
              <w:t>nur immer die erste Zeile anzeigen.</w:t>
            </w:r>
          </w:p>
        </w:tc>
      </w:tr>
      <w:tr w:rsidR="008325C5" w:rsidRPr="00497220" w:rsidTr="00F00619">
        <w:trPr>
          <w:cantSplit/>
        </w:trPr>
        <w:tc>
          <w:tcPr>
            <w:tcW w:w="9529" w:type="dxa"/>
          </w:tcPr>
          <w:p w:rsidR="008325C5" w:rsidRPr="00497220" w:rsidRDefault="008325C5" w:rsidP="00F00619">
            <w:pPr>
              <w:pStyle w:val="NummerierteListe"/>
              <w:rPr>
                <w:lang w:eastAsia="de-CH"/>
              </w:rPr>
            </w:pPr>
            <w:r w:rsidRPr="00497220">
              <w:rPr>
                <w:lang w:eastAsia="de-CH"/>
              </w:rPr>
              <w:t>Machen Sie die vorgenommenen Änderungen mit Hilfe der Gliederungs-Symbolleiste oder der Maus (</w:t>
            </w:r>
            <w:proofErr w:type="spellStart"/>
            <w:r w:rsidRPr="00497220">
              <w:rPr>
                <w:lang w:eastAsia="de-CH"/>
              </w:rPr>
              <w:t>Drag&amp;Drop</w:t>
            </w:r>
            <w:proofErr w:type="spellEnd"/>
            <w:r w:rsidRPr="00497220">
              <w:rPr>
                <w:lang w:eastAsia="de-CH"/>
              </w:rPr>
              <w:t>) wieder rückgängig. Vermeiden Sie übungshalber den sonst so praktischen Einsatz von [</w:t>
            </w:r>
            <w:proofErr w:type="spellStart"/>
            <w:r w:rsidRPr="00497220">
              <w:rPr>
                <w:lang w:eastAsia="de-CH"/>
              </w:rPr>
              <w:t>Ctrl</w:t>
            </w:r>
            <w:proofErr w:type="spellEnd"/>
            <w:r w:rsidRPr="00497220">
              <w:rPr>
                <w:lang w:eastAsia="de-CH"/>
              </w:rPr>
              <w:t xml:space="preserve">]+[Z] bzw. </w:t>
            </w:r>
            <w:r w:rsidR="00122DE4">
              <w:rPr>
                <w:noProof/>
                <w:lang w:eastAsia="de-CH"/>
              </w:rPr>
              <w:drawing>
                <wp:inline distT="0" distB="0" distL="0" distR="0" wp14:anchorId="66A94222" wp14:editId="065AFFAD">
                  <wp:extent cx="320675" cy="211455"/>
                  <wp:effectExtent l="0" t="0" r="3175" b="0"/>
                  <wp:docPr id="37"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320675" cy="211455"/>
                          </a:xfrm>
                          <a:prstGeom prst="rect">
                            <a:avLst/>
                          </a:prstGeom>
                          <a:noFill/>
                          <a:ln>
                            <a:noFill/>
                          </a:ln>
                        </pic:spPr>
                      </pic:pic>
                    </a:graphicData>
                  </a:graphic>
                </wp:inline>
              </w:drawing>
            </w:r>
            <w:r w:rsidRPr="00497220">
              <w:rPr>
                <w:lang w:eastAsia="de-CH"/>
              </w:rPr>
              <w:t xml:space="preserve"> aus der Schnellzugriffsleiste.</w:t>
            </w:r>
          </w:p>
        </w:tc>
      </w:tr>
    </w:tbl>
    <w:p w:rsidR="004031EC" w:rsidRPr="00A52C6A" w:rsidRDefault="004031EC" w:rsidP="001075DF"/>
    <w:sectPr w:rsidR="004031EC" w:rsidRPr="00A52C6A" w:rsidSect="00940602">
      <w:headerReference w:type="even" r:id="rId429"/>
      <w:headerReference w:type="default" r:id="rId430"/>
      <w:pgSz w:w="11906" w:h="16838" w:code="9"/>
      <w:pgMar w:top="1418" w:right="1418" w:bottom="663" w:left="1418" w:header="420" w:footer="33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1EF6" w:rsidRDefault="00001EF6">
      <w:pPr>
        <w:spacing w:line="240" w:lineRule="auto"/>
      </w:pPr>
      <w:r>
        <w:separator/>
      </w:r>
    </w:p>
  </w:endnote>
  <w:endnote w:type="continuationSeparator" w:id="0">
    <w:p w:rsidR="00001EF6" w:rsidRDefault="00001E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EF6" w:rsidRPr="0031571B" w:rsidRDefault="00001EF6" w:rsidP="0031571B">
    <w:pPr>
      <w:pStyle w:val="Fuzeile"/>
    </w:pPr>
    <w:r w:rsidRPr="0031571B">
      <w:t>Zürcher Hochschule für Angewandte Wissenschaft</w:t>
    </w:r>
    <w:r>
      <w:t>en</w:t>
    </w:r>
    <w:r w:rsidRPr="0031571B">
      <w:tab/>
      <w:t>Institut für Angewandte Simulation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EF6" w:rsidRPr="002962A0" w:rsidRDefault="00001EF6" w:rsidP="002962A0">
    <w:pPr>
      <w:pStyle w:val="Fuzeile"/>
    </w:pPr>
    <w:r w:rsidRPr="0031571B">
      <w:t>Zürcher Hochschule für Angewandte Wissenschaft</w:t>
    </w:r>
    <w:r>
      <w:t>en</w:t>
    </w:r>
    <w:r w:rsidRPr="0031571B">
      <w:tab/>
      <w:t>Ins</w:t>
    </w:r>
    <w:r>
      <w:t>titut für Angewandte Simulation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1EF6" w:rsidRDefault="00001EF6">
      <w:pPr>
        <w:spacing w:line="240" w:lineRule="auto"/>
      </w:pPr>
      <w:r>
        <w:separator/>
      </w:r>
    </w:p>
  </w:footnote>
  <w:footnote w:type="continuationSeparator" w:id="0">
    <w:p w:rsidR="00001EF6" w:rsidRDefault="00001EF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EF6" w:rsidRPr="00B255B5" w:rsidRDefault="00001EF6" w:rsidP="00940602">
    <w:pPr>
      <w:pStyle w:val="Kopfzeile"/>
    </w:pPr>
    <w:r w:rsidRPr="00321F21">
      <w:fldChar w:fldCharType="begin"/>
    </w:r>
    <w:r w:rsidRPr="00321F21">
      <w:instrText xml:space="preserve"> PAGE </w:instrText>
    </w:r>
    <w:r w:rsidRPr="00321F21">
      <w:fldChar w:fldCharType="separate"/>
    </w:r>
    <w:r w:rsidR="00FD17D0">
      <w:rPr>
        <w:noProof/>
      </w:rPr>
      <w:t>6</w:t>
    </w:r>
    <w:r w:rsidRPr="00321F21">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EF6" w:rsidRDefault="00001EF6">
    <w:pPr>
      <w:pStyle w:val="Kopfzeile"/>
    </w:pPr>
    <w:r>
      <w:tab/>
    </w:r>
    <w:r>
      <w:tab/>
    </w:r>
    <w:r>
      <w:tab/>
    </w:r>
    <w:r w:rsidRPr="00321F21">
      <w:fldChar w:fldCharType="begin"/>
    </w:r>
    <w:r w:rsidRPr="00321F21">
      <w:instrText xml:space="preserve"> PAGE </w:instrText>
    </w:r>
    <w:r w:rsidRPr="00321F21">
      <w:fldChar w:fldCharType="separate"/>
    </w:r>
    <w:r w:rsidR="00FD17D0">
      <w:rPr>
        <w:noProof/>
      </w:rPr>
      <w:t>5</w:t>
    </w:r>
    <w:r w:rsidRPr="00321F21">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EF6" w:rsidRDefault="00001EF6" w:rsidP="00C1307F">
    <w:pPr>
      <w:pStyle w:val="Kopfzeile"/>
      <w:pBdr>
        <w:bottom w:val="none" w:sz="0" w:space="0" w:color="auto"/>
      </w:pBdr>
      <w:jc w:val="right"/>
    </w:pPr>
    <w:r>
      <w:rPr>
        <w:noProof/>
        <w:lang w:eastAsia="de-CH"/>
      </w:rPr>
      <w:drawing>
        <wp:inline distT="0" distB="0" distL="0" distR="0" wp14:anchorId="663B9BE2" wp14:editId="17D817E1">
          <wp:extent cx="2402205" cy="1282700"/>
          <wp:effectExtent l="0" t="0" r="0" b="0"/>
          <wp:docPr id="972" name="Bild 3" descr="logo_ias_trans_15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ias_trans_15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02205" cy="1282700"/>
                  </a:xfrm>
                  <a:prstGeom prst="rect">
                    <a:avLst/>
                  </a:prstGeom>
                  <a:noFill/>
                  <a:ln>
                    <a:noFill/>
                  </a:ln>
                </pic:spPr>
              </pic:pic>
            </a:graphicData>
          </a:graphic>
        </wp:inline>
      </w:drawing>
    </w:r>
  </w:p>
  <w:p w:rsidR="00001EF6" w:rsidRDefault="00001EF6" w:rsidP="00C1307F">
    <w:pPr>
      <w:pStyle w:val="Kopfzeile"/>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EF6" w:rsidRPr="00B255B5" w:rsidRDefault="00001EF6" w:rsidP="00940602">
    <w:pPr>
      <w:pStyle w:val="Kopfzeile"/>
      <w:tabs>
        <w:tab w:val="clear" w:pos="426"/>
        <w:tab w:val="clear" w:pos="4500"/>
      </w:tabs>
    </w:pPr>
    <w:r>
      <w:fldChar w:fldCharType="begin"/>
    </w:r>
    <w:r>
      <w:instrText xml:space="preserve"> PAGE </w:instrText>
    </w:r>
    <w:r>
      <w:fldChar w:fldCharType="separate"/>
    </w:r>
    <w:r w:rsidR="00FD17D0">
      <w:rPr>
        <w:noProof/>
      </w:rPr>
      <w:t>140</w:t>
    </w:r>
    <w:r>
      <w:fldChar w:fldCharType="end"/>
    </w:r>
    <w:r>
      <w:tab/>
    </w:r>
    <w:fldSimple w:instr=" STYLEREF  &quot;Überschrift 1&quot; \n  \* MERGEFORMAT ">
      <w:r w:rsidR="00FD17D0">
        <w:rPr>
          <w:noProof/>
        </w:rPr>
        <w:t>15</w:t>
      </w:r>
    </w:fldSimple>
    <w:r>
      <w:t xml:space="preserve"> </w:t>
    </w:r>
    <w:fldSimple w:instr=" STYLEREF &quot;Überschrift 1&quot; \* MERGEFORMAT ">
      <w:r w:rsidR="00FD17D0">
        <w:rPr>
          <w:noProof/>
        </w:rPr>
        <w:t>Gliederung</w:t>
      </w:r>
    </w:fldSimple>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EF6" w:rsidRDefault="00001EF6" w:rsidP="00940602">
    <w:pPr>
      <w:pStyle w:val="Kopfzeile"/>
      <w:tabs>
        <w:tab w:val="clear" w:pos="426"/>
        <w:tab w:val="clear" w:pos="4500"/>
      </w:tabs>
    </w:pPr>
    <w:fldSimple w:instr=" STYLEREF  &quot;Überschrift 1&quot; \n  \* MERGEFORMAT ">
      <w:r w:rsidR="00FD17D0">
        <w:rPr>
          <w:noProof/>
        </w:rPr>
        <w:t>15</w:t>
      </w:r>
    </w:fldSimple>
    <w:r>
      <w:t xml:space="preserve"> </w:t>
    </w:r>
    <w:fldSimple w:instr=" STYLEREF &quot;Überschrift 1&quot; \* MERGEFORMAT ">
      <w:r w:rsidR="00FD17D0">
        <w:rPr>
          <w:noProof/>
        </w:rPr>
        <w:t>Gliederung</w:t>
      </w:r>
    </w:fldSimple>
    <w:r>
      <w:tab/>
    </w:r>
    <w:r>
      <w:fldChar w:fldCharType="begin"/>
    </w:r>
    <w:r>
      <w:instrText xml:space="preserve"> PAGE </w:instrText>
    </w:r>
    <w:r>
      <w:fldChar w:fldCharType="separate"/>
    </w:r>
    <w:r w:rsidR="00FD17D0">
      <w:rPr>
        <w:noProof/>
      </w:rPr>
      <w:t>139</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05824F4"/>
    <w:lvl w:ilvl="0">
      <w:start w:val="1"/>
      <w:numFmt w:val="decimal"/>
      <w:pStyle w:val="Listennummer5"/>
      <w:lvlText w:val="%1."/>
      <w:lvlJc w:val="left"/>
      <w:pPr>
        <w:tabs>
          <w:tab w:val="num" w:pos="1492"/>
        </w:tabs>
        <w:ind w:left="1492" w:hanging="360"/>
      </w:pPr>
    </w:lvl>
  </w:abstractNum>
  <w:abstractNum w:abstractNumId="1">
    <w:nsid w:val="FFFFFF7D"/>
    <w:multiLevelType w:val="singleLevel"/>
    <w:tmpl w:val="ECC01AF8"/>
    <w:lvl w:ilvl="0">
      <w:start w:val="1"/>
      <w:numFmt w:val="decimal"/>
      <w:pStyle w:val="Listennummer4"/>
      <w:lvlText w:val="%1."/>
      <w:lvlJc w:val="left"/>
      <w:pPr>
        <w:tabs>
          <w:tab w:val="num" w:pos="1209"/>
        </w:tabs>
        <w:ind w:left="1209" w:hanging="360"/>
      </w:pPr>
    </w:lvl>
  </w:abstractNum>
  <w:abstractNum w:abstractNumId="2">
    <w:nsid w:val="FFFFFF7E"/>
    <w:multiLevelType w:val="singleLevel"/>
    <w:tmpl w:val="2D706DF6"/>
    <w:lvl w:ilvl="0">
      <w:start w:val="1"/>
      <w:numFmt w:val="decimal"/>
      <w:pStyle w:val="Listennummer3"/>
      <w:lvlText w:val="%1."/>
      <w:lvlJc w:val="left"/>
      <w:pPr>
        <w:tabs>
          <w:tab w:val="num" w:pos="926"/>
        </w:tabs>
        <w:ind w:left="926" w:hanging="360"/>
      </w:pPr>
    </w:lvl>
  </w:abstractNum>
  <w:abstractNum w:abstractNumId="3">
    <w:nsid w:val="FFFFFF7F"/>
    <w:multiLevelType w:val="singleLevel"/>
    <w:tmpl w:val="C3E8323A"/>
    <w:lvl w:ilvl="0">
      <w:start w:val="1"/>
      <w:numFmt w:val="decimal"/>
      <w:pStyle w:val="Listennummer2"/>
      <w:lvlText w:val="%1."/>
      <w:lvlJc w:val="left"/>
      <w:pPr>
        <w:tabs>
          <w:tab w:val="num" w:pos="643"/>
        </w:tabs>
        <w:ind w:left="643" w:hanging="360"/>
      </w:pPr>
    </w:lvl>
  </w:abstractNum>
  <w:abstractNum w:abstractNumId="4">
    <w:nsid w:val="FFFFFF82"/>
    <w:multiLevelType w:val="singleLevel"/>
    <w:tmpl w:val="EAD80684"/>
    <w:lvl w:ilvl="0">
      <w:start w:val="1"/>
      <w:numFmt w:val="bullet"/>
      <w:pStyle w:val="Aufzhlungszeichen3"/>
      <w:lvlText w:val=""/>
      <w:lvlJc w:val="left"/>
      <w:pPr>
        <w:tabs>
          <w:tab w:val="num" w:pos="926"/>
        </w:tabs>
        <w:ind w:left="926" w:hanging="360"/>
      </w:pPr>
      <w:rPr>
        <w:rFonts w:ascii="Symbol" w:hAnsi="Symbol" w:hint="default"/>
      </w:rPr>
    </w:lvl>
  </w:abstractNum>
  <w:abstractNum w:abstractNumId="5">
    <w:nsid w:val="FFFFFF88"/>
    <w:multiLevelType w:val="singleLevel"/>
    <w:tmpl w:val="AC3C2098"/>
    <w:lvl w:ilvl="0">
      <w:start w:val="1"/>
      <w:numFmt w:val="decimal"/>
      <w:pStyle w:val="Listennummer"/>
      <w:lvlText w:val="%1."/>
      <w:lvlJc w:val="left"/>
      <w:pPr>
        <w:tabs>
          <w:tab w:val="num" w:pos="360"/>
        </w:tabs>
        <w:ind w:left="360" w:hanging="360"/>
      </w:pPr>
    </w:lvl>
  </w:abstractNum>
  <w:abstractNum w:abstractNumId="6">
    <w:nsid w:val="FFFFFF89"/>
    <w:multiLevelType w:val="singleLevel"/>
    <w:tmpl w:val="E5D60976"/>
    <w:lvl w:ilvl="0">
      <w:start w:val="1"/>
      <w:numFmt w:val="bullet"/>
      <w:pStyle w:val="Aufzhlungszeichen"/>
      <w:lvlText w:val=""/>
      <w:lvlJc w:val="left"/>
      <w:pPr>
        <w:tabs>
          <w:tab w:val="num" w:pos="360"/>
        </w:tabs>
        <w:ind w:left="360" w:hanging="360"/>
      </w:pPr>
      <w:rPr>
        <w:rFonts w:ascii="Symbol" w:hAnsi="Symbol" w:hint="default"/>
      </w:rPr>
    </w:lvl>
  </w:abstractNum>
  <w:abstractNum w:abstractNumId="7">
    <w:nsid w:val="FFFFFFFB"/>
    <w:multiLevelType w:val="multilevel"/>
    <w:tmpl w:val="39E67854"/>
    <w:lvl w:ilvl="0">
      <w:start w:val="1"/>
      <w:numFmt w:val="decimal"/>
      <w:pStyle w:val="berschrift1"/>
      <w:lvlText w:val="%1"/>
      <w:legacy w:legacy="1" w:legacySpace="144" w:legacyIndent="0"/>
      <w:lvlJc w:val="left"/>
    </w:lvl>
    <w:lvl w:ilvl="1">
      <w:start w:val="1"/>
      <w:numFmt w:val="decimal"/>
      <w:pStyle w:val="berschrift2"/>
      <w:lvlText w:val="%1.%2"/>
      <w:legacy w:legacy="1" w:legacySpace="144" w:legacyIndent="0"/>
      <w:lvlJc w:val="left"/>
    </w:lvl>
    <w:lvl w:ilvl="2">
      <w:start w:val="1"/>
      <w:numFmt w:val="decimal"/>
      <w:pStyle w:val="berschrift3"/>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8">
    <w:nsid w:val="146B0318"/>
    <w:multiLevelType w:val="hybridMultilevel"/>
    <w:tmpl w:val="A516BF02"/>
    <w:lvl w:ilvl="0" w:tplc="FFFFFFFF">
      <w:start w:val="1"/>
      <w:numFmt w:val="bullet"/>
      <w:lvlText w:val=""/>
      <w:lvlJc w:val="left"/>
      <w:pPr>
        <w:tabs>
          <w:tab w:val="num" w:pos="1069"/>
        </w:tabs>
        <w:ind w:left="1069"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nsid w:val="1B554584"/>
    <w:multiLevelType w:val="hybridMultilevel"/>
    <w:tmpl w:val="25EAF59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nsid w:val="1CAE6649"/>
    <w:multiLevelType w:val="multilevel"/>
    <w:tmpl w:val="E0EC37C4"/>
    <w:lvl w:ilvl="0">
      <w:start w:val="2"/>
      <w:numFmt w:val="decimal"/>
      <w:pStyle w:val="NummerierteListe"/>
      <w:lvlText w:val="%1."/>
      <w:lvlJc w:val="left"/>
      <w:pPr>
        <w:tabs>
          <w:tab w:val="num" w:pos="357"/>
        </w:tabs>
        <w:ind w:left="357" w:hanging="357"/>
      </w:pPr>
      <w:rPr>
        <w:rFonts w:asciiTheme="minorHAnsi" w:hAnsiTheme="minorHAnsi" w:cstheme="minorHAnsi" w:hint="default"/>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
    <w:nsid w:val="1FE71337"/>
    <w:multiLevelType w:val="hybridMultilevel"/>
    <w:tmpl w:val="8DC0A0C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nsid w:val="20CF4A48"/>
    <w:multiLevelType w:val="hybridMultilevel"/>
    <w:tmpl w:val="8DB84AF0"/>
    <w:lvl w:ilvl="0" w:tplc="08070001">
      <w:start w:val="1"/>
      <w:numFmt w:val="bullet"/>
      <w:lvlText w:val=""/>
      <w:lvlJc w:val="left"/>
      <w:pPr>
        <w:ind w:left="717" w:hanging="360"/>
      </w:pPr>
      <w:rPr>
        <w:rFonts w:ascii="Symbol" w:hAnsi="Symbol" w:hint="default"/>
      </w:rPr>
    </w:lvl>
    <w:lvl w:ilvl="1" w:tplc="08070003" w:tentative="1">
      <w:start w:val="1"/>
      <w:numFmt w:val="bullet"/>
      <w:lvlText w:val="o"/>
      <w:lvlJc w:val="left"/>
      <w:pPr>
        <w:ind w:left="1437" w:hanging="360"/>
      </w:pPr>
      <w:rPr>
        <w:rFonts w:ascii="Courier New" w:hAnsi="Courier New" w:cs="Courier New" w:hint="default"/>
      </w:rPr>
    </w:lvl>
    <w:lvl w:ilvl="2" w:tplc="08070005" w:tentative="1">
      <w:start w:val="1"/>
      <w:numFmt w:val="bullet"/>
      <w:lvlText w:val=""/>
      <w:lvlJc w:val="left"/>
      <w:pPr>
        <w:ind w:left="2157" w:hanging="360"/>
      </w:pPr>
      <w:rPr>
        <w:rFonts w:ascii="Wingdings" w:hAnsi="Wingdings" w:hint="default"/>
      </w:rPr>
    </w:lvl>
    <w:lvl w:ilvl="3" w:tplc="08070001" w:tentative="1">
      <w:start w:val="1"/>
      <w:numFmt w:val="bullet"/>
      <w:lvlText w:val=""/>
      <w:lvlJc w:val="left"/>
      <w:pPr>
        <w:ind w:left="2877" w:hanging="360"/>
      </w:pPr>
      <w:rPr>
        <w:rFonts w:ascii="Symbol" w:hAnsi="Symbol" w:hint="default"/>
      </w:rPr>
    </w:lvl>
    <w:lvl w:ilvl="4" w:tplc="08070003" w:tentative="1">
      <w:start w:val="1"/>
      <w:numFmt w:val="bullet"/>
      <w:lvlText w:val="o"/>
      <w:lvlJc w:val="left"/>
      <w:pPr>
        <w:ind w:left="3597" w:hanging="360"/>
      </w:pPr>
      <w:rPr>
        <w:rFonts w:ascii="Courier New" w:hAnsi="Courier New" w:cs="Courier New" w:hint="default"/>
      </w:rPr>
    </w:lvl>
    <w:lvl w:ilvl="5" w:tplc="08070005" w:tentative="1">
      <w:start w:val="1"/>
      <w:numFmt w:val="bullet"/>
      <w:lvlText w:val=""/>
      <w:lvlJc w:val="left"/>
      <w:pPr>
        <w:ind w:left="4317" w:hanging="360"/>
      </w:pPr>
      <w:rPr>
        <w:rFonts w:ascii="Wingdings" w:hAnsi="Wingdings" w:hint="default"/>
      </w:rPr>
    </w:lvl>
    <w:lvl w:ilvl="6" w:tplc="08070001" w:tentative="1">
      <w:start w:val="1"/>
      <w:numFmt w:val="bullet"/>
      <w:lvlText w:val=""/>
      <w:lvlJc w:val="left"/>
      <w:pPr>
        <w:ind w:left="5037" w:hanging="360"/>
      </w:pPr>
      <w:rPr>
        <w:rFonts w:ascii="Symbol" w:hAnsi="Symbol" w:hint="default"/>
      </w:rPr>
    </w:lvl>
    <w:lvl w:ilvl="7" w:tplc="08070003" w:tentative="1">
      <w:start w:val="1"/>
      <w:numFmt w:val="bullet"/>
      <w:lvlText w:val="o"/>
      <w:lvlJc w:val="left"/>
      <w:pPr>
        <w:ind w:left="5757" w:hanging="360"/>
      </w:pPr>
      <w:rPr>
        <w:rFonts w:ascii="Courier New" w:hAnsi="Courier New" w:cs="Courier New" w:hint="default"/>
      </w:rPr>
    </w:lvl>
    <w:lvl w:ilvl="8" w:tplc="08070005" w:tentative="1">
      <w:start w:val="1"/>
      <w:numFmt w:val="bullet"/>
      <w:lvlText w:val=""/>
      <w:lvlJc w:val="left"/>
      <w:pPr>
        <w:ind w:left="6477" w:hanging="360"/>
      </w:pPr>
      <w:rPr>
        <w:rFonts w:ascii="Wingdings" w:hAnsi="Wingdings" w:hint="default"/>
      </w:rPr>
    </w:lvl>
  </w:abstractNum>
  <w:abstractNum w:abstractNumId="13">
    <w:nsid w:val="313916AD"/>
    <w:multiLevelType w:val="hybridMultilevel"/>
    <w:tmpl w:val="33E0A2A2"/>
    <w:lvl w:ilvl="0" w:tplc="6A641F6E">
      <w:start w:val="1"/>
      <w:numFmt w:val="bullet"/>
      <w:pStyle w:val="Aufzhlungszeichen2"/>
      <w:lvlText w:val=""/>
      <w:lvlJc w:val="left"/>
      <w:pPr>
        <w:tabs>
          <w:tab w:val="num" w:pos="1077"/>
        </w:tabs>
        <w:ind w:left="1077" w:hanging="360"/>
      </w:pPr>
      <w:rPr>
        <w:rFonts w:ascii="Symbol" w:hAnsi="Symbol" w:hint="default"/>
      </w:rPr>
    </w:lvl>
    <w:lvl w:ilvl="1" w:tplc="08070003" w:tentative="1">
      <w:start w:val="1"/>
      <w:numFmt w:val="bullet"/>
      <w:lvlText w:val="o"/>
      <w:lvlJc w:val="left"/>
      <w:pPr>
        <w:tabs>
          <w:tab w:val="num" w:pos="1797"/>
        </w:tabs>
        <w:ind w:left="1797" w:hanging="360"/>
      </w:pPr>
      <w:rPr>
        <w:rFonts w:ascii="Courier New" w:hAnsi="Courier New" w:cs="Courier New" w:hint="default"/>
      </w:rPr>
    </w:lvl>
    <w:lvl w:ilvl="2" w:tplc="08070005" w:tentative="1">
      <w:start w:val="1"/>
      <w:numFmt w:val="bullet"/>
      <w:lvlText w:val=""/>
      <w:lvlJc w:val="left"/>
      <w:pPr>
        <w:tabs>
          <w:tab w:val="num" w:pos="2517"/>
        </w:tabs>
        <w:ind w:left="2517" w:hanging="360"/>
      </w:pPr>
      <w:rPr>
        <w:rFonts w:ascii="Wingdings" w:hAnsi="Wingdings" w:hint="default"/>
      </w:rPr>
    </w:lvl>
    <w:lvl w:ilvl="3" w:tplc="08070001" w:tentative="1">
      <w:start w:val="1"/>
      <w:numFmt w:val="bullet"/>
      <w:lvlText w:val=""/>
      <w:lvlJc w:val="left"/>
      <w:pPr>
        <w:tabs>
          <w:tab w:val="num" w:pos="3237"/>
        </w:tabs>
        <w:ind w:left="3237" w:hanging="360"/>
      </w:pPr>
      <w:rPr>
        <w:rFonts w:ascii="Symbol" w:hAnsi="Symbol" w:hint="default"/>
      </w:rPr>
    </w:lvl>
    <w:lvl w:ilvl="4" w:tplc="08070003" w:tentative="1">
      <w:start w:val="1"/>
      <w:numFmt w:val="bullet"/>
      <w:lvlText w:val="o"/>
      <w:lvlJc w:val="left"/>
      <w:pPr>
        <w:tabs>
          <w:tab w:val="num" w:pos="3957"/>
        </w:tabs>
        <w:ind w:left="3957" w:hanging="360"/>
      </w:pPr>
      <w:rPr>
        <w:rFonts w:ascii="Courier New" w:hAnsi="Courier New" w:cs="Courier New" w:hint="default"/>
      </w:rPr>
    </w:lvl>
    <w:lvl w:ilvl="5" w:tplc="08070005" w:tentative="1">
      <w:start w:val="1"/>
      <w:numFmt w:val="bullet"/>
      <w:lvlText w:val=""/>
      <w:lvlJc w:val="left"/>
      <w:pPr>
        <w:tabs>
          <w:tab w:val="num" w:pos="4677"/>
        </w:tabs>
        <w:ind w:left="4677" w:hanging="360"/>
      </w:pPr>
      <w:rPr>
        <w:rFonts w:ascii="Wingdings" w:hAnsi="Wingdings" w:hint="default"/>
      </w:rPr>
    </w:lvl>
    <w:lvl w:ilvl="6" w:tplc="08070001" w:tentative="1">
      <w:start w:val="1"/>
      <w:numFmt w:val="bullet"/>
      <w:lvlText w:val=""/>
      <w:lvlJc w:val="left"/>
      <w:pPr>
        <w:tabs>
          <w:tab w:val="num" w:pos="5397"/>
        </w:tabs>
        <w:ind w:left="5397" w:hanging="360"/>
      </w:pPr>
      <w:rPr>
        <w:rFonts w:ascii="Symbol" w:hAnsi="Symbol" w:hint="default"/>
      </w:rPr>
    </w:lvl>
    <w:lvl w:ilvl="7" w:tplc="08070003" w:tentative="1">
      <w:start w:val="1"/>
      <w:numFmt w:val="bullet"/>
      <w:lvlText w:val="o"/>
      <w:lvlJc w:val="left"/>
      <w:pPr>
        <w:tabs>
          <w:tab w:val="num" w:pos="6117"/>
        </w:tabs>
        <w:ind w:left="6117" w:hanging="360"/>
      </w:pPr>
      <w:rPr>
        <w:rFonts w:ascii="Courier New" w:hAnsi="Courier New" w:cs="Courier New" w:hint="default"/>
      </w:rPr>
    </w:lvl>
    <w:lvl w:ilvl="8" w:tplc="08070005" w:tentative="1">
      <w:start w:val="1"/>
      <w:numFmt w:val="bullet"/>
      <w:lvlText w:val=""/>
      <w:lvlJc w:val="left"/>
      <w:pPr>
        <w:tabs>
          <w:tab w:val="num" w:pos="6837"/>
        </w:tabs>
        <w:ind w:left="6837" w:hanging="360"/>
      </w:pPr>
      <w:rPr>
        <w:rFonts w:ascii="Wingdings" w:hAnsi="Wingdings" w:hint="default"/>
      </w:rPr>
    </w:lvl>
  </w:abstractNum>
  <w:abstractNum w:abstractNumId="14">
    <w:nsid w:val="31A0771D"/>
    <w:multiLevelType w:val="hybridMultilevel"/>
    <w:tmpl w:val="634E43BE"/>
    <w:lvl w:ilvl="0" w:tplc="31F01E3C">
      <w:start w:val="1"/>
      <w:numFmt w:val="bullet"/>
      <w:pStyle w:val="Lerninhalt"/>
      <w:lvlText w:val=""/>
      <w:lvlJc w:val="left"/>
      <w:pPr>
        <w:tabs>
          <w:tab w:val="num" w:pos="360"/>
        </w:tabs>
        <w:ind w:left="360" w:hanging="360"/>
      </w:pPr>
      <w:rPr>
        <w:rFonts w:ascii="Symbol" w:hAnsi="Symbol" w:hint="default"/>
        <w:color w:val="auto"/>
        <w:kern w:val="0"/>
        <w:position w:val="-2"/>
        <w:sz w:val="22"/>
      </w:rPr>
    </w:lvl>
    <w:lvl w:ilvl="1" w:tplc="08070019">
      <w:start w:val="1"/>
      <w:numFmt w:val="bullet"/>
      <w:lvlText w:val="o"/>
      <w:lvlJc w:val="left"/>
      <w:pPr>
        <w:tabs>
          <w:tab w:val="num" w:pos="-1795"/>
        </w:tabs>
        <w:ind w:left="-1795" w:hanging="360"/>
      </w:pPr>
      <w:rPr>
        <w:rFonts w:ascii="Courier New" w:hAnsi="Courier New" w:cs="Courier New" w:hint="default"/>
      </w:rPr>
    </w:lvl>
    <w:lvl w:ilvl="2" w:tplc="0807001B">
      <w:start w:val="1"/>
      <w:numFmt w:val="bullet"/>
      <w:lvlText w:val=""/>
      <w:lvlJc w:val="left"/>
      <w:pPr>
        <w:tabs>
          <w:tab w:val="num" w:pos="-1075"/>
        </w:tabs>
        <w:ind w:left="-1075" w:hanging="360"/>
      </w:pPr>
      <w:rPr>
        <w:rFonts w:ascii="Wingdings" w:hAnsi="Wingdings" w:hint="default"/>
      </w:rPr>
    </w:lvl>
    <w:lvl w:ilvl="3" w:tplc="0807000F">
      <w:start w:val="1"/>
      <w:numFmt w:val="bullet"/>
      <w:lvlText w:val=""/>
      <w:lvlJc w:val="left"/>
      <w:pPr>
        <w:tabs>
          <w:tab w:val="num" w:pos="-355"/>
        </w:tabs>
        <w:ind w:left="-355" w:hanging="360"/>
      </w:pPr>
      <w:rPr>
        <w:rFonts w:ascii="Symbol" w:hAnsi="Symbol" w:hint="default"/>
      </w:rPr>
    </w:lvl>
    <w:lvl w:ilvl="4" w:tplc="08070019" w:tentative="1">
      <w:start w:val="1"/>
      <w:numFmt w:val="bullet"/>
      <w:lvlText w:val="o"/>
      <w:lvlJc w:val="left"/>
      <w:pPr>
        <w:tabs>
          <w:tab w:val="num" w:pos="365"/>
        </w:tabs>
        <w:ind w:left="365" w:hanging="360"/>
      </w:pPr>
      <w:rPr>
        <w:rFonts w:ascii="Courier New" w:hAnsi="Courier New" w:cs="Courier New" w:hint="default"/>
      </w:rPr>
    </w:lvl>
    <w:lvl w:ilvl="5" w:tplc="0807001B" w:tentative="1">
      <w:start w:val="1"/>
      <w:numFmt w:val="bullet"/>
      <w:lvlText w:val=""/>
      <w:lvlJc w:val="left"/>
      <w:pPr>
        <w:tabs>
          <w:tab w:val="num" w:pos="1085"/>
        </w:tabs>
        <w:ind w:left="1085" w:hanging="360"/>
      </w:pPr>
      <w:rPr>
        <w:rFonts w:ascii="Wingdings" w:hAnsi="Wingdings" w:hint="default"/>
      </w:rPr>
    </w:lvl>
    <w:lvl w:ilvl="6" w:tplc="0807000F" w:tentative="1">
      <w:start w:val="1"/>
      <w:numFmt w:val="bullet"/>
      <w:lvlText w:val=""/>
      <w:lvlJc w:val="left"/>
      <w:pPr>
        <w:tabs>
          <w:tab w:val="num" w:pos="1805"/>
        </w:tabs>
        <w:ind w:left="1805" w:hanging="360"/>
      </w:pPr>
      <w:rPr>
        <w:rFonts w:ascii="Symbol" w:hAnsi="Symbol" w:hint="default"/>
      </w:rPr>
    </w:lvl>
    <w:lvl w:ilvl="7" w:tplc="08070019" w:tentative="1">
      <w:start w:val="1"/>
      <w:numFmt w:val="bullet"/>
      <w:lvlText w:val="o"/>
      <w:lvlJc w:val="left"/>
      <w:pPr>
        <w:tabs>
          <w:tab w:val="num" w:pos="2525"/>
        </w:tabs>
        <w:ind w:left="2525" w:hanging="360"/>
      </w:pPr>
      <w:rPr>
        <w:rFonts w:ascii="Courier New" w:hAnsi="Courier New" w:cs="Courier New" w:hint="default"/>
      </w:rPr>
    </w:lvl>
    <w:lvl w:ilvl="8" w:tplc="0807001B" w:tentative="1">
      <w:start w:val="1"/>
      <w:numFmt w:val="bullet"/>
      <w:lvlText w:val=""/>
      <w:lvlJc w:val="left"/>
      <w:pPr>
        <w:tabs>
          <w:tab w:val="num" w:pos="3245"/>
        </w:tabs>
        <w:ind w:left="3245" w:hanging="360"/>
      </w:pPr>
      <w:rPr>
        <w:rFonts w:ascii="Wingdings" w:hAnsi="Wingdings" w:hint="default"/>
      </w:rPr>
    </w:lvl>
  </w:abstractNum>
  <w:abstractNum w:abstractNumId="15">
    <w:nsid w:val="3D8841BC"/>
    <w:multiLevelType w:val="hybridMultilevel"/>
    <w:tmpl w:val="25766610"/>
    <w:lvl w:ilvl="0" w:tplc="93C8D496">
      <w:start w:val="1"/>
      <w:numFmt w:val="bullet"/>
      <w:pStyle w:val="jetztAber"/>
      <w:lvlText w:val=""/>
      <w:lvlJc w:val="left"/>
      <w:pPr>
        <w:tabs>
          <w:tab w:val="num" w:pos="717"/>
        </w:tabs>
        <w:ind w:left="717" w:hanging="360"/>
      </w:pPr>
      <w:rPr>
        <w:rFonts w:ascii="Wingdings" w:hAnsi="Wingdings" w:hint="default"/>
      </w:rPr>
    </w:lvl>
    <w:lvl w:ilvl="1" w:tplc="08070003" w:tentative="1">
      <w:start w:val="1"/>
      <w:numFmt w:val="bullet"/>
      <w:lvlText w:val="o"/>
      <w:lvlJc w:val="left"/>
      <w:pPr>
        <w:tabs>
          <w:tab w:val="num" w:pos="1797"/>
        </w:tabs>
        <w:ind w:left="1797" w:hanging="360"/>
      </w:pPr>
      <w:rPr>
        <w:rFonts w:ascii="Courier New" w:hAnsi="Courier New" w:cs="Courier New" w:hint="default"/>
      </w:rPr>
    </w:lvl>
    <w:lvl w:ilvl="2" w:tplc="08070005" w:tentative="1">
      <w:start w:val="1"/>
      <w:numFmt w:val="bullet"/>
      <w:lvlText w:val=""/>
      <w:lvlJc w:val="left"/>
      <w:pPr>
        <w:tabs>
          <w:tab w:val="num" w:pos="2517"/>
        </w:tabs>
        <w:ind w:left="2517" w:hanging="360"/>
      </w:pPr>
      <w:rPr>
        <w:rFonts w:ascii="Wingdings" w:hAnsi="Wingdings" w:hint="default"/>
      </w:rPr>
    </w:lvl>
    <w:lvl w:ilvl="3" w:tplc="08070001" w:tentative="1">
      <w:start w:val="1"/>
      <w:numFmt w:val="bullet"/>
      <w:lvlText w:val=""/>
      <w:lvlJc w:val="left"/>
      <w:pPr>
        <w:tabs>
          <w:tab w:val="num" w:pos="3237"/>
        </w:tabs>
        <w:ind w:left="3237" w:hanging="360"/>
      </w:pPr>
      <w:rPr>
        <w:rFonts w:ascii="Symbol" w:hAnsi="Symbol" w:hint="default"/>
      </w:rPr>
    </w:lvl>
    <w:lvl w:ilvl="4" w:tplc="08070003" w:tentative="1">
      <w:start w:val="1"/>
      <w:numFmt w:val="bullet"/>
      <w:lvlText w:val="o"/>
      <w:lvlJc w:val="left"/>
      <w:pPr>
        <w:tabs>
          <w:tab w:val="num" w:pos="3957"/>
        </w:tabs>
        <w:ind w:left="3957" w:hanging="360"/>
      </w:pPr>
      <w:rPr>
        <w:rFonts w:ascii="Courier New" w:hAnsi="Courier New" w:cs="Courier New" w:hint="default"/>
      </w:rPr>
    </w:lvl>
    <w:lvl w:ilvl="5" w:tplc="08070005" w:tentative="1">
      <w:start w:val="1"/>
      <w:numFmt w:val="bullet"/>
      <w:lvlText w:val=""/>
      <w:lvlJc w:val="left"/>
      <w:pPr>
        <w:tabs>
          <w:tab w:val="num" w:pos="4677"/>
        </w:tabs>
        <w:ind w:left="4677" w:hanging="360"/>
      </w:pPr>
      <w:rPr>
        <w:rFonts w:ascii="Wingdings" w:hAnsi="Wingdings" w:hint="default"/>
      </w:rPr>
    </w:lvl>
    <w:lvl w:ilvl="6" w:tplc="08070001" w:tentative="1">
      <w:start w:val="1"/>
      <w:numFmt w:val="bullet"/>
      <w:lvlText w:val=""/>
      <w:lvlJc w:val="left"/>
      <w:pPr>
        <w:tabs>
          <w:tab w:val="num" w:pos="5397"/>
        </w:tabs>
        <w:ind w:left="5397" w:hanging="360"/>
      </w:pPr>
      <w:rPr>
        <w:rFonts w:ascii="Symbol" w:hAnsi="Symbol" w:hint="default"/>
      </w:rPr>
    </w:lvl>
    <w:lvl w:ilvl="7" w:tplc="08070003" w:tentative="1">
      <w:start w:val="1"/>
      <w:numFmt w:val="bullet"/>
      <w:lvlText w:val="o"/>
      <w:lvlJc w:val="left"/>
      <w:pPr>
        <w:tabs>
          <w:tab w:val="num" w:pos="6117"/>
        </w:tabs>
        <w:ind w:left="6117" w:hanging="360"/>
      </w:pPr>
      <w:rPr>
        <w:rFonts w:ascii="Courier New" w:hAnsi="Courier New" w:cs="Courier New" w:hint="default"/>
      </w:rPr>
    </w:lvl>
    <w:lvl w:ilvl="8" w:tplc="08070005" w:tentative="1">
      <w:start w:val="1"/>
      <w:numFmt w:val="bullet"/>
      <w:lvlText w:val=""/>
      <w:lvlJc w:val="left"/>
      <w:pPr>
        <w:tabs>
          <w:tab w:val="num" w:pos="6837"/>
        </w:tabs>
        <w:ind w:left="6837" w:hanging="360"/>
      </w:pPr>
      <w:rPr>
        <w:rFonts w:ascii="Wingdings" w:hAnsi="Wingdings" w:hint="default"/>
      </w:rPr>
    </w:lvl>
  </w:abstractNum>
  <w:abstractNum w:abstractNumId="16">
    <w:nsid w:val="3F3E6C5F"/>
    <w:multiLevelType w:val="multilevel"/>
    <w:tmpl w:val="744CE8C0"/>
    <w:styleLink w:val="FormatvorlageNummerierteListe"/>
    <w:lvl w:ilvl="0">
      <w:start w:val="1"/>
      <w:numFmt w:val="decimal"/>
      <w:lvlText w:val="%1.)"/>
      <w:lvlJc w:val="left"/>
      <w:pPr>
        <w:tabs>
          <w:tab w:val="num" w:pos="360"/>
        </w:tabs>
        <w:ind w:left="360" w:hanging="360"/>
      </w:pPr>
      <w:rPr>
        <w:rFonts w:ascii="Arial" w:hAnsi="Arial"/>
        <w:sz w:val="22"/>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7">
    <w:nsid w:val="48E959B6"/>
    <w:multiLevelType w:val="hybridMultilevel"/>
    <w:tmpl w:val="ACF0E44E"/>
    <w:lvl w:ilvl="0" w:tplc="93C8D496">
      <w:start w:val="1"/>
      <w:numFmt w:val="bullet"/>
      <w:lvlText w:val=""/>
      <w:lvlJc w:val="left"/>
      <w:pPr>
        <w:tabs>
          <w:tab w:val="num" w:pos="1069"/>
        </w:tabs>
        <w:ind w:left="1069" w:hanging="360"/>
      </w:pPr>
      <w:rPr>
        <w:rFonts w:ascii="Wingdings" w:hAnsi="Wingdings"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18">
    <w:nsid w:val="499D5CA4"/>
    <w:multiLevelType w:val="multilevel"/>
    <w:tmpl w:val="B1AA4C66"/>
    <w:lvl w:ilvl="0">
      <w:start w:val="1"/>
      <w:numFmt w:val="decimal"/>
      <w:lvlText w:val="%1."/>
      <w:lvlJc w:val="left"/>
      <w:pPr>
        <w:tabs>
          <w:tab w:val="num" w:pos="357"/>
        </w:tabs>
        <w:ind w:left="357" w:hanging="357"/>
      </w:pPr>
      <w:rPr>
        <w:bCs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9">
    <w:nsid w:val="4D156D49"/>
    <w:multiLevelType w:val="hybridMultilevel"/>
    <w:tmpl w:val="CA8AA28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0">
    <w:nsid w:val="502C5B53"/>
    <w:multiLevelType w:val="multilevel"/>
    <w:tmpl w:val="0EA4EC38"/>
    <w:styleLink w:val="FormatvorlageNummerierteListe1"/>
    <w:lvl w:ilvl="0">
      <w:start w:val="1"/>
      <w:numFmt w:val="decimal"/>
      <w:lvlText w:val="%1."/>
      <w:lvlJc w:val="left"/>
      <w:pPr>
        <w:tabs>
          <w:tab w:val="num" w:pos="357"/>
        </w:tabs>
        <w:ind w:left="357" w:hanging="35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nsid w:val="5265300B"/>
    <w:multiLevelType w:val="hybridMultilevel"/>
    <w:tmpl w:val="7406A6BA"/>
    <w:lvl w:ilvl="0" w:tplc="CB4A49C4">
      <w:start w:val="1"/>
      <w:numFmt w:val="bullet"/>
      <w:lvlText w:val=""/>
      <w:lvlJc w:val="left"/>
      <w:pPr>
        <w:tabs>
          <w:tab w:val="num" w:pos="360"/>
        </w:tabs>
        <w:ind w:left="360" w:hanging="360"/>
      </w:pPr>
      <w:rPr>
        <w:rFonts w:ascii="Wingdings" w:hAnsi="Wingdings" w:hint="default"/>
        <w:color w:val="auto"/>
        <w:kern w:val="0"/>
        <w:position w:val="-2"/>
        <w:sz w:val="22"/>
      </w:rPr>
    </w:lvl>
    <w:lvl w:ilvl="1" w:tplc="08070019">
      <w:start w:val="1"/>
      <w:numFmt w:val="bullet"/>
      <w:lvlText w:val="o"/>
      <w:lvlJc w:val="left"/>
      <w:pPr>
        <w:tabs>
          <w:tab w:val="num" w:pos="-1795"/>
        </w:tabs>
        <w:ind w:left="-1795" w:hanging="360"/>
      </w:pPr>
      <w:rPr>
        <w:rFonts w:ascii="Courier New" w:hAnsi="Courier New" w:hint="default"/>
      </w:rPr>
    </w:lvl>
    <w:lvl w:ilvl="2" w:tplc="0807001B">
      <w:start w:val="1"/>
      <w:numFmt w:val="bullet"/>
      <w:lvlText w:val=""/>
      <w:lvlJc w:val="left"/>
      <w:pPr>
        <w:tabs>
          <w:tab w:val="num" w:pos="-1075"/>
        </w:tabs>
        <w:ind w:left="-1075" w:hanging="360"/>
      </w:pPr>
      <w:rPr>
        <w:rFonts w:ascii="Wingdings" w:hAnsi="Wingdings" w:hint="default"/>
      </w:rPr>
    </w:lvl>
    <w:lvl w:ilvl="3" w:tplc="0807000F">
      <w:start w:val="1"/>
      <w:numFmt w:val="bullet"/>
      <w:lvlText w:val=""/>
      <w:lvlJc w:val="left"/>
      <w:pPr>
        <w:tabs>
          <w:tab w:val="num" w:pos="-355"/>
        </w:tabs>
        <w:ind w:left="-355" w:hanging="360"/>
      </w:pPr>
      <w:rPr>
        <w:rFonts w:ascii="Symbol" w:hAnsi="Symbol" w:hint="default"/>
      </w:rPr>
    </w:lvl>
    <w:lvl w:ilvl="4" w:tplc="08070019" w:tentative="1">
      <w:start w:val="1"/>
      <w:numFmt w:val="bullet"/>
      <w:lvlText w:val="o"/>
      <w:lvlJc w:val="left"/>
      <w:pPr>
        <w:tabs>
          <w:tab w:val="num" w:pos="365"/>
        </w:tabs>
        <w:ind w:left="365" w:hanging="360"/>
      </w:pPr>
      <w:rPr>
        <w:rFonts w:ascii="Courier New" w:hAnsi="Courier New" w:hint="default"/>
      </w:rPr>
    </w:lvl>
    <w:lvl w:ilvl="5" w:tplc="0807001B" w:tentative="1">
      <w:start w:val="1"/>
      <w:numFmt w:val="bullet"/>
      <w:lvlText w:val=""/>
      <w:lvlJc w:val="left"/>
      <w:pPr>
        <w:tabs>
          <w:tab w:val="num" w:pos="1085"/>
        </w:tabs>
        <w:ind w:left="1085" w:hanging="360"/>
      </w:pPr>
      <w:rPr>
        <w:rFonts w:ascii="Wingdings" w:hAnsi="Wingdings" w:hint="default"/>
      </w:rPr>
    </w:lvl>
    <w:lvl w:ilvl="6" w:tplc="0807000F" w:tentative="1">
      <w:start w:val="1"/>
      <w:numFmt w:val="bullet"/>
      <w:lvlText w:val=""/>
      <w:lvlJc w:val="left"/>
      <w:pPr>
        <w:tabs>
          <w:tab w:val="num" w:pos="1805"/>
        </w:tabs>
        <w:ind w:left="1805" w:hanging="360"/>
      </w:pPr>
      <w:rPr>
        <w:rFonts w:ascii="Symbol" w:hAnsi="Symbol" w:hint="default"/>
      </w:rPr>
    </w:lvl>
    <w:lvl w:ilvl="7" w:tplc="08070019" w:tentative="1">
      <w:start w:val="1"/>
      <w:numFmt w:val="bullet"/>
      <w:lvlText w:val="o"/>
      <w:lvlJc w:val="left"/>
      <w:pPr>
        <w:tabs>
          <w:tab w:val="num" w:pos="2525"/>
        </w:tabs>
        <w:ind w:left="2525" w:hanging="360"/>
      </w:pPr>
      <w:rPr>
        <w:rFonts w:ascii="Courier New" w:hAnsi="Courier New" w:hint="default"/>
      </w:rPr>
    </w:lvl>
    <w:lvl w:ilvl="8" w:tplc="0807001B" w:tentative="1">
      <w:start w:val="1"/>
      <w:numFmt w:val="bullet"/>
      <w:lvlText w:val=""/>
      <w:lvlJc w:val="left"/>
      <w:pPr>
        <w:tabs>
          <w:tab w:val="num" w:pos="3245"/>
        </w:tabs>
        <w:ind w:left="3245" w:hanging="360"/>
      </w:pPr>
      <w:rPr>
        <w:rFonts w:ascii="Wingdings" w:hAnsi="Wingdings" w:hint="default"/>
      </w:rPr>
    </w:lvl>
  </w:abstractNum>
  <w:abstractNum w:abstractNumId="22">
    <w:nsid w:val="5DC0575E"/>
    <w:multiLevelType w:val="multilevel"/>
    <w:tmpl w:val="0807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3">
    <w:nsid w:val="65CF1113"/>
    <w:multiLevelType w:val="multilevel"/>
    <w:tmpl w:val="2D208230"/>
    <w:lvl w:ilvl="0">
      <w:start w:val="1"/>
      <w:numFmt w:val="decimal"/>
      <w:lvlText w:val="%1."/>
      <w:lvlJc w:val="left"/>
      <w:pPr>
        <w:tabs>
          <w:tab w:val="num" w:pos="357"/>
        </w:tabs>
        <w:ind w:left="357" w:hanging="357"/>
      </w:pPr>
      <w:rPr>
        <w:rFonts w:hint="default"/>
        <w:bCs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nsid w:val="6E3C48B5"/>
    <w:multiLevelType w:val="multilevel"/>
    <w:tmpl w:val="08070023"/>
    <w:styleLink w:val="ArtikelAbschnitt"/>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5">
    <w:nsid w:val="70814E39"/>
    <w:multiLevelType w:val="hybridMultilevel"/>
    <w:tmpl w:val="9C668F54"/>
    <w:lvl w:ilvl="0" w:tplc="08070011">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6">
    <w:nsid w:val="758B1933"/>
    <w:multiLevelType w:val="hybridMultilevel"/>
    <w:tmpl w:val="C5EA142C"/>
    <w:lvl w:ilvl="0" w:tplc="F01E5E66">
      <w:start w:val="1"/>
      <w:numFmt w:val="bullet"/>
      <w:lvlText w:val=""/>
      <w:lvlJc w:val="left"/>
      <w:pPr>
        <w:tabs>
          <w:tab w:val="num" w:pos="1069"/>
        </w:tabs>
        <w:ind w:left="1069" w:hanging="360"/>
      </w:pPr>
      <w:rPr>
        <w:rFonts w:ascii="Wingdings" w:hAnsi="Wingdings" w:hint="default"/>
      </w:rPr>
    </w:lvl>
    <w:lvl w:ilvl="1" w:tplc="C95EABF8" w:tentative="1">
      <w:start w:val="1"/>
      <w:numFmt w:val="bullet"/>
      <w:lvlText w:val="o"/>
      <w:lvlJc w:val="left"/>
      <w:pPr>
        <w:tabs>
          <w:tab w:val="num" w:pos="1440"/>
        </w:tabs>
        <w:ind w:left="1440" w:hanging="360"/>
      </w:pPr>
      <w:rPr>
        <w:rFonts w:ascii="Courier New" w:hAnsi="Courier New" w:cs="Courier New" w:hint="default"/>
      </w:rPr>
    </w:lvl>
    <w:lvl w:ilvl="2" w:tplc="D2549222" w:tentative="1">
      <w:start w:val="1"/>
      <w:numFmt w:val="bullet"/>
      <w:lvlText w:val=""/>
      <w:lvlJc w:val="left"/>
      <w:pPr>
        <w:tabs>
          <w:tab w:val="num" w:pos="2160"/>
        </w:tabs>
        <w:ind w:left="2160" w:hanging="360"/>
      </w:pPr>
      <w:rPr>
        <w:rFonts w:ascii="Wingdings" w:hAnsi="Wingdings" w:hint="default"/>
      </w:rPr>
    </w:lvl>
    <w:lvl w:ilvl="3" w:tplc="93605A38" w:tentative="1">
      <w:start w:val="1"/>
      <w:numFmt w:val="bullet"/>
      <w:lvlText w:val=""/>
      <w:lvlJc w:val="left"/>
      <w:pPr>
        <w:tabs>
          <w:tab w:val="num" w:pos="2880"/>
        </w:tabs>
        <w:ind w:left="2880" w:hanging="360"/>
      </w:pPr>
      <w:rPr>
        <w:rFonts w:ascii="Symbol" w:hAnsi="Symbol" w:hint="default"/>
      </w:rPr>
    </w:lvl>
    <w:lvl w:ilvl="4" w:tplc="A2D43A96" w:tentative="1">
      <w:start w:val="1"/>
      <w:numFmt w:val="bullet"/>
      <w:lvlText w:val="o"/>
      <w:lvlJc w:val="left"/>
      <w:pPr>
        <w:tabs>
          <w:tab w:val="num" w:pos="3600"/>
        </w:tabs>
        <w:ind w:left="3600" w:hanging="360"/>
      </w:pPr>
      <w:rPr>
        <w:rFonts w:ascii="Courier New" w:hAnsi="Courier New" w:cs="Courier New" w:hint="default"/>
      </w:rPr>
    </w:lvl>
    <w:lvl w:ilvl="5" w:tplc="FC20FE38" w:tentative="1">
      <w:start w:val="1"/>
      <w:numFmt w:val="bullet"/>
      <w:lvlText w:val=""/>
      <w:lvlJc w:val="left"/>
      <w:pPr>
        <w:tabs>
          <w:tab w:val="num" w:pos="4320"/>
        </w:tabs>
        <w:ind w:left="4320" w:hanging="360"/>
      </w:pPr>
      <w:rPr>
        <w:rFonts w:ascii="Wingdings" w:hAnsi="Wingdings" w:hint="default"/>
      </w:rPr>
    </w:lvl>
    <w:lvl w:ilvl="6" w:tplc="4838FF9C" w:tentative="1">
      <w:start w:val="1"/>
      <w:numFmt w:val="bullet"/>
      <w:lvlText w:val=""/>
      <w:lvlJc w:val="left"/>
      <w:pPr>
        <w:tabs>
          <w:tab w:val="num" w:pos="5040"/>
        </w:tabs>
        <w:ind w:left="5040" w:hanging="360"/>
      </w:pPr>
      <w:rPr>
        <w:rFonts w:ascii="Symbol" w:hAnsi="Symbol" w:hint="default"/>
      </w:rPr>
    </w:lvl>
    <w:lvl w:ilvl="7" w:tplc="C70809C4" w:tentative="1">
      <w:start w:val="1"/>
      <w:numFmt w:val="bullet"/>
      <w:lvlText w:val="o"/>
      <w:lvlJc w:val="left"/>
      <w:pPr>
        <w:tabs>
          <w:tab w:val="num" w:pos="5760"/>
        </w:tabs>
        <w:ind w:left="5760" w:hanging="360"/>
      </w:pPr>
      <w:rPr>
        <w:rFonts w:ascii="Courier New" w:hAnsi="Courier New" w:cs="Courier New" w:hint="default"/>
      </w:rPr>
    </w:lvl>
    <w:lvl w:ilvl="8" w:tplc="E10C1C54" w:tentative="1">
      <w:start w:val="1"/>
      <w:numFmt w:val="bullet"/>
      <w:lvlText w:val=""/>
      <w:lvlJc w:val="left"/>
      <w:pPr>
        <w:tabs>
          <w:tab w:val="num" w:pos="6480"/>
        </w:tabs>
        <w:ind w:left="6480" w:hanging="360"/>
      </w:pPr>
      <w:rPr>
        <w:rFonts w:ascii="Wingdings" w:hAnsi="Wingdings" w:hint="default"/>
      </w:rPr>
    </w:lvl>
  </w:abstractNum>
  <w:abstractNum w:abstractNumId="27">
    <w:nsid w:val="764760C5"/>
    <w:multiLevelType w:val="multilevel"/>
    <w:tmpl w:val="F3ACA2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8">
    <w:nsid w:val="78AE070F"/>
    <w:multiLevelType w:val="hybridMultilevel"/>
    <w:tmpl w:val="EA06AC94"/>
    <w:lvl w:ilvl="0" w:tplc="B4441374">
      <w:start w:val="1"/>
      <w:numFmt w:val="bullet"/>
      <w:lvlText w:val=""/>
      <w:lvlJc w:val="left"/>
      <w:pPr>
        <w:tabs>
          <w:tab w:val="num" w:pos="1426"/>
        </w:tabs>
        <w:ind w:left="1426" w:hanging="360"/>
      </w:pPr>
      <w:rPr>
        <w:rFonts w:ascii="Wingdings" w:hAnsi="Wingdings" w:hint="default"/>
      </w:rPr>
    </w:lvl>
    <w:lvl w:ilvl="1" w:tplc="BA8039AC" w:tentative="1">
      <w:start w:val="1"/>
      <w:numFmt w:val="bullet"/>
      <w:lvlText w:val="o"/>
      <w:lvlJc w:val="left"/>
      <w:pPr>
        <w:tabs>
          <w:tab w:val="num" w:pos="1797"/>
        </w:tabs>
        <w:ind w:left="1797" w:hanging="360"/>
      </w:pPr>
      <w:rPr>
        <w:rFonts w:ascii="Courier New" w:hAnsi="Courier New" w:cs="Courier New" w:hint="default"/>
      </w:rPr>
    </w:lvl>
    <w:lvl w:ilvl="2" w:tplc="0C14A706" w:tentative="1">
      <w:start w:val="1"/>
      <w:numFmt w:val="bullet"/>
      <w:lvlText w:val=""/>
      <w:lvlJc w:val="left"/>
      <w:pPr>
        <w:tabs>
          <w:tab w:val="num" w:pos="2517"/>
        </w:tabs>
        <w:ind w:left="2517" w:hanging="360"/>
      </w:pPr>
      <w:rPr>
        <w:rFonts w:ascii="Wingdings" w:hAnsi="Wingdings" w:hint="default"/>
      </w:rPr>
    </w:lvl>
    <w:lvl w:ilvl="3" w:tplc="345C22D0" w:tentative="1">
      <w:start w:val="1"/>
      <w:numFmt w:val="bullet"/>
      <w:lvlText w:val=""/>
      <w:lvlJc w:val="left"/>
      <w:pPr>
        <w:tabs>
          <w:tab w:val="num" w:pos="3237"/>
        </w:tabs>
        <w:ind w:left="3237" w:hanging="360"/>
      </w:pPr>
      <w:rPr>
        <w:rFonts w:ascii="Symbol" w:hAnsi="Symbol" w:hint="default"/>
      </w:rPr>
    </w:lvl>
    <w:lvl w:ilvl="4" w:tplc="0F7A098A" w:tentative="1">
      <w:start w:val="1"/>
      <w:numFmt w:val="bullet"/>
      <w:lvlText w:val="o"/>
      <w:lvlJc w:val="left"/>
      <w:pPr>
        <w:tabs>
          <w:tab w:val="num" w:pos="3957"/>
        </w:tabs>
        <w:ind w:left="3957" w:hanging="360"/>
      </w:pPr>
      <w:rPr>
        <w:rFonts w:ascii="Courier New" w:hAnsi="Courier New" w:cs="Courier New" w:hint="default"/>
      </w:rPr>
    </w:lvl>
    <w:lvl w:ilvl="5" w:tplc="56B025F4" w:tentative="1">
      <w:start w:val="1"/>
      <w:numFmt w:val="bullet"/>
      <w:lvlText w:val=""/>
      <w:lvlJc w:val="left"/>
      <w:pPr>
        <w:tabs>
          <w:tab w:val="num" w:pos="4677"/>
        </w:tabs>
        <w:ind w:left="4677" w:hanging="360"/>
      </w:pPr>
      <w:rPr>
        <w:rFonts w:ascii="Wingdings" w:hAnsi="Wingdings" w:hint="default"/>
      </w:rPr>
    </w:lvl>
    <w:lvl w:ilvl="6" w:tplc="6BDC46E8" w:tentative="1">
      <w:start w:val="1"/>
      <w:numFmt w:val="bullet"/>
      <w:lvlText w:val=""/>
      <w:lvlJc w:val="left"/>
      <w:pPr>
        <w:tabs>
          <w:tab w:val="num" w:pos="5397"/>
        </w:tabs>
        <w:ind w:left="5397" w:hanging="360"/>
      </w:pPr>
      <w:rPr>
        <w:rFonts w:ascii="Symbol" w:hAnsi="Symbol" w:hint="default"/>
      </w:rPr>
    </w:lvl>
    <w:lvl w:ilvl="7" w:tplc="9DC61BF0" w:tentative="1">
      <w:start w:val="1"/>
      <w:numFmt w:val="bullet"/>
      <w:lvlText w:val="o"/>
      <w:lvlJc w:val="left"/>
      <w:pPr>
        <w:tabs>
          <w:tab w:val="num" w:pos="6117"/>
        </w:tabs>
        <w:ind w:left="6117" w:hanging="360"/>
      </w:pPr>
      <w:rPr>
        <w:rFonts w:ascii="Courier New" w:hAnsi="Courier New" w:cs="Courier New" w:hint="default"/>
      </w:rPr>
    </w:lvl>
    <w:lvl w:ilvl="8" w:tplc="142056AC" w:tentative="1">
      <w:start w:val="1"/>
      <w:numFmt w:val="bullet"/>
      <w:lvlText w:val=""/>
      <w:lvlJc w:val="left"/>
      <w:pPr>
        <w:tabs>
          <w:tab w:val="num" w:pos="6837"/>
        </w:tabs>
        <w:ind w:left="6837" w:hanging="360"/>
      </w:pPr>
      <w:rPr>
        <w:rFonts w:ascii="Wingdings" w:hAnsi="Wingdings" w:hint="default"/>
      </w:rPr>
    </w:lvl>
  </w:abstractNum>
  <w:abstractNum w:abstractNumId="29">
    <w:nsid w:val="7B872BD9"/>
    <w:multiLevelType w:val="multilevel"/>
    <w:tmpl w:val="0807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28"/>
  </w:num>
  <w:num w:numId="2">
    <w:abstractNumId w:val="8"/>
  </w:num>
  <w:num w:numId="3">
    <w:abstractNumId w:val="26"/>
  </w:num>
  <w:num w:numId="4">
    <w:abstractNumId w:val="17"/>
  </w:num>
  <w:num w:numId="5">
    <w:abstractNumId w:val="27"/>
  </w:num>
  <w:num w:numId="6">
    <w:abstractNumId w:val="22"/>
  </w:num>
  <w:num w:numId="7">
    <w:abstractNumId w:val="29"/>
  </w:num>
  <w:num w:numId="8">
    <w:abstractNumId w:val="24"/>
  </w:num>
  <w:num w:numId="9">
    <w:abstractNumId w:val="13"/>
  </w:num>
  <w:num w:numId="10">
    <w:abstractNumId w:val="16"/>
  </w:num>
  <w:num w:numId="11">
    <w:abstractNumId w:val="20"/>
  </w:num>
  <w:num w:numId="12">
    <w:abstractNumId w:val="5"/>
  </w:num>
  <w:num w:numId="13">
    <w:abstractNumId w:val="3"/>
  </w:num>
  <w:num w:numId="14">
    <w:abstractNumId w:val="2"/>
  </w:num>
  <w:num w:numId="15">
    <w:abstractNumId w:val="1"/>
  </w:num>
  <w:num w:numId="16">
    <w:abstractNumId w:val="0"/>
  </w:num>
  <w:num w:numId="17">
    <w:abstractNumId w:val="4"/>
  </w:num>
  <w:num w:numId="18">
    <w:abstractNumId w:val="14"/>
  </w:num>
  <w:num w:numId="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 w:numId="40">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1"/>
  </w:num>
  <w:num w:numId="43">
    <w:abstractNumId w:val="6"/>
  </w:num>
  <w:num w:numId="44">
    <w:abstractNumId w:val="15"/>
  </w:num>
  <w:num w:numId="45">
    <w:abstractNumId w:val="7"/>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9"/>
  </w:num>
  <w:num w:numId="48">
    <w:abstractNumId w:val="9"/>
  </w:num>
  <w:num w:numId="49">
    <w:abstractNumId w:val="11"/>
  </w:num>
  <w:num w:numId="50">
    <w:abstractNumId w:val="25"/>
  </w:num>
  <w:num w:numId="51">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3"/>
  </w:num>
  <w:num w:numId="5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0"/>
  </w:num>
  <w:num w:numId="58">
    <w:abstractNumId w:val="10"/>
  </w:num>
  <w:num w:numId="59">
    <w:abstractNumId w:val="10"/>
  </w:num>
  <w:num w:numId="60">
    <w:abstractNumId w:val="1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evenAndOddHeaders/>
  <w:drawingGridHorizontalSpacing w:val="110"/>
  <w:displayHorizontalDrawingGridEvery w:val="2"/>
  <w:characterSpacingControl w:val="doNotCompress"/>
  <w:hdrShapeDefaults>
    <o:shapedefaults v:ext="edit" spidmax="4097" fill="f" fillcolor="white" strokecolor="red">
      <v:fill color="white" on="f"/>
      <v:stroke color="red" weight="2pt"/>
    </o:shapedefaults>
  </w:hdrShapeDefaults>
  <w:footnotePr>
    <w:footnote w:id="-1"/>
    <w:footnote w:id="0"/>
  </w:footnotePr>
  <w:endnotePr>
    <w:endnote w:id="-1"/>
    <w:endnote w:id="0"/>
  </w:endnotePr>
  <w:compat>
    <w:suppressSpBfAfterPgB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
  <w:rsids>
    <w:rsidRoot w:val="00E456AD"/>
    <w:rsid w:val="00001EF6"/>
    <w:rsid w:val="00003773"/>
    <w:rsid w:val="00006E50"/>
    <w:rsid w:val="00014510"/>
    <w:rsid w:val="0001627B"/>
    <w:rsid w:val="000238BC"/>
    <w:rsid w:val="00024040"/>
    <w:rsid w:val="000242B5"/>
    <w:rsid w:val="00036D34"/>
    <w:rsid w:val="000445E1"/>
    <w:rsid w:val="00050257"/>
    <w:rsid w:val="000561C6"/>
    <w:rsid w:val="00056A1B"/>
    <w:rsid w:val="0006184A"/>
    <w:rsid w:val="0006365B"/>
    <w:rsid w:val="00064664"/>
    <w:rsid w:val="00065B57"/>
    <w:rsid w:val="00072A4A"/>
    <w:rsid w:val="00075B39"/>
    <w:rsid w:val="00076BB4"/>
    <w:rsid w:val="00076F93"/>
    <w:rsid w:val="00077794"/>
    <w:rsid w:val="00092EED"/>
    <w:rsid w:val="000947F9"/>
    <w:rsid w:val="000A2303"/>
    <w:rsid w:val="000A2801"/>
    <w:rsid w:val="000A6E62"/>
    <w:rsid w:val="000B026F"/>
    <w:rsid w:val="000B2D9E"/>
    <w:rsid w:val="000B3168"/>
    <w:rsid w:val="000B7208"/>
    <w:rsid w:val="000B7CC8"/>
    <w:rsid w:val="000C4052"/>
    <w:rsid w:val="000C69F1"/>
    <w:rsid w:val="000C79F2"/>
    <w:rsid w:val="000D00D2"/>
    <w:rsid w:val="000D2F6D"/>
    <w:rsid w:val="000D424B"/>
    <w:rsid w:val="000D542D"/>
    <w:rsid w:val="000D564E"/>
    <w:rsid w:val="000E0215"/>
    <w:rsid w:val="000E162D"/>
    <w:rsid w:val="000F0F16"/>
    <w:rsid w:val="000F3B9F"/>
    <w:rsid w:val="000F48EE"/>
    <w:rsid w:val="000F5669"/>
    <w:rsid w:val="000F760D"/>
    <w:rsid w:val="000F7E77"/>
    <w:rsid w:val="0010540E"/>
    <w:rsid w:val="001073F2"/>
    <w:rsid w:val="001075DF"/>
    <w:rsid w:val="00107BB4"/>
    <w:rsid w:val="00107E30"/>
    <w:rsid w:val="00110377"/>
    <w:rsid w:val="001143EC"/>
    <w:rsid w:val="001222C8"/>
    <w:rsid w:val="00122DE4"/>
    <w:rsid w:val="00124CCE"/>
    <w:rsid w:val="001343BC"/>
    <w:rsid w:val="00134A0A"/>
    <w:rsid w:val="0014355A"/>
    <w:rsid w:val="00144CE2"/>
    <w:rsid w:val="001509A0"/>
    <w:rsid w:val="00152D48"/>
    <w:rsid w:val="00155AD3"/>
    <w:rsid w:val="001650C0"/>
    <w:rsid w:val="00165D58"/>
    <w:rsid w:val="001664DA"/>
    <w:rsid w:val="00170468"/>
    <w:rsid w:val="00181008"/>
    <w:rsid w:val="001828AD"/>
    <w:rsid w:val="001832E4"/>
    <w:rsid w:val="001877D7"/>
    <w:rsid w:val="00187A40"/>
    <w:rsid w:val="00187ED8"/>
    <w:rsid w:val="00197294"/>
    <w:rsid w:val="0019755A"/>
    <w:rsid w:val="001A2DD1"/>
    <w:rsid w:val="001A7212"/>
    <w:rsid w:val="001B0A24"/>
    <w:rsid w:val="001B31AA"/>
    <w:rsid w:val="001C01B1"/>
    <w:rsid w:val="001C1C0C"/>
    <w:rsid w:val="001D09AF"/>
    <w:rsid w:val="001D572D"/>
    <w:rsid w:val="001D5F2B"/>
    <w:rsid w:val="001D6EE2"/>
    <w:rsid w:val="001E3E50"/>
    <w:rsid w:val="001E5445"/>
    <w:rsid w:val="001F7725"/>
    <w:rsid w:val="002000D1"/>
    <w:rsid w:val="002002AA"/>
    <w:rsid w:val="0020077D"/>
    <w:rsid w:val="002062DA"/>
    <w:rsid w:val="00210093"/>
    <w:rsid w:val="00212C01"/>
    <w:rsid w:val="0021548B"/>
    <w:rsid w:val="00215B04"/>
    <w:rsid w:val="0021670D"/>
    <w:rsid w:val="0021716C"/>
    <w:rsid w:val="002216E3"/>
    <w:rsid w:val="00221CFA"/>
    <w:rsid w:val="00222C9B"/>
    <w:rsid w:val="0022451E"/>
    <w:rsid w:val="00224ED2"/>
    <w:rsid w:val="00226351"/>
    <w:rsid w:val="002267F5"/>
    <w:rsid w:val="00227014"/>
    <w:rsid w:val="00237BF1"/>
    <w:rsid w:val="00240572"/>
    <w:rsid w:val="00240D9C"/>
    <w:rsid w:val="00241191"/>
    <w:rsid w:val="00245501"/>
    <w:rsid w:val="0024657E"/>
    <w:rsid w:val="0025024E"/>
    <w:rsid w:val="00252567"/>
    <w:rsid w:val="0025507B"/>
    <w:rsid w:val="00256CEE"/>
    <w:rsid w:val="0026328F"/>
    <w:rsid w:val="0026490E"/>
    <w:rsid w:val="00265676"/>
    <w:rsid w:val="0026601F"/>
    <w:rsid w:val="00273859"/>
    <w:rsid w:val="0027532F"/>
    <w:rsid w:val="002764E1"/>
    <w:rsid w:val="00281A09"/>
    <w:rsid w:val="00290790"/>
    <w:rsid w:val="002962A0"/>
    <w:rsid w:val="00296609"/>
    <w:rsid w:val="00297270"/>
    <w:rsid w:val="002A1B10"/>
    <w:rsid w:val="002A2E65"/>
    <w:rsid w:val="002A7F18"/>
    <w:rsid w:val="002B27E3"/>
    <w:rsid w:val="002B432D"/>
    <w:rsid w:val="002B668C"/>
    <w:rsid w:val="002C3990"/>
    <w:rsid w:val="002C3C3C"/>
    <w:rsid w:val="002C5CFC"/>
    <w:rsid w:val="002D1C8B"/>
    <w:rsid w:val="002D4A3E"/>
    <w:rsid w:val="002D6AC7"/>
    <w:rsid w:val="002E0CF7"/>
    <w:rsid w:val="002E3DA5"/>
    <w:rsid w:val="002E6C84"/>
    <w:rsid w:val="002E7736"/>
    <w:rsid w:val="0030112C"/>
    <w:rsid w:val="0030143B"/>
    <w:rsid w:val="003047FD"/>
    <w:rsid w:val="0030682A"/>
    <w:rsid w:val="00312A60"/>
    <w:rsid w:val="00314429"/>
    <w:rsid w:val="0031571B"/>
    <w:rsid w:val="00315ECA"/>
    <w:rsid w:val="003175DB"/>
    <w:rsid w:val="00323C41"/>
    <w:rsid w:val="00326C71"/>
    <w:rsid w:val="00331E9A"/>
    <w:rsid w:val="003328F0"/>
    <w:rsid w:val="003335C7"/>
    <w:rsid w:val="00336111"/>
    <w:rsid w:val="00350729"/>
    <w:rsid w:val="00350F64"/>
    <w:rsid w:val="003510AA"/>
    <w:rsid w:val="00351702"/>
    <w:rsid w:val="00352DE9"/>
    <w:rsid w:val="00355A70"/>
    <w:rsid w:val="00356555"/>
    <w:rsid w:val="00360C0C"/>
    <w:rsid w:val="003648E6"/>
    <w:rsid w:val="003666A9"/>
    <w:rsid w:val="003704F0"/>
    <w:rsid w:val="00373E05"/>
    <w:rsid w:val="00375B35"/>
    <w:rsid w:val="003775C5"/>
    <w:rsid w:val="003811C7"/>
    <w:rsid w:val="00383622"/>
    <w:rsid w:val="00383FA5"/>
    <w:rsid w:val="00387B6B"/>
    <w:rsid w:val="00387E35"/>
    <w:rsid w:val="00392A4F"/>
    <w:rsid w:val="0039518B"/>
    <w:rsid w:val="003A0140"/>
    <w:rsid w:val="003A116C"/>
    <w:rsid w:val="003A289C"/>
    <w:rsid w:val="003A38FB"/>
    <w:rsid w:val="003A6678"/>
    <w:rsid w:val="003A7A89"/>
    <w:rsid w:val="003C05A8"/>
    <w:rsid w:val="003C2496"/>
    <w:rsid w:val="003C529B"/>
    <w:rsid w:val="003C5BA6"/>
    <w:rsid w:val="003D33BD"/>
    <w:rsid w:val="003D3EC8"/>
    <w:rsid w:val="003F13EB"/>
    <w:rsid w:val="003F2709"/>
    <w:rsid w:val="004031EC"/>
    <w:rsid w:val="00404B3D"/>
    <w:rsid w:val="00407152"/>
    <w:rsid w:val="00410736"/>
    <w:rsid w:val="00414138"/>
    <w:rsid w:val="00416953"/>
    <w:rsid w:val="004204B1"/>
    <w:rsid w:val="00424FFA"/>
    <w:rsid w:val="00426905"/>
    <w:rsid w:val="0043235C"/>
    <w:rsid w:val="00432A92"/>
    <w:rsid w:val="0043327D"/>
    <w:rsid w:val="004418C6"/>
    <w:rsid w:val="004438CF"/>
    <w:rsid w:val="0044670B"/>
    <w:rsid w:val="004526B2"/>
    <w:rsid w:val="00453A19"/>
    <w:rsid w:val="00453EF2"/>
    <w:rsid w:val="00464DCA"/>
    <w:rsid w:val="00466A81"/>
    <w:rsid w:val="00466C57"/>
    <w:rsid w:val="0047032F"/>
    <w:rsid w:val="00473914"/>
    <w:rsid w:val="00473B4F"/>
    <w:rsid w:val="00474060"/>
    <w:rsid w:val="004743C0"/>
    <w:rsid w:val="00475A74"/>
    <w:rsid w:val="00484590"/>
    <w:rsid w:val="004867D6"/>
    <w:rsid w:val="004922C0"/>
    <w:rsid w:val="00497220"/>
    <w:rsid w:val="004A2124"/>
    <w:rsid w:val="004A564D"/>
    <w:rsid w:val="004A715F"/>
    <w:rsid w:val="004B22A3"/>
    <w:rsid w:val="004B23EF"/>
    <w:rsid w:val="004B269C"/>
    <w:rsid w:val="004B29DA"/>
    <w:rsid w:val="004B3A7D"/>
    <w:rsid w:val="004B455D"/>
    <w:rsid w:val="004B5203"/>
    <w:rsid w:val="004B6201"/>
    <w:rsid w:val="004C0A81"/>
    <w:rsid w:val="004C1F51"/>
    <w:rsid w:val="004C6ACA"/>
    <w:rsid w:val="004D2691"/>
    <w:rsid w:val="004D5E3D"/>
    <w:rsid w:val="004D7B15"/>
    <w:rsid w:val="004E026C"/>
    <w:rsid w:val="004E331A"/>
    <w:rsid w:val="004E6995"/>
    <w:rsid w:val="004F346E"/>
    <w:rsid w:val="0050081B"/>
    <w:rsid w:val="0050274C"/>
    <w:rsid w:val="00504EDE"/>
    <w:rsid w:val="00507476"/>
    <w:rsid w:val="00510BA3"/>
    <w:rsid w:val="00512500"/>
    <w:rsid w:val="005208D4"/>
    <w:rsid w:val="00532710"/>
    <w:rsid w:val="00533039"/>
    <w:rsid w:val="005345F7"/>
    <w:rsid w:val="00535D64"/>
    <w:rsid w:val="0053669D"/>
    <w:rsid w:val="0054312B"/>
    <w:rsid w:val="0054366A"/>
    <w:rsid w:val="005454D1"/>
    <w:rsid w:val="00546BDB"/>
    <w:rsid w:val="00551525"/>
    <w:rsid w:val="00561591"/>
    <w:rsid w:val="00562D1D"/>
    <w:rsid w:val="00566094"/>
    <w:rsid w:val="005753E4"/>
    <w:rsid w:val="0057657C"/>
    <w:rsid w:val="00580010"/>
    <w:rsid w:val="00580712"/>
    <w:rsid w:val="00580F43"/>
    <w:rsid w:val="005840DB"/>
    <w:rsid w:val="005855FC"/>
    <w:rsid w:val="00586D52"/>
    <w:rsid w:val="0059038F"/>
    <w:rsid w:val="005915BE"/>
    <w:rsid w:val="00592641"/>
    <w:rsid w:val="005A25A0"/>
    <w:rsid w:val="005A78F6"/>
    <w:rsid w:val="005B00DA"/>
    <w:rsid w:val="005B03E1"/>
    <w:rsid w:val="005B24F7"/>
    <w:rsid w:val="005B2552"/>
    <w:rsid w:val="005B59A7"/>
    <w:rsid w:val="005B677E"/>
    <w:rsid w:val="005C04F5"/>
    <w:rsid w:val="005C1A70"/>
    <w:rsid w:val="005C1EBD"/>
    <w:rsid w:val="005C41E4"/>
    <w:rsid w:val="005C75AF"/>
    <w:rsid w:val="005D1525"/>
    <w:rsid w:val="005D2C77"/>
    <w:rsid w:val="005E43AB"/>
    <w:rsid w:val="005E5BCE"/>
    <w:rsid w:val="005E6D52"/>
    <w:rsid w:val="005F3E34"/>
    <w:rsid w:val="005F6371"/>
    <w:rsid w:val="00606414"/>
    <w:rsid w:val="00610A87"/>
    <w:rsid w:val="00612A1A"/>
    <w:rsid w:val="006132D7"/>
    <w:rsid w:val="006133A8"/>
    <w:rsid w:val="00613AD9"/>
    <w:rsid w:val="006157CD"/>
    <w:rsid w:val="00617CE8"/>
    <w:rsid w:val="00620E9F"/>
    <w:rsid w:val="00626E86"/>
    <w:rsid w:val="00630B5E"/>
    <w:rsid w:val="00631409"/>
    <w:rsid w:val="00637EFD"/>
    <w:rsid w:val="006407EE"/>
    <w:rsid w:val="00640A3A"/>
    <w:rsid w:val="00644B61"/>
    <w:rsid w:val="00661CEB"/>
    <w:rsid w:val="006668E6"/>
    <w:rsid w:val="006675F1"/>
    <w:rsid w:val="00670B24"/>
    <w:rsid w:val="00670FC6"/>
    <w:rsid w:val="00673332"/>
    <w:rsid w:val="00680357"/>
    <w:rsid w:val="0068134B"/>
    <w:rsid w:val="006842CF"/>
    <w:rsid w:val="00684AF3"/>
    <w:rsid w:val="006855AB"/>
    <w:rsid w:val="00686630"/>
    <w:rsid w:val="00695C7B"/>
    <w:rsid w:val="00697934"/>
    <w:rsid w:val="006A1A52"/>
    <w:rsid w:val="006A1D73"/>
    <w:rsid w:val="006A6816"/>
    <w:rsid w:val="006B151F"/>
    <w:rsid w:val="006B580E"/>
    <w:rsid w:val="006C0200"/>
    <w:rsid w:val="006C2271"/>
    <w:rsid w:val="006C354F"/>
    <w:rsid w:val="006C620A"/>
    <w:rsid w:val="006C65FD"/>
    <w:rsid w:val="006D2CAC"/>
    <w:rsid w:val="006E673D"/>
    <w:rsid w:val="006E6BF2"/>
    <w:rsid w:val="006F1075"/>
    <w:rsid w:val="006F1F40"/>
    <w:rsid w:val="006F7855"/>
    <w:rsid w:val="00707EB1"/>
    <w:rsid w:val="007113CD"/>
    <w:rsid w:val="007124B9"/>
    <w:rsid w:val="00713C82"/>
    <w:rsid w:val="00714912"/>
    <w:rsid w:val="007149D8"/>
    <w:rsid w:val="00717545"/>
    <w:rsid w:val="00721052"/>
    <w:rsid w:val="00736924"/>
    <w:rsid w:val="00737065"/>
    <w:rsid w:val="00740C85"/>
    <w:rsid w:val="00740CD3"/>
    <w:rsid w:val="0074377C"/>
    <w:rsid w:val="00746C77"/>
    <w:rsid w:val="0075465A"/>
    <w:rsid w:val="0075652E"/>
    <w:rsid w:val="00757FCF"/>
    <w:rsid w:val="00757FD0"/>
    <w:rsid w:val="00762108"/>
    <w:rsid w:val="007667D5"/>
    <w:rsid w:val="00770120"/>
    <w:rsid w:val="007705F2"/>
    <w:rsid w:val="00771790"/>
    <w:rsid w:val="007727E5"/>
    <w:rsid w:val="0077408D"/>
    <w:rsid w:val="00774F92"/>
    <w:rsid w:val="007756ED"/>
    <w:rsid w:val="00775864"/>
    <w:rsid w:val="00781598"/>
    <w:rsid w:val="00782141"/>
    <w:rsid w:val="00782E58"/>
    <w:rsid w:val="00783541"/>
    <w:rsid w:val="007841BD"/>
    <w:rsid w:val="00784C46"/>
    <w:rsid w:val="007A0B48"/>
    <w:rsid w:val="007A27A5"/>
    <w:rsid w:val="007A4971"/>
    <w:rsid w:val="007A4EE4"/>
    <w:rsid w:val="007B146A"/>
    <w:rsid w:val="007B16E0"/>
    <w:rsid w:val="007B3946"/>
    <w:rsid w:val="007C13D4"/>
    <w:rsid w:val="007C1CF1"/>
    <w:rsid w:val="007C4556"/>
    <w:rsid w:val="007D29CB"/>
    <w:rsid w:val="007D2E70"/>
    <w:rsid w:val="007D7E23"/>
    <w:rsid w:val="007E005B"/>
    <w:rsid w:val="007E12D9"/>
    <w:rsid w:val="007E4E9C"/>
    <w:rsid w:val="007F0578"/>
    <w:rsid w:val="007F47FF"/>
    <w:rsid w:val="007F76C7"/>
    <w:rsid w:val="00804037"/>
    <w:rsid w:val="008042D0"/>
    <w:rsid w:val="0080550F"/>
    <w:rsid w:val="0081125C"/>
    <w:rsid w:val="008115B1"/>
    <w:rsid w:val="00817460"/>
    <w:rsid w:val="0082044D"/>
    <w:rsid w:val="008212F2"/>
    <w:rsid w:val="00821BE5"/>
    <w:rsid w:val="008325C5"/>
    <w:rsid w:val="008335E5"/>
    <w:rsid w:val="00835D95"/>
    <w:rsid w:val="008408CD"/>
    <w:rsid w:val="008459E4"/>
    <w:rsid w:val="008461D8"/>
    <w:rsid w:val="00847930"/>
    <w:rsid w:val="008600F0"/>
    <w:rsid w:val="00862F38"/>
    <w:rsid w:val="00867CD2"/>
    <w:rsid w:val="00870539"/>
    <w:rsid w:val="00871D20"/>
    <w:rsid w:val="00876392"/>
    <w:rsid w:val="0088182D"/>
    <w:rsid w:val="00882AF5"/>
    <w:rsid w:val="00890C10"/>
    <w:rsid w:val="008912BD"/>
    <w:rsid w:val="008A49E3"/>
    <w:rsid w:val="008B1C85"/>
    <w:rsid w:val="008B2B4D"/>
    <w:rsid w:val="008B319E"/>
    <w:rsid w:val="008B4E4E"/>
    <w:rsid w:val="008B5399"/>
    <w:rsid w:val="008B5BB4"/>
    <w:rsid w:val="008B5C51"/>
    <w:rsid w:val="008C26D9"/>
    <w:rsid w:val="008D4A21"/>
    <w:rsid w:val="008E10F4"/>
    <w:rsid w:val="008E3CE8"/>
    <w:rsid w:val="008E780C"/>
    <w:rsid w:val="008F05AA"/>
    <w:rsid w:val="008F6A10"/>
    <w:rsid w:val="00900023"/>
    <w:rsid w:val="009004B4"/>
    <w:rsid w:val="00904AA8"/>
    <w:rsid w:val="00924CA6"/>
    <w:rsid w:val="00927AAF"/>
    <w:rsid w:val="0093068D"/>
    <w:rsid w:val="00940602"/>
    <w:rsid w:val="009425A8"/>
    <w:rsid w:val="00943CF6"/>
    <w:rsid w:val="009448F7"/>
    <w:rsid w:val="00955589"/>
    <w:rsid w:val="009573FB"/>
    <w:rsid w:val="0096003D"/>
    <w:rsid w:val="00965D41"/>
    <w:rsid w:val="0097206E"/>
    <w:rsid w:val="00973156"/>
    <w:rsid w:val="00973890"/>
    <w:rsid w:val="009769FC"/>
    <w:rsid w:val="00990422"/>
    <w:rsid w:val="00996F9C"/>
    <w:rsid w:val="00997922"/>
    <w:rsid w:val="009A773C"/>
    <w:rsid w:val="009B2924"/>
    <w:rsid w:val="009B3B00"/>
    <w:rsid w:val="009B690B"/>
    <w:rsid w:val="009C2518"/>
    <w:rsid w:val="009C501F"/>
    <w:rsid w:val="009D0C8B"/>
    <w:rsid w:val="009D150A"/>
    <w:rsid w:val="009D180B"/>
    <w:rsid w:val="009D45A5"/>
    <w:rsid w:val="009D69CB"/>
    <w:rsid w:val="009E0CF3"/>
    <w:rsid w:val="009E418A"/>
    <w:rsid w:val="009E4772"/>
    <w:rsid w:val="009E7149"/>
    <w:rsid w:val="009F28CA"/>
    <w:rsid w:val="009F31B9"/>
    <w:rsid w:val="009F7C04"/>
    <w:rsid w:val="00A006F3"/>
    <w:rsid w:val="00A00DE0"/>
    <w:rsid w:val="00A03000"/>
    <w:rsid w:val="00A0364C"/>
    <w:rsid w:val="00A05939"/>
    <w:rsid w:val="00A10CB1"/>
    <w:rsid w:val="00A10E1A"/>
    <w:rsid w:val="00A11216"/>
    <w:rsid w:val="00A115C7"/>
    <w:rsid w:val="00A11F20"/>
    <w:rsid w:val="00A13557"/>
    <w:rsid w:val="00A1623C"/>
    <w:rsid w:val="00A16792"/>
    <w:rsid w:val="00A25D84"/>
    <w:rsid w:val="00A31C20"/>
    <w:rsid w:val="00A31D83"/>
    <w:rsid w:val="00A34672"/>
    <w:rsid w:val="00A347AE"/>
    <w:rsid w:val="00A35A8A"/>
    <w:rsid w:val="00A35FB9"/>
    <w:rsid w:val="00A35FCB"/>
    <w:rsid w:val="00A41985"/>
    <w:rsid w:val="00A53569"/>
    <w:rsid w:val="00A54A1C"/>
    <w:rsid w:val="00A54B03"/>
    <w:rsid w:val="00A56413"/>
    <w:rsid w:val="00A633B0"/>
    <w:rsid w:val="00A70298"/>
    <w:rsid w:val="00A70524"/>
    <w:rsid w:val="00A809CA"/>
    <w:rsid w:val="00A819E9"/>
    <w:rsid w:val="00A83400"/>
    <w:rsid w:val="00A94531"/>
    <w:rsid w:val="00AA1A38"/>
    <w:rsid w:val="00AA3B45"/>
    <w:rsid w:val="00AA4F3C"/>
    <w:rsid w:val="00AB3B88"/>
    <w:rsid w:val="00AB5C6A"/>
    <w:rsid w:val="00AB6434"/>
    <w:rsid w:val="00AB6A98"/>
    <w:rsid w:val="00AB6FBB"/>
    <w:rsid w:val="00AB7210"/>
    <w:rsid w:val="00AC1055"/>
    <w:rsid w:val="00AD68A0"/>
    <w:rsid w:val="00AD6E93"/>
    <w:rsid w:val="00AD71DF"/>
    <w:rsid w:val="00AE5ACF"/>
    <w:rsid w:val="00AE6944"/>
    <w:rsid w:val="00AF087C"/>
    <w:rsid w:val="00AF2F88"/>
    <w:rsid w:val="00AF431A"/>
    <w:rsid w:val="00B04A84"/>
    <w:rsid w:val="00B05202"/>
    <w:rsid w:val="00B0641E"/>
    <w:rsid w:val="00B07855"/>
    <w:rsid w:val="00B102AC"/>
    <w:rsid w:val="00B1108C"/>
    <w:rsid w:val="00B138E4"/>
    <w:rsid w:val="00B15811"/>
    <w:rsid w:val="00B217A8"/>
    <w:rsid w:val="00B244B1"/>
    <w:rsid w:val="00B259D6"/>
    <w:rsid w:val="00B3731D"/>
    <w:rsid w:val="00B4232B"/>
    <w:rsid w:val="00B449F9"/>
    <w:rsid w:val="00B4643C"/>
    <w:rsid w:val="00B473E7"/>
    <w:rsid w:val="00B54564"/>
    <w:rsid w:val="00B56392"/>
    <w:rsid w:val="00B60734"/>
    <w:rsid w:val="00B64C90"/>
    <w:rsid w:val="00B65422"/>
    <w:rsid w:val="00B65C2F"/>
    <w:rsid w:val="00B70010"/>
    <w:rsid w:val="00B74918"/>
    <w:rsid w:val="00B81083"/>
    <w:rsid w:val="00B84144"/>
    <w:rsid w:val="00B847C8"/>
    <w:rsid w:val="00B870B3"/>
    <w:rsid w:val="00B9074E"/>
    <w:rsid w:val="00B93EC4"/>
    <w:rsid w:val="00B94243"/>
    <w:rsid w:val="00BA36CB"/>
    <w:rsid w:val="00BB3DD4"/>
    <w:rsid w:val="00BC2587"/>
    <w:rsid w:val="00BC2C1B"/>
    <w:rsid w:val="00BD325D"/>
    <w:rsid w:val="00BD6727"/>
    <w:rsid w:val="00BE6049"/>
    <w:rsid w:val="00BE7DBA"/>
    <w:rsid w:val="00C0633B"/>
    <w:rsid w:val="00C06B66"/>
    <w:rsid w:val="00C10FE7"/>
    <w:rsid w:val="00C1307F"/>
    <w:rsid w:val="00C1409C"/>
    <w:rsid w:val="00C16DDE"/>
    <w:rsid w:val="00C17A14"/>
    <w:rsid w:val="00C23E69"/>
    <w:rsid w:val="00C36049"/>
    <w:rsid w:val="00C36C0D"/>
    <w:rsid w:val="00C4213E"/>
    <w:rsid w:val="00C466EA"/>
    <w:rsid w:val="00C50926"/>
    <w:rsid w:val="00C53811"/>
    <w:rsid w:val="00C5556F"/>
    <w:rsid w:val="00C5730E"/>
    <w:rsid w:val="00C67DF3"/>
    <w:rsid w:val="00C729EC"/>
    <w:rsid w:val="00C73EAB"/>
    <w:rsid w:val="00C76CA9"/>
    <w:rsid w:val="00C7723B"/>
    <w:rsid w:val="00C8009C"/>
    <w:rsid w:val="00C8224C"/>
    <w:rsid w:val="00C870AD"/>
    <w:rsid w:val="00C962F3"/>
    <w:rsid w:val="00CA1E7F"/>
    <w:rsid w:val="00CA2ED4"/>
    <w:rsid w:val="00CA3DCA"/>
    <w:rsid w:val="00CA772B"/>
    <w:rsid w:val="00CB19B9"/>
    <w:rsid w:val="00CB2325"/>
    <w:rsid w:val="00CB2B5C"/>
    <w:rsid w:val="00CB3020"/>
    <w:rsid w:val="00CC0276"/>
    <w:rsid w:val="00CC6574"/>
    <w:rsid w:val="00CC7FC4"/>
    <w:rsid w:val="00CD189E"/>
    <w:rsid w:val="00CD6F37"/>
    <w:rsid w:val="00CE1FC7"/>
    <w:rsid w:val="00CE3298"/>
    <w:rsid w:val="00CE40B5"/>
    <w:rsid w:val="00CE5037"/>
    <w:rsid w:val="00CF191D"/>
    <w:rsid w:val="00CF4E9F"/>
    <w:rsid w:val="00CF56EC"/>
    <w:rsid w:val="00CF5BED"/>
    <w:rsid w:val="00D04ECC"/>
    <w:rsid w:val="00D06ED3"/>
    <w:rsid w:val="00D07C17"/>
    <w:rsid w:val="00D11757"/>
    <w:rsid w:val="00D14837"/>
    <w:rsid w:val="00D166B6"/>
    <w:rsid w:val="00D176C1"/>
    <w:rsid w:val="00D20167"/>
    <w:rsid w:val="00D20E0F"/>
    <w:rsid w:val="00D23DA5"/>
    <w:rsid w:val="00D2496A"/>
    <w:rsid w:val="00D254F4"/>
    <w:rsid w:val="00D3566B"/>
    <w:rsid w:val="00D40230"/>
    <w:rsid w:val="00D40E76"/>
    <w:rsid w:val="00D416BC"/>
    <w:rsid w:val="00D47EDC"/>
    <w:rsid w:val="00D5228A"/>
    <w:rsid w:val="00D52557"/>
    <w:rsid w:val="00D64C00"/>
    <w:rsid w:val="00D67B37"/>
    <w:rsid w:val="00D73563"/>
    <w:rsid w:val="00D750A0"/>
    <w:rsid w:val="00D75DB4"/>
    <w:rsid w:val="00D776C4"/>
    <w:rsid w:val="00D8387F"/>
    <w:rsid w:val="00D90FD3"/>
    <w:rsid w:val="00D9281C"/>
    <w:rsid w:val="00D93D47"/>
    <w:rsid w:val="00D95A0F"/>
    <w:rsid w:val="00D95BFE"/>
    <w:rsid w:val="00D97AE6"/>
    <w:rsid w:val="00DA5343"/>
    <w:rsid w:val="00DA5839"/>
    <w:rsid w:val="00DA6778"/>
    <w:rsid w:val="00DB084A"/>
    <w:rsid w:val="00DB0E0C"/>
    <w:rsid w:val="00DC41FD"/>
    <w:rsid w:val="00DC4D63"/>
    <w:rsid w:val="00DC5653"/>
    <w:rsid w:val="00DD1499"/>
    <w:rsid w:val="00DD25AF"/>
    <w:rsid w:val="00DD40E3"/>
    <w:rsid w:val="00DE4F45"/>
    <w:rsid w:val="00DE6A09"/>
    <w:rsid w:val="00DF05E8"/>
    <w:rsid w:val="00DF3A58"/>
    <w:rsid w:val="00DF77DC"/>
    <w:rsid w:val="00E0169C"/>
    <w:rsid w:val="00E132A6"/>
    <w:rsid w:val="00E20603"/>
    <w:rsid w:val="00E316C0"/>
    <w:rsid w:val="00E34112"/>
    <w:rsid w:val="00E43A23"/>
    <w:rsid w:val="00E456AD"/>
    <w:rsid w:val="00E45AC3"/>
    <w:rsid w:val="00E46BFC"/>
    <w:rsid w:val="00E47975"/>
    <w:rsid w:val="00E506CF"/>
    <w:rsid w:val="00E514B2"/>
    <w:rsid w:val="00E543BF"/>
    <w:rsid w:val="00E62B04"/>
    <w:rsid w:val="00E64B06"/>
    <w:rsid w:val="00E66213"/>
    <w:rsid w:val="00E73EF8"/>
    <w:rsid w:val="00E76DF4"/>
    <w:rsid w:val="00E84320"/>
    <w:rsid w:val="00E84513"/>
    <w:rsid w:val="00E85F46"/>
    <w:rsid w:val="00E8655C"/>
    <w:rsid w:val="00E9351C"/>
    <w:rsid w:val="00E954E2"/>
    <w:rsid w:val="00E966E9"/>
    <w:rsid w:val="00EA186B"/>
    <w:rsid w:val="00EA21C7"/>
    <w:rsid w:val="00EA442E"/>
    <w:rsid w:val="00EB2010"/>
    <w:rsid w:val="00EB6EBC"/>
    <w:rsid w:val="00EC2FBF"/>
    <w:rsid w:val="00ED0436"/>
    <w:rsid w:val="00ED0BF8"/>
    <w:rsid w:val="00ED18EB"/>
    <w:rsid w:val="00ED2473"/>
    <w:rsid w:val="00ED6F14"/>
    <w:rsid w:val="00EE3BE5"/>
    <w:rsid w:val="00EE750E"/>
    <w:rsid w:val="00EF0A7B"/>
    <w:rsid w:val="00EF2270"/>
    <w:rsid w:val="00EF3D5D"/>
    <w:rsid w:val="00F00619"/>
    <w:rsid w:val="00F01DC0"/>
    <w:rsid w:val="00F04BFD"/>
    <w:rsid w:val="00F072A3"/>
    <w:rsid w:val="00F1768F"/>
    <w:rsid w:val="00F25616"/>
    <w:rsid w:val="00F31960"/>
    <w:rsid w:val="00F34CF8"/>
    <w:rsid w:val="00F35D1C"/>
    <w:rsid w:val="00F362D7"/>
    <w:rsid w:val="00F374E6"/>
    <w:rsid w:val="00F43C94"/>
    <w:rsid w:val="00F475BE"/>
    <w:rsid w:val="00F509D7"/>
    <w:rsid w:val="00F50DEC"/>
    <w:rsid w:val="00F6051A"/>
    <w:rsid w:val="00F61F9C"/>
    <w:rsid w:val="00F62146"/>
    <w:rsid w:val="00F64B32"/>
    <w:rsid w:val="00F72327"/>
    <w:rsid w:val="00F80008"/>
    <w:rsid w:val="00F81546"/>
    <w:rsid w:val="00F83CF1"/>
    <w:rsid w:val="00F8543E"/>
    <w:rsid w:val="00F95489"/>
    <w:rsid w:val="00F958A0"/>
    <w:rsid w:val="00FA0E2C"/>
    <w:rsid w:val="00FA0F0F"/>
    <w:rsid w:val="00FB27A5"/>
    <w:rsid w:val="00FB4B82"/>
    <w:rsid w:val="00FB4F0E"/>
    <w:rsid w:val="00FC6DE6"/>
    <w:rsid w:val="00FD17D0"/>
    <w:rsid w:val="00FD3649"/>
    <w:rsid w:val="00FD3813"/>
    <w:rsid w:val="00FE230D"/>
    <w:rsid w:val="00FE3E8F"/>
    <w:rsid w:val="00FE6DAC"/>
    <w:rsid w:val="00FF22B2"/>
    <w:rsid w:val="00FF26CD"/>
    <w:rsid w:val="00FF7C0F"/>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4097" fill="f" fillcolor="white" strokecolor="red">
      <v:fill color="white" on="f"/>
      <v:stroke color="red" weight="2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de-CH" w:eastAsia="de-CH"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nhideWhenUsed="0" w:qFormat="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Standard">
    <w:name w:val="Normal"/>
    <w:qFormat/>
    <w:rsid w:val="000B2D9E"/>
    <w:pPr>
      <w:spacing w:after="240" w:line="280" w:lineRule="atLeast"/>
    </w:pPr>
    <w:rPr>
      <w:sz w:val="22"/>
      <w:lang w:eastAsia="de-DE"/>
    </w:rPr>
  </w:style>
  <w:style w:type="paragraph" w:styleId="berschrift1">
    <w:name w:val="heading 1"/>
    <w:basedOn w:val="Standard"/>
    <w:next w:val="Standard"/>
    <w:link w:val="berschrift1Zchn"/>
    <w:qFormat/>
    <w:rsid w:val="00670FC6"/>
    <w:pPr>
      <w:pageBreakBefore/>
      <w:numPr>
        <w:numId w:val="45"/>
      </w:numPr>
      <w:pBdr>
        <w:bottom w:val="thickThinLargeGap" w:sz="24" w:space="18" w:color="auto"/>
      </w:pBdr>
      <w:spacing w:after="600" w:line="240" w:lineRule="auto"/>
      <w:outlineLvl w:val="0"/>
    </w:pPr>
    <w:rPr>
      <w:b/>
      <w:sz w:val="36"/>
    </w:rPr>
  </w:style>
  <w:style w:type="paragraph" w:styleId="berschrift2">
    <w:name w:val="heading 2"/>
    <w:basedOn w:val="Standard"/>
    <w:next w:val="Standard"/>
    <w:link w:val="berschrift2Zchn"/>
    <w:qFormat/>
    <w:rsid w:val="00670FC6"/>
    <w:pPr>
      <w:keepNext/>
      <w:numPr>
        <w:ilvl w:val="1"/>
        <w:numId w:val="45"/>
      </w:numPr>
      <w:spacing w:before="480" w:after="480" w:line="240" w:lineRule="auto"/>
      <w:outlineLvl w:val="1"/>
    </w:pPr>
    <w:rPr>
      <w:b/>
      <w:sz w:val="28"/>
      <w:szCs w:val="28"/>
    </w:rPr>
  </w:style>
  <w:style w:type="paragraph" w:styleId="berschrift3">
    <w:name w:val="heading 3"/>
    <w:basedOn w:val="Standard"/>
    <w:next w:val="Standard"/>
    <w:link w:val="berschrift3Zchn"/>
    <w:qFormat/>
    <w:rsid w:val="00670FC6"/>
    <w:pPr>
      <w:keepNext/>
      <w:numPr>
        <w:ilvl w:val="2"/>
        <w:numId w:val="45"/>
      </w:numPr>
      <w:tabs>
        <w:tab w:val="left" w:pos="851"/>
      </w:tabs>
      <w:spacing w:before="240"/>
      <w:outlineLvl w:val="2"/>
    </w:pPr>
    <w:rPr>
      <w:b/>
    </w:rPr>
  </w:style>
  <w:style w:type="paragraph" w:styleId="berschrift4">
    <w:name w:val="heading 4"/>
    <w:basedOn w:val="Standard"/>
    <w:next w:val="Standard"/>
    <w:link w:val="berschrift4Zchn"/>
    <w:qFormat/>
    <w:rsid w:val="00670FC6"/>
    <w:pPr>
      <w:keepNext/>
      <w:numPr>
        <w:ilvl w:val="3"/>
        <w:numId w:val="45"/>
      </w:numPr>
      <w:spacing w:before="360" w:after="120"/>
      <w:outlineLvl w:val="3"/>
    </w:pPr>
    <w:rPr>
      <w:i/>
    </w:rPr>
  </w:style>
  <w:style w:type="paragraph" w:styleId="berschrift5">
    <w:name w:val="heading 5"/>
    <w:basedOn w:val="Standard"/>
    <w:next w:val="Standard"/>
    <w:link w:val="berschrift5Zchn"/>
    <w:qFormat/>
    <w:rsid w:val="00670FC6"/>
    <w:pPr>
      <w:numPr>
        <w:ilvl w:val="4"/>
        <w:numId w:val="45"/>
      </w:numPr>
      <w:outlineLvl w:val="4"/>
    </w:pPr>
    <w:rPr>
      <w:rFonts w:ascii="Courier" w:hAnsi="Courier"/>
      <w:b/>
      <w:sz w:val="20"/>
    </w:rPr>
  </w:style>
  <w:style w:type="paragraph" w:styleId="berschrift6">
    <w:name w:val="heading 6"/>
    <w:basedOn w:val="Standard"/>
    <w:next w:val="Standard"/>
    <w:link w:val="berschrift6Zchn"/>
    <w:qFormat/>
    <w:rsid w:val="00670FC6"/>
    <w:pPr>
      <w:numPr>
        <w:ilvl w:val="5"/>
        <w:numId w:val="45"/>
      </w:numPr>
      <w:outlineLvl w:val="5"/>
    </w:pPr>
    <w:rPr>
      <w:rFonts w:ascii="Courier" w:hAnsi="Courier"/>
      <w:sz w:val="20"/>
      <w:u w:val="single"/>
    </w:rPr>
  </w:style>
  <w:style w:type="paragraph" w:styleId="berschrift7">
    <w:name w:val="heading 7"/>
    <w:basedOn w:val="Standard"/>
    <w:next w:val="Standard"/>
    <w:link w:val="berschrift7Zchn"/>
    <w:qFormat/>
    <w:rsid w:val="00670FC6"/>
    <w:pPr>
      <w:numPr>
        <w:ilvl w:val="6"/>
        <w:numId w:val="45"/>
      </w:numPr>
      <w:outlineLvl w:val="6"/>
    </w:pPr>
    <w:rPr>
      <w:rFonts w:ascii="Courier" w:hAnsi="Courier"/>
      <w:i/>
      <w:sz w:val="20"/>
    </w:rPr>
  </w:style>
  <w:style w:type="paragraph" w:styleId="berschrift8">
    <w:name w:val="heading 8"/>
    <w:basedOn w:val="Standard"/>
    <w:next w:val="Standard"/>
    <w:link w:val="berschrift8Zchn"/>
    <w:qFormat/>
    <w:rsid w:val="00670FC6"/>
    <w:pPr>
      <w:numPr>
        <w:ilvl w:val="7"/>
        <w:numId w:val="45"/>
      </w:numPr>
      <w:outlineLvl w:val="7"/>
    </w:pPr>
    <w:rPr>
      <w:rFonts w:ascii="Courier" w:hAnsi="Courier"/>
      <w:i/>
      <w:sz w:val="20"/>
    </w:rPr>
  </w:style>
  <w:style w:type="paragraph" w:styleId="berschrift9">
    <w:name w:val="heading 9"/>
    <w:basedOn w:val="Standard"/>
    <w:next w:val="Standard"/>
    <w:link w:val="berschrift9Zchn"/>
    <w:qFormat/>
    <w:rsid w:val="00670FC6"/>
    <w:pPr>
      <w:numPr>
        <w:ilvl w:val="8"/>
        <w:numId w:val="45"/>
      </w:numPr>
      <w:outlineLvl w:val="8"/>
    </w:pPr>
    <w:rPr>
      <w:rFonts w:ascii="Courier" w:hAnsi="Courier"/>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3">
    <w:name w:val="toc 3"/>
    <w:basedOn w:val="Standard"/>
    <w:next w:val="Standard"/>
    <w:uiPriority w:val="39"/>
    <w:rsid w:val="00670FC6"/>
    <w:pPr>
      <w:tabs>
        <w:tab w:val="left" w:pos="2268"/>
        <w:tab w:val="right" w:leader="dot" w:pos="8789"/>
      </w:tabs>
      <w:spacing w:after="0" w:line="400" w:lineRule="atLeast"/>
      <w:ind w:left="2268" w:right="851" w:hanging="1134"/>
    </w:pPr>
    <w:rPr>
      <w:noProof/>
    </w:rPr>
  </w:style>
  <w:style w:type="paragraph" w:styleId="Verzeichnis2">
    <w:name w:val="toc 2"/>
    <w:basedOn w:val="Standard"/>
    <w:next w:val="Standard"/>
    <w:autoRedefine/>
    <w:uiPriority w:val="39"/>
    <w:rsid w:val="00670FC6"/>
    <w:pPr>
      <w:tabs>
        <w:tab w:val="left" w:pos="1276"/>
        <w:tab w:val="right" w:leader="dot" w:pos="8789"/>
      </w:tabs>
      <w:spacing w:after="0" w:line="360" w:lineRule="atLeast"/>
      <w:ind w:left="1134" w:right="851" w:hanging="709"/>
    </w:pPr>
    <w:rPr>
      <w:noProof/>
    </w:rPr>
  </w:style>
  <w:style w:type="paragraph" w:styleId="Verzeichnis1">
    <w:name w:val="toc 1"/>
    <w:basedOn w:val="Standard"/>
    <w:next w:val="Standard"/>
    <w:uiPriority w:val="39"/>
    <w:rsid w:val="00670FC6"/>
    <w:pPr>
      <w:tabs>
        <w:tab w:val="left" w:pos="360"/>
        <w:tab w:val="left" w:pos="426"/>
        <w:tab w:val="right" w:leader="dot" w:pos="8789"/>
      </w:tabs>
      <w:spacing w:after="0" w:line="480" w:lineRule="atLeast"/>
      <w:ind w:right="851"/>
    </w:pPr>
    <w:rPr>
      <w:b/>
    </w:rPr>
  </w:style>
  <w:style w:type="paragraph" w:styleId="Aufzhlungszeichen">
    <w:name w:val="List Bullet"/>
    <w:basedOn w:val="Standard"/>
    <w:rsid w:val="00670FC6"/>
    <w:pPr>
      <w:numPr>
        <w:numId w:val="43"/>
      </w:numPr>
      <w:spacing w:after="120"/>
    </w:pPr>
  </w:style>
  <w:style w:type="character" w:styleId="Hyperlink">
    <w:name w:val="Hyperlink"/>
    <w:uiPriority w:val="99"/>
    <w:rsid w:val="00670FC6"/>
    <w:rPr>
      <w:strike w:val="0"/>
      <w:dstrike w:val="0"/>
      <w:color w:val="0000AA"/>
      <w:u w:val="none"/>
      <w:effect w:val="none"/>
    </w:rPr>
  </w:style>
  <w:style w:type="paragraph" w:styleId="Fuzeile">
    <w:name w:val="footer"/>
    <w:basedOn w:val="Standard"/>
    <w:link w:val="FuzeileZchn"/>
    <w:rsid w:val="00670FC6"/>
    <w:pPr>
      <w:pBdr>
        <w:top w:val="dotted" w:sz="4" w:space="1" w:color="auto"/>
      </w:pBdr>
      <w:tabs>
        <w:tab w:val="right" w:pos="9071"/>
      </w:tabs>
    </w:pPr>
    <w:rPr>
      <w:rFonts w:cs="Arial"/>
      <w:b/>
      <w:i/>
      <w:sz w:val="14"/>
    </w:rPr>
  </w:style>
  <w:style w:type="paragraph" w:styleId="Aufzhlungszeichen2">
    <w:name w:val="List Bullet 2"/>
    <w:basedOn w:val="Standard"/>
    <w:link w:val="Aufzhlungszeichen2Zchn"/>
    <w:rsid w:val="00670FC6"/>
    <w:pPr>
      <w:numPr>
        <w:numId w:val="9"/>
      </w:numPr>
      <w:spacing w:before="120" w:after="0"/>
    </w:pPr>
  </w:style>
  <w:style w:type="character" w:customStyle="1" w:styleId="Aufzhlungszeichen2Zchn">
    <w:name w:val="Aufzählungszeichen 2 Zchn"/>
    <w:link w:val="Aufzhlungszeichen2"/>
    <w:rsid w:val="00670FC6"/>
    <w:rPr>
      <w:rFonts w:ascii="Arial" w:hAnsi="Arial"/>
      <w:sz w:val="22"/>
      <w:lang w:eastAsia="de-DE"/>
    </w:rPr>
  </w:style>
  <w:style w:type="character" w:customStyle="1" w:styleId="Rot">
    <w:name w:val="Rot"/>
    <w:uiPriority w:val="1"/>
    <w:rsid w:val="00DC5653"/>
    <w:rPr>
      <w:b/>
      <w:color w:val="002060"/>
    </w:rPr>
  </w:style>
  <w:style w:type="character" w:customStyle="1" w:styleId="berschrift1Zchn">
    <w:name w:val="Überschrift 1 Zchn"/>
    <w:link w:val="berschrift1"/>
    <w:rsid w:val="00DC5653"/>
    <w:rPr>
      <w:rFonts w:ascii="Arial" w:hAnsi="Arial"/>
      <w:b/>
      <w:sz w:val="36"/>
      <w:lang w:eastAsia="de-DE"/>
    </w:rPr>
  </w:style>
  <w:style w:type="character" w:customStyle="1" w:styleId="berschrift2Zchn">
    <w:name w:val="Überschrift 2 Zchn"/>
    <w:link w:val="berschrift2"/>
    <w:rsid w:val="00DC5653"/>
    <w:rPr>
      <w:rFonts w:ascii="Arial" w:hAnsi="Arial"/>
      <w:b/>
      <w:sz w:val="28"/>
      <w:szCs w:val="28"/>
      <w:lang w:eastAsia="de-DE"/>
    </w:rPr>
  </w:style>
  <w:style w:type="character" w:customStyle="1" w:styleId="berschrift3Zchn">
    <w:name w:val="Überschrift 3 Zchn"/>
    <w:link w:val="berschrift3"/>
    <w:rsid w:val="00DC5653"/>
    <w:rPr>
      <w:rFonts w:ascii="Arial" w:hAnsi="Arial"/>
      <w:b/>
      <w:sz w:val="22"/>
      <w:lang w:eastAsia="de-DE"/>
    </w:rPr>
  </w:style>
  <w:style w:type="character" w:customStyle="1" w:styleId="berschrift4Zchn">
    <w:name w:val="Überschrift 4 Zchn"/>
    <w:link w:val="berschrift4"/>
    <w:rsid w:val="00E456AD"/>
    <w:rPr>
      <w:rFonts w:ascii="Arial" w:hAnsi="Arial"/>
      <w:i/>
      <w:sz w:val="22"/>
      <w:lang w:eastAsia="de-DE"/>
    </w:rPr>
  </w:style>
  <w:style w:type="character" w:customStyle="1" w:styleId="berschrift5Zchn">
    <w:name w:val="Überschrift 5 Zchn"/>
    <w:link w:val="berschrift5"/>
    <w:rsid w:val="00E456AD"/>
    <w:rPr>
      <w:rFonts w:ascii="Courier" w:hAnsi="Courier"/>
      <w:b/>
      <w:lang w:eastAsia="de-DE"/>
    </w:rPr>
  </w:style>
  <w:style w:type="character" w:customStyle="1" w:styleId="berschrift6Zchn">
    <w:name w:val="Überschrift 6 Zchn"/>
    <w:link w:val="berschrift6"/>
    <w:rsid w:val="00E456AD"/>
    <w:rPr>
      <w:rFonts w:ascii="Courier" w:hAnsi="Courier"/>
      <w:u w:val="single"/>
      <w:lang w:eastAsia="de-DE"/>
    </w:rPr>
  </w:style>
  <w:style w:type="character" w:customStyle="1" w:styleId="berschrift7Zchn">
    <w:name w:val="Überschrift 7 Zchn"/>
    <w:link w:val="berschrift7"/>
    <w:rsid w:val="00E456AD"/>
    <w:rPr>
      <w:rFonts w:ascii="Courier" w:hAnsi="Courier"/>
      <w:i/>
      <w:lang w:eastAsia="de-DE"/>
    </w:rPr>
  </w:style>
  <w:style w:type="character" w:customStyle="1" w:styleId="berschrift8Zchn">
    <w:name w:val="Überschrift 8 Zchn"/>
    <w:link w:val="berschrift8"/>
    <w:rsid w:val="00E456AD"/>
    <w:rPr>
      <w:rFonts w:ascii="Courier" w:hAnsi="Courier"/>
      <w:i/>
      <w:lang w:eastAsia="de-DE"/>
    </w:rPr>
  </w:style>
  <w:style w:type="character" w:customStyle="1" w:styleId="berschrift9Zchn">
    <w:name w:val="Überschrift 9 Zchn"/>
    <w:link w:val="berschrift9"/>
    <w:rsid w:val="00E456AD"/>
    <w:rPr>
      <w:rFonts w:ascii="Courier" w:hAnsi="Courier"/>
      <w:i/>
      <w:lang w:eastAsia="de-DE"/>
    </w:rPr>
  </w:style>
  <w:style w:type="character" w:customStyle="1" w:styleId="FuzeileZchn">
    <w:name w:val="Fußzeile Zchn"/>
    <w:link w:val="Fuzeile"/>
    <w:rsid w:val="0031571B"/>
    <w:rPr>
      <w:rFonts w:ascii="Arial" w:hAnsi="Arial" w:cs="Arial"/>
      <w:b/>
      <w:i/>
      <w:sz w:val="14"/>
      <w:lang w:eastAsia="de-DE"/>
    </w:rPr>
  </w:style>
  <w:style w:type="paragraph" w:styleId="Kopfzeile">
    <w:name w:val="header"/>
    <w:basedOn w:val="Standard"/>
    <w:link w:val="KopfzeileZchn"/>
    <w:rsid w:val="00670FC6"/>
    <w:pPr>
      <w:pBdr>
        <w:bottom w:val="dotted" w:sz="4" w:space="5" w:color="auto"/>
      </w:pBdr>
      <w:tabs>
        <w:tab w:val="left" w:pos="426"/>
        <w:tab w:val="center" w:pos="4500"/>
        <w:tab w:val="right" w:pos="9072"/>
      </w:tabs>
      <w:ind w:right="-1"/>
    </w:pPr>
    <w:rPr>
      <w:rFonts w:cs="Arial"/>
      <w:b/>
      <w:i/>
      <w:sz w:val="20"/>
    </w:rPr>
  </w:style>
  <w:style w:type="character" w:customStyle="1" w:styleId="KopfzeileZchn">
    <w:name w:val="Kopfzeile Zchn"/>
    <w:link w:val="Kopfzeile"/>
    <w:rsid w:val="00E456AD"/>
    <w:rPr>
      <w:rFonts w:ascii="Arial" w:hAnsi="Arial" w:cs="Arial"/>
      <w:b/>
      <w:i/>
      <w:lang w:eastAsia="de-DE"/>
    </w:rPr>
  </w:style>
  <w:style w:type="paragraph" w:customStyle="1" w:styleId="soG">
    <w:name w:val="ÜsoG"/>
    <w:basedOn w:val="berschrift1"/>
    <w:next w:val="Standard"/>
    <w:rsid w:val="00DC5653"/>
    <w:pPr>
      <w:numPr>
        <w:numId w:val="0"/>
      </w:numPr>
      <w:outlineLvl w:val="9"/>
    </w:pPr>
  </w:style>
  <w:style w:type="paragraph" w:styleId="Dokumentstruktur">
    <w:name w:val="Document Map"/>
    <w:basedOn w:val="Standard"/>
    <w:link w:val="DokumentstrukturZchn"/>
    <w:rsid w:val="00670FC6"/>
    <w:pPr>
      <w:shd w:val="clear" w:color="auto" w:fill="000080"/>
    </w:pPr>
    <w:rPr>
      <w:rFonts w:ascii="Tahoma" w:hAnsi="Tahoma" w:cs="Tahoma"/>
    </w:rPr>
  </w:style>
  <w:style w:type="paragraph" w:styleId="Sprechblasentext">
    <w:name w:val="Balloon Text"/>
    <w:basedOn w:val="Standard"/>
    <w:link w:val="SprechblasentextZchn"/>
    <w:rsid w:val="00670FC6"/>
    <w:rPr>
      <w:rFonts w:ascii="Tahoma" w:hAnsi="Tahoma" w:cs="Tahoma"/>
      <w:sz w:val="16"/>
      <w:szCs w:val="16"/>
    </w:rPr>
  </w:style>
  <w:style w:type="character" w:customStyle="1" w:styleId="SprechblasentextZchn">
    <w:name w:val="Sprechblasentext Zchn"/>
    <w:link w:val="Sprechblasentext"/>
    <w:rsid w:val="00E456AD"/>
    <w:rPr>
      <w:rFonts w:ascii="Tahoma" w:hAnsi="Tahoma" w:cs="Tahoma"/>
      <w:sz w:val="16"/>
      <w:szCs w:val="16"/>
      <w:lang w:eastAsia="de-DE"/>
    </w:rPr>
  </w:style>
  <w:style w:type="paragraph" w:styleId="StandardWeb">
    <w:name w:val="Normal (Web)"/>
    <w:basedOn w:val="Standard"/>
    <w:uiPriority w:val="99"/>
    <w:rsid w:val="00670FC6"/>
    <w:rPr>
      <w:rFonts w:ascii="Times New Roman" w:hAnsi="Times New Roman"/>
      <w:sz w:val="24"/>
      <w:szCs w:val="24"/>
    </w:rPr>
  </w:style>
  <w:style w:type="character" w:customStyle="1" w:styleId="DokumentstrukturZchn">
    <w:name w:val="Dokumentstruktur Zchn"/>
    <w:link w:val="Dokumentstruktur"/>
    <w:rsid w:val="0006365B"/>
    <w:rPr>
      <w:rFonts w:ascii="Tahoma" w:hAnsi="Tahoma" w:cs="Tahoma"/>
      <w:sz w:val="22"/>
      <w:shd w:val="clear" w:color="auto" w:fill="000080"/>
      <w:lang w:eastAsia="de-DE"/>
    </w:rPr>
  </w:style>
  <w:style w:type="paragraph" w:styleId="Index1">
    <w:name w:val="index 1"/>
    <w:basedOn w:val="Standard"/>
    <w:next w:val="Standard"/>
    <w:rsid w:val="00670FC6"/>
  </w:style>
  <w:style w:type="paragraph" w:styleId="Funotentext">
    <w:name w:val="footnote text"/>
    <w:basedOn w:val="Standard"/>
    <w:link w:val="FunotentextZchn"/>
    <w:rsid w:val="00670FC6"/>
    <w:rPr>
      <w:sz w:val="20"/>
    </w:rPr>
  </w:style>
  <w:style w:type="character" w:customStyle="1" w:styleId="FunotentextZchn">
    <w:name w:val="Fußnotentext Zchn"/>
    <w:link w:val="Funotentext"/>
    <w:rsid w:val="004B269C"/>
    <w:rPr>
      <w:rFonts w:ascii="Arial" w:hAnsi="Arial"/>
      <w:lang w:eastAsia="de-DE"/>
    </w:rPr>
  </w:style>
  <w:style w:type="character" w:styleId="Funotenzeichen">
    <w:name w:val="footnote reference"/>
    <w:rsid w:val="00670FC6"/>
    <w:rPr>
      <w:position w:val="6"/>
      <w:sz w:val="16"/>
    </w:rPr>
  </w:style>
  <w:style w:type="paragraph" w:customStyle="1" w:styleId="berschrift2neueSeite">
    <w:name w:val="Überschrift 2 neue Seite"/>
    <w:basedOn w:val="berschrift2"/>
    <w:rsid w:val="00670FC6"/>
    <w:pPr>
      <w:pageBreakBefore/>
      <w:numPr>
        <w:ilvl w:val="0"/>
        <w:numId w:val="0"/>
      </w:numPr>
      <w:spacing w:before="0"/>
    </w:pPr>
  </w:style>
  <w:style w:type="paragraph" w:customStyle="1" w:styleId="berschrift2nS">
    <w:name w:val="Überschrift 2 nS"/>
    <w:basedOn w:val="berschrift2"/>
    <w:rsid w:val="00670FC6"/>
    <w:pPr>
      <w:pageBreakBefore/>
      <w:numPr>
        <w:ilvl w:val="0"/>
        <w:numId w:val="0"/>
      </w:numPr>
    </w:pPr>
  </w:style>
  <w:style w:type="character" w:styleId="BesuchterHyperlink">
    <w:name w:val="FollowedHyperlink"/>
    <w:rsid w:val="00670FC6"/>
    <w:rPr>
      <w:color w:val="800080"/>
      <w:u w:val="single"/>
    </w:rPr>
  </w:style>
  <w:style w:type="paragraph" w:customStyle="1" w:styleId="Auftrag">
    <w:name w:val="Auftrag"/>
    <w:basedOn w:val="Standard"/>
    <w:rsid w:val="00670FC6"/>
    <w:pPr>
      <w:pBdr>
        <w:top w:val="single" w:sz="4" w:space="1" w:color="666699"/>
        <w:bottom w:val="single" w:sz="4" w:space="1" w:color="666699"/>
      </w:pBdr>
      <w:shd w:val="clear" w:color="auto" w:fill="E6E6E6"/>
      <w:spacing w:before="120" w:after="120" w:line="360" w:lineRule="auto"/>
      <w:jc w:val="both"/>
    </w:pPr>
    <w:rPr>
      <w:spacing w:val="20"/>
      <w:sz w:val="18"/>
      <w:szCs w:val="18"/>
      <w:lang w:eastAsia="de-CH"/>
    </w:rPr>
  </w:style>
  <w:style w:type="paragraph" w:styleId="Index2">
    <w:name w:val="index 2"/>
    <w:basedOn w:val="Standard"/>
    <w:next w:val="Standard"/>
    <w:rsid w:val="00670FC6"/>
    <w:pPr>
      <w:ind w:left="283"/>
    </w:pPr>
  </w:style>
  <w:style w:type="paragraph" w:styleId="Index3">
    <w:name w:val="index 3"/>
    <w:basedOn w:val="Standard"/>
    <w:next w:val="Standard"/>
    <w:rsid w:val="00670FC6"/>
    <w:pPr>
      <w:ind w:left="566"/>
    </w:pPr>
  </w:style>
  <w:style w:type="paragraph" w:styleId="Index4">
    <w:name w:val="index 4"/>
    <w:basedOn w:val="Standard"/>
    <w:next w:val="Standard"/>
    <w:rsid w:val="00670FC6"/>
    <w:pPr>
      <w:ind w:left="849"/>
    </w:pPr>
  </w:style>
  <w:style w:type="paragraph" w:styleId="Index5">
    <w:name w:val="index 5"/>
    <w:basedOn w:val="Standard"/>
    <w:next w:val="Standard"/>
    <w:rsid w:val="00670FC6"/>
    <w:pPr>
      <w:ind w:left="1132"/>
    </w:pPr>
  </w:style>
  <w:style w:type="paragraph" w:styleId="Index6">
    <w:name w:val="index 6"/>
    <w:basedOn w:val="Standard"/>
    <w:next w:val="Standard"/>
    <w:rsid w:val="00670FC6"/>
    <w:pPr>
      <w:ind w:left="1415"/>
    </w:pPr>
  </w:style>
  <w:style w:type="paragraph" w:styleId="Index7">
    <w:name w:val="index 7"/>
    <w:basedOn w:val="Standard"/>
    <w:next w:val="Standard"/>
    <w:rsid w:val="00670FC6"/>
    <w:pPr>
      <w:ind w:left="1698"/>
    </w:pPr>
  </w:style>
  <w:style w:type="paragraph" w:styleId="Indexberschrift">
    <w:name w:val="index heading"/>
    <w:basedOn w:val="Standard"/>
    <w:next w:val="Index1"/>
    <w:rsid w:val="00DC5653"/>
  </w:style>
  <w:style w:type="paragraph" w:customStyle="1" w:styleId="Hypothese">
    <w:name w:val="Hypothese"/>
    <w:basedOn w:val="Standard"/>
    <w:link w:val="HypotheseZchn"/>
    <w:rsid w:val="00670FC6"/>
    <w:pPr>
      <w:tabs>
        <w:tab w:val="left" w:pos="1653"/>
        <w:tab w:val="left" w:pos="3060"/>
      </w:tabs>
      <w:ind w:left="1653" w:hanging="1653"/>
    </w:pPr>
    <w:rPr>
      <w:rFonts w:cs="Arial"/>
    </w:rPr>
  </w:style>
  <w:style w:type="character" w:customStyle="1" w:styleId="HypotheseZchn">
    <w:name w:val="Hypothese Zchn"/>
    <w:link w:val="Hypothese"/>
    <w:rsid w:val="00670FC6"/>
    <w:rPr>
      <w:rFonts w:ascii="Arial" w:hAnsi="Arial" w:cs="Arial"/>
      <w:sz w:val="22"/>
      <w:lang w:eastAsia="de-DE"/>
    </w:rPr>
  </w:style>
  <w:style w:type="character" w:styleId="Kommentarzeichen">
    <w:name w:val="annotation reference"/>
    <w:rsid w:val="00670FC6"/>
    <w:rPr>
      <w:sz w:val="16"/>
      <w:szCs w:val="16"/>
    </w:rPr>
  </w:style>
  <w:style w:type="character" w:styleId="Seitenzahl">
    <w:name w:val="page number"/>
    <w:rsid w:val="00670FC6"/>
  </w:style>
  <w:style w:type="paragraph" w:customStyle="1" w:styleId="Standard2">
    <w:name w:val="Standard2"/>
    <w:basedOn w:val="Standard"/>
    <w:rsid w:val="0006365B"/>
    <w:pPr>
      <w:ind w:left="1134"/>
    </w:pPr>
  </w:style>
  <w:style w:type="paragraph" w:styleId="Standardeinzug">
    <w:name w:val="Normal Indent"/>
    <w:basedOn w:val="Standard"/>
    <w:rsid w:val="00DC5653"/>
    <w:pPr>
      <w:ind w:left="284"/>
    </w:pPr>
  </w:style>
  <w:style w:type="paragraph" w:customStyle="1" w:styleId="StandardT">
    <w:name w:val="StandardT"/>
    <w:basedOn w:val="Standard"/>
    <w:rsid w:val="0006365B"/>
    <w:pPr>
      <w:shd w:val="solid" w:color="auto" w:fill="auto"/>
      <w:spacing w:after="120"/>
      <w:ind w:hanging="425"/>
    </w:pPr>
    <w:rPr>
      <w:b/>
      <w:color w:val="FFFFFF"/>
    </w:rPr>
  </w:style>
  <w:style w:type="paragraph" w:customStyle="1" w:styleId="test">
    <w:name w:val="test"/>
    <w:basedOn w:val="Standard"/>
    <w:rsid w:val="0006365B"/>
    <w:pPr>
      <w:pBdr>
        <w:top w:val="single" w:sz="6" w:space="1" w:color="auto" w:shadow="1"/>
        <w:left w:val="single" w:sz="6" w:space="1" w:color="auto" w:shadow="1"/>
        <w:bottom w:val="single" w:sz="6" w:space="1" w:color="auto" w:shadow="1"/>
        <w:right w:val="single" w:sz="6" w:space="1" w:color="auto" w:shadow="1"/>
      </w:pBdr>
      <w:shd w:val="pct5" w:color="auto" w:fill="auto"/>
      <w:jc w:val="both"/>
    </w:pPr>
    <w:rPr>
      <w:b/>
    </w:rPr>
  </w:style>
  <w:style w:type="paragraph" w:styleId="Titel">
    <w:name w:val="Title"/>
    <w:basedOn w:val="Standard"/>
    <w:link w:val="TitelZchn"/>
    <w:qFormat/>
    <w:rsid w:val="00670FC6"/>
    <w:pPr>
      <w:spacing w:before="240" w:after="60"/>
      <w:jc w:val="center"/>
      <w:outlineLvl w:val="0"/>
    </w:pPr>
    <w:rPr>
      <w:rFonts w:cs="Arial"/>
      <w:b/>
      <w:bCs/>
      <w:kern w:val="28"/>
      <w:sz w:val="44"/>
      <w:szCs w:val="32"/>
    </w:rPr>
  </w:style>
  <w:style w:type="character" w:customStyle="1" w:styleId="TitelZchn">
    <w:name w:val="Titel Zchn"/>
    <w:link w:val="Titel"/>
    <w:rsid w:val="00DC5653"/>
    <w:rPr>
      <w:rFonts w:ascii="Arial" w:hAnsi="Arial" w:cs="Arial"/>
      <w:b/>
      <w:bCs/>
      <w:kern w:val="28"/>
      <w:sz w:val="44"/>
      <w:szCs w:val="32"/>
      <w:lang w:eastAsia="de-DE"/>
    </w:rPr>
  </w:style>
  <w:style w:type="paragraph" w:customStyle="1" w:styleId="Titel2">
    <w:name w:val="Titel2"/>
    <w:basedOn w:val="Titel"/>
    <w:rsid w:val="00DC5653"/>
    <w:pPr>
      <w:pBdr>
        <w:top w:val="single" w:sz="6" w:space="4" w:color="auto"/>
        <w:bottom w:val="single" w:sz="6" w:space="4" w:color="auto"/>
      </w:pBdr>
      <w:shd w:val="pct20" w:color="auto" w:fill="auto"/>
    </w:pPr>
  </w:style>
  <w:style w:type="paragraph" w:styleId="Verzeichnis4">
    <w:name w:val="toc 4"/>
    <w:basedOn w:val="Standard"/>
    <w:next w:val="Standard"/>
    <w:uiPriority w:val="39"/>
    <w:rsid w:val="00670FC6"/>
    <w:pPr>
      <w:tabs>
        <w:tab w:val="right" w:leader="dot" w:pos="8789"/>
      </w:tabs>
      <w:spacing w:after="0" w:line="400" w:lineRule="atLeast"/>
      <w:ind w:left="2126" w:right="851"/>
    </w:pPr>
  </w:style>
  <w:style w:type="paragraph" w:styleId="Verzeichnis5">
    <w:name w:val="toc 5"/>
    <w:basedOn w:val="Standard"/>
    <w:next w:val="Standard"/>
    <w:autoRedefine/>
    <w:uiPriority w:val="39"/>
    <w:rsid w:val="00670FC6"/>
    <w:pPr>
      <w:tabs>
        <w:tab w:val="right" w:leader="dot" w:pos="9071"/>
      </w:tabs>
      <w:spacing w:after="0" w:line="312" w:lineRule="auto"/>
      <w:ind w:left="800"/>
    </w:pPr>
    <w:rPr>
      <w:rFonts w:ascii="Times New Roman" w:hAnsi="Times New Roman"/>
      <w:sz w:val="18"/>
    </w:rPr>
  </w:style>
  <w:style w:type="paragraph" w:styleId="Verzeichnis6">
    <w:name w:val="toc 6"/>
    <w:basedOn w:val="Standard"/>
    <w:next w:val="Standard"/>
    <w:autoRedefine/>
    <w:uiPriority w:val="39"/>
    <w:rsid w:val="00670FC6"/>
    <w:pPr>
      <w:tabs>
        <w:tab w:val="right" w:leader="dot" w:pos="9071"/>
      </w:tabs>
      <w:spacing w:after="0" w:line="312" w:lineRule="auto"/>
      <w:ind w:left="1000"/>
    </w:pPr>
    <w:rPr>
      <w:rFonts w:ascii="Times New Roman" w:hAnsi="Times New Roman"/>
      <w:sz w:val="18"/>
    </w:rPr>
  </w:style>
  <w:style w:type="paragraph" w:styleId="Verzeichnis7">
    <w:name w:val="toc 7"/>
    <w:basedOn w:val="Standard"/>
    <w:next w:val="Standard"/>
    <w:autoRedefine/>
    <w:uiPriority w:val="39"/>
    <w:rsid w:val="00670FC6"/>
    <w:pPr>
      <w:tabs>
        <w:tab w:val="right" w:leader="dot" w:pos="9071"/>
      </w:tabs>
      <w:spacing w:after="0" w:line="312" w:lineRule="auto"/>
      <w:ind w:left="1200"/>
    </w:pPr>
    <w:rPr>
      <w:rFonts w:ascii="Times New Roman" w:hAnsi="Times New Roman"/>
      <w:sz w:val="18"/>
    </w:rPr>
  </w:style>
  <w:style w:type="paragraph" w:styleId="Verzeichnis8">
    <w:name w:val="toc 8"/>
    <w:basedOn w:val="Standard"/>
    <w:next w:val="Standard"/>
    <w:autoRedefine/>
    <w:uiPriority w:val="39"/>
    <w:rsid w:val="00670FC6"/>
    <w:pPr>
      <w:tabs>
        <w:tab w:val="right" w:leader="dot" w:pos="9071"/>
      </w:tabs>
      <w:spacing w:after="0" w:line="312" w:lineRule="auto"/>
      <w:ind w:left="1400"/>
    </w:pPr>
    <w:rPr>
      <w:rFonts w:ascii="Times New Roman" w:hAnsi="Times New Roman"/>
      <w:sz w:val="18"/>
    </w:rPr>
  </w:style>
  <w:style w:type="paragraph" w:styleId="Verzeichnis9">
    <w:name w:val="toc 9"/>
    <w:basedOn w:val="Standard"/>
    <w:next w:val="Standard"/>
    <w:autoRedefine/>
    <w:uiPriority w:val="39"/>
    <w:rsid w:val="00670FC6"/>
    <w:pPr>
      <w:tabs>
        <w:tab w:val="right" w:leader="dot" w:pos="9071"/>
      </w:tabs>
      <w:spacing w:after="0" w:line="312" w:lineRule="auto"/>
      <w:ind w:left="1600"/>
    </w:pPr>
    <w:rPr>
      <w:rFonts w:ascii="Times New Roman" w:hAnsi="Times New Roman"/>
      <w:sz w:val="18"/>
    </w:rPr>
  </w:style>
  <w:style w:type="character" w:styleId="Zeilennummer">
    <w:name w:val="line number"/>
    <w:basedOn w:val="Absatz-Standardschriftart"/>
    <w:rsid w:val="0006365B"/>
  </w:style>
  <w:style w:type="numbering" w:customStyle="1" w:styleId="FormatvorlageNummerierteListe">
    <w:name w:val="Formatvorlage Nummerierte Liste"/>
    <w:basedOn w:val="KeineListe"/>
    <w:rsid w:val="00DC5653"/>
    <w:pPr>
      <w:numPr>
        <w:numId w:val="10"/>
      </w:numPr>
    </w:pPr>
  </w:style>
  <w:style w:type="paragraph" w:customStyle="1" w:styleId="NummerierteListe">
    <w:name w:val="Nummerierte Liste"/>
    <w:basedOn w:val="Standard"/>
    <w:next w:val="Eingerckt"/>
    <w:link w:val="NummerierteListeZchn"/>
    <w:rsid w:val="00670FC6"/>
    <w:pPr>
      <w:numPr>
        <w:numId w:val="39"/>
      </w:numPr>
      <w:spacing w:after="0"/>
    </w:pPr>
  </w:style>
  <w:style w:type="character" w:styleId="Hervorhebung">
    <w:name w:val="Emphasis"/>
    <w:aliases w:val="Hinweis"/>
    <w:qFormat/>
    <w:rsid w:val="00DC5653"/>
    <w:rPr>
      <w:i/>
      <w:iCs/>
    </w:rPr>
  </w:style>
  <w:style w:type="paragraph" w:styleId="Aufzhlungszeichen3">
    <w:name w:val="List Bullet 3"/>
    <w:basedOn w:val="Standard"/>
    <w:unhideWhenUsed/>
    <w:rsid w:val="00DC5653"/>
    <w:pPr>
      <w:numPr>
        <w:numId w:val="17"/>
      </w:numPr>
      <w:contextualSpacing/>
    </w:pPr>
  </w:style>
  <w:style w:type="paragraph" w:styleId="Aufzhlungszeichen4">
    <w:name w:val="List Bullet 4"/>
    <w:basedOn w:val="Standard"/>
    <w:rsid w:val="00DC5653"/>
    <w:pPr>
      <w:tabs>
        <w:tab w:val="num" w:pos="1209"/>
      </w:tabs>
      <w:ind w:left="1209" w:hanging="360"/>
    </w:pPr>
  </w:style>
  <w:style w:type="table" w:customStyle="1" w:styleId="Tabellengitternetz">
    <w:name w:val="Tabellengitternetz"/>
    <w:basedOn w:val="NormaleTabelle"/>
    <w:rsid w:val="00670FC6"/>
    <w:pPr>
      <w:spacing w:line="280" w:lineRule="atLeast"/>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FormatvorlageNummerierteListe1">
    <w:name w:val="Formatvorlage Nummerierte Liste1"/>
    <w:basedOn w:val="KeineListe"/>
    <w:rsid w:val="00670FC6"/>
    <w:pPr>
      <w:numPr>
        <w:numId w:val="11"/>
      </w:numPr>
    </w:pPr>
  </w:style>
  <w:style w:type="paragraph" w:customStyle="1" w:styleId="PunktierteLinie">
    <w:name w:val="PunktierteLinie"/>
    <w:basedOn w:val="Standard"/>
    <w:rsid w:val="00DC5653"/>
    <w:pPr>
      <w:pBdr>
        <w:bottom w:val="dotted" w:sz="4" w:space="1" w:color="auto"/>
      </w:pBdr>
      <w:spacing w:line="240" w:lineRule="auto"/>
    </w:pPr>
    <w:rPr>
      <w:sz w:val="4"/>
      <w:szCs w:val="4"/>
    </w:rPr>
  </w:style>
  <w:style w:type="paragraph" w:customStyle="1" w:styleId="Eingerckt">
    <w:name w:val="Eingerückt"/>
    <w:basedOn w:val="Standard"/>
    <w:link w:val="EingercktZchn"/>
    <w:rsid w:val="00670FC6"/>
    <w:pPr>
      <w:tabs>
        <w:tab w:val="left" w:pos="360"/>
      </w:tabs>
      <w:spacing w:before="240" w:after="0"/>
      <w:ind w:left="357"/>
    </w:pPr>
  </w:style>
  <w:style w:type="character" w:customStyle="1" w:styleId="Fenstertitel">
    <w:name w:val="Fenstertitel"/>
    <w:rsid w:val="00670FC6"/>
    <w:rPr>
      <w:b/>
      <w:color w:val="FFFFFF"/>
      <w:u w:val="none" w:color="0000FF"/>
      <w:bdr w:val="none" w:sz="0" w:space="0" w:color="auto"/>
      <w:shd w:val="clear" w:color="auto" w:fill="0000FF"/>
    </w:rPr>
  </w:style>
  <w:style w:type="paragraph" w:styleId="Aufzhlungszeichen5">
    <w:name w:val="List Bullet 5"/>
    <w:basedOn w:val="Aufzhlungszeichen"/>
    <w:rsid w:val="00DC5653"/>
    <w:pPr>
      <w:numPr>
        <w:numId w:val="0"/>
      </w:numPr>
    </w:pPr>
  </w:style>
  <w:style w:type="paragraph" w:customStyle="1" w:styleId="Checkliste">
    <w:name w:val="Checkliste"/>
    <w:basedOn w:val="Standard"/>
    <w:rsid w:val="00DC5653"/>
    <w:pPr>
      <w:spacing w:beforeLines="40" w:afterLines="40"/>
    </w:pPr>
    <w:rPr>
      <w:rFonts w:cs="Arial"/>
      <w:lang w:eastAsia="de-CH"/>
    </w:rPr>
  </w:style>
  <w:style w:type="paragraph" w:customStyle="1" w:styleId="ChecklistenTitel">
    <w:name w:val="ChecklistenTitel"/>
    <w:basedOn w:val="Checkliste"/>
    <w:rsid w:val="00DC5653"/>
    <w:rPr>
      <w:b/>
      <w:bCs/>
    </w:rPr>
  </w:style>
  <w:style w:type="character" w:customStyle="1" w:styleId="NummerierteListeZchn">
    <w:name w:val="Nummerierte Liste Zchn"/>
    <w:link w:val="NummerierteListe"/>
    <w:rsid w:val="00670FC6"/>
    <w:rPr>
      <w:sz w:val="22"/>
      <w:lang w:eastAsia="de-DE"/>
    </w:rPr>
  </w:style>
  <w:style w:type="character" w:customStyle="1" w:styleId="Rahmen">
    <w:name w:val="Rahmen"/>
    <w:rsid w:val="00670FC6"/>
    <w:rPr>
      <w:noProof/>
      <w:bdr w:val="single" w:sz="4" w:space="0" w:color="auto"/>
    </w:rPr>
  </w:style>
  <w:style w:type="paragraph" w:customStyle="1" w:styleId="Mu">
    <w:name w:val="Müu"/>
    <w:basedOn w:val="Standard"/>
    <w:rsid w:val="00670FC6"/>
    <w:pPr>
      <w:pBdr>
        <w:bottom w:val="single" w:sz="4" w:space="3" w:color="auto"/>
        <w:right w:val="single" w:sz="4" w:space="4" w:color="auto"/>
      </w:pBdr>
    </w:pPr>
    <w:rPr>
      <w:i/>
      <w:iCs/>
    </w:rPr>
  </w:style>
  <w:style w:type="paragraph" w:customStyle="1" w:styleId="Schaltflche">
    <w:name w:val="Schaltfläche"/>
    <w:basedOn w:val="Eingerckt"/>
    <w:link w:val="SchaltflcheZchn"/>
    <w:rsid w:val="00F50DEC"/>
    <w:rPr>
      <w:noProof/>
      <w:bdr w:val="single" w:sz="4" w:space="0" w:color="auto" w:shadow="1"/>
    </w:rPr>
  </w:style>
  <w:style w:type="paragraph" w:customStyle="1" w:styleId="Aufzhlungszeichen2x">
    <w:name w:val="Aufzählungszeichen 2x"/>
    <w:basedOn w:val="Aufzhlungszeichen2"/>
    <w:rsid w:val="00670FC6"/>
    <w:pPr>
      <w:numPr>
        <w:numId w:val="0"/>
      </w:numPr>
      <w:spacing w:after="120"/>
    </w:pPr>
    <w:rPr>
      <w:noProof/>
    </w:rPr>
  </w:style>
  <w:style w:type="paragraph" w:customStyle="1" w:styleId="Aufzhlung2x">
    <w:name w:val="Aufzählung2x"/>
    <w:basedOn w:val="Aufzhlungszeichen2"/>
    <w:rsid w:val="00670FC6"/>
    <w:pPr>
      <w:numPr>
        <w:numId w:val="0"/>
      </w:numPr>
      <w:spacing w:after="120"/>
    </w:pPr>
    <w:rPr>
      <w:noProof/>
    </w:rPr>
  </w:style>
  <w:style w:type="paragraph" w:styleId="E-Mail-Signatur">
    <w:name w:val="E-mail Signature"/>
    <w:basedOn w:val="Standard"/>
    <w:link w:val="E-Mail-SignaturZchn"/>
    <w:rsid w:val="00DC5653"/>
  </w:style>
  <w:style w:type="character" w:customStyle="1" w:styleId="E-Mail-SignaturZchn">
    <w:name w:val="E-Mail-Signatur Zchn"/>
    <w:link w:val="E-Mail-Signatur"/>
    <w:rsid w:val="00DC5653"/>
    <w:rPr>
      <w:rFonts w:ascii="Century Gothic" w:eastAsia="Calibri" w:hAnsi="Century Gothic" w:cs="Times New Roman"/>
      <w:lang w:eastAsia="de-DE"/>
    </w:rPr>
  </w:style>
  <w:style w:type="paragraph" w:styleId="Endnotentext">
    <w:name w:val="endnote text"/>
    <w:basedOn w:val="Standard"/>
    <w:link w:val="EndnotentextZchn"/>
    <w:rsid w:val="00DC5653"/>
  </w:style>
  <w:style w:type="paragraph" w:styleId="Abbildungsverzeichnis">
    <w:name w:val="table of figures"/>
    <w:basedOn w:val="Standard"/>
    <w:next w:val="Standard"/>
    <w:rsid w:val="00670FC6"/>
  </w:style>
  <w:style w:type="character" w:customStyle="1" w:styleId="EndnotentextZchn">
    <w:name w:val="Endnotentext Zchn"/>
    <w:link w:val="Endnotentext"/>
    <w:rsid w:val="00DC5653"/>
    <w:rPr>
      <w:rFonts w:ascii="Century Gothic" w:eastAsia="Calibri" w:hAnsi="Century Gothic" w:cs="Times New Roman"/>
      <w:lang w:eastAsia="de-DE"/>
    </w:rPr>
  </w:style>
  <w:style w:type="paragraph" w:customStyle="1" w:styleId="VorAufzhlung">
    <w:name w:val="VorAufzählung"/>
    <w:basedOn w:val="Aufzhlungszeichen"/>
    <w:next w:val="Aufzhlungszeichen2"/>
    <w:rsid w:val="00670FC6"/>
    <w:pPr>
      <w:numPr>
        <w:numId w:val="0"/>
      </w:numPr>
    </w:pPr>
  </w:style>
  <w:style w:type="numbering" w:styleId="111111">
    <w:name w:val="Outline List 2"/>
    <w:basedOn w:val="KeineListe"/>
    <w:rsid w:val="00670FC6"/>
    <w:pPr>
      <w:numPr>
        <w:numId w:val="6"/>
      </w:numPr>
    </w:pPr>
  </w:style>
  <w:style w:type="paragraph" w:customStyle="1" w:styleId="WeitEingerueckt">
    <w:name w:val="WeitEingerueckt"/>
    <w:basedOn w:val="Aufzhlung1"/>
    <w:rsid w:val="0006365B"/>
    <w:pPr>
      <w:tabs>
        <w:tab w:val="clear" w:pos="344"/>
      </w:tabs>
      <w:ind w:left="2880" w:hanging="2523"/>
    </w:pPr>
  </w:style>
  <w:style w:type="character" w:styleId="Endnotenzeichen">
    <w:name w:val="endnote reference"/>
    <w:rsid w:val="00DC5653"/>
    <w:rPr>
      <w:vertAlign w:val="superscript"/>
    </w:rPr>
  </w:style>
  <w:style w:type="character" w:customStyle="1" w:styleId="EingercktZchn">
    <w:name w:val="Eingerückt Zchn"/>
    <w:link w:val="Eingerckt"/>
    <w:rsid w:val="00670FC6"/>
    <w:rPr>
      <w:rFonts w:ascii="Arial" w:hAnsi="Arial"/>
      <w:sz w:val="22"/>
      <w:lang w:eastAsia="de-DE"/>
    </w:rPr>
  </w:style>
  <w:style w:type="paragraph" w:styleId="Fu-Endnotenberschrift">
    <w:name w:val="Note Heading"/>
    <w:basedOn w:val="Standard"/>
    <w:next w:val="Standard"/>
    <w:link w:val="Fu-EndnotenberschriftZchn"/>
    <w:rsid w:val="00DC5653"/>
  </w:style>
  <w:style w:type="character" w:customStyle="1" w:styleId="Fu-EndnotenberschriftZchn">
    <w:name w:val="Fuß/-Endnotenüberschrift Zchn"/>
    <w:link w:val="Fu-Endnotenberschrift"/>
    <w:rsid w:val="00DC5653"/>
    <w:rPr>
      <w:rFonts w:ascii="Century Gothic" w:eastAsia="Calibri" w:hAnsi="Century Gothic" w:cs="Times New Roman"/>
      <w:lang w:eastAsia="de-DE"/>
    </w:rPr>
  </w:style>
  <w:style w:type="character" w:customStyle="1" w:styleId="headline1">
    <w:name w:val="headline1"/>
    <w:rsid w:val="00DC5653"/>
    <w:rPr>
      <w:rFonts w:ascii="Verdana" w:hAnsi="Verdana" w:hint="default"/>
      <w:b/>
      <w:bCs/>
      <w:i w:val="0"/>
      <w:iCs w:val="0"/>
      <w:smallCaps w:val="0"/>
      <w:color w:val="FF3300"/>
      <w:sz w:val="20"/>
      <w:szCs w:val="20"/>
    </w:rPr>
  </w:style>
  <w:style w:type="paragraph" w:styleId="HTMLAdresse">
    <w:name w:val="HTML Address"/>
    <w:basedOn w:val="Standard"/>
    <w:link w:val="HTMLAdresseZchn"/>
    <w:rsid w:val="00DC5653"/>
    <w:rPr>
      <w:i/>
      <w:iCs/>
    </w:rPr>
  </w:style>
  <w:style w:type="character" w:customStyle="1" w:styleId="HTMLAdresseZchn">
    <w:name w:val="HTML Adresse Zchn"/>
    <w:link w:val="HTMLAdresse"/>
    <w:rsid w:val="00DC5653"/>
    <w:rPr>
      <w:rFonts w:ascii="Century Gothic" w:eastAsia="Calibri" w:hAnsi="Century Gothic" w:cs="Times New Roman"/>
      <w:i/>
      <w:iCs/>
      <w:lang w:eastAsia="de-DE"/>
    </w:rPr>
  </w:style>
  <w:style w:type="character" w:styleId="HTMLAkronym">
    <w:name w:val="HTML Acronym"/>
    <w:basedOn w:val="Absatz-Standardschriftart"/>
    <w:rsid w:val="00DC5653"/>
  </w:style>
  <w:style w:type="paragraph" w:styleId="Liste">
    <w:name w:val="List"/>
    <w:basedOn w:val="Standard"/>
    <w:rsid w:val="00670FC6"/>
    <w:pPr>
      <w:ind w:left="283" w:hanging="283"/>
    </w:pPr>
  </w:style>
  <w:style w:type="paragraph" w:styleId="Nachrichtenkopf">
    <w:name w:val="Message Header"/>
    <w:basedOn w:val="Standard"/>
    <w:link w:val="NachrichtenkopfZchn"/>
    <w:rsid w:val="00670FC6"/>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character" w:customStyle="1" w:styleId="NachrichtenkopfZchn">
    <w:name w:val="Nachrichtenkopf Zchn"/>
    <w:link w:val="Nachrichtenkopf"/>
    <w:rsid w:val="00E456AD"/>
    <w:rPr>
      <w:rFonts w:ascii="Arial" w:hAnsi="Arial" w:cs="Arial"/>
      <w:sz w:val="24"/>
      <w:szCs w:val="24"/>
      <w:shd w:val="pct20" w:color="auto" w:fill="auto"/>
      <w:lang w:eastAsia="de-DE"/>
    </w:rPr>
  </w:style>
  <w:style w:type="paragraph" w:styleId="NurText">
    <w:name w:val="Plain Text"/>
    <w:basedOn w:val="Standard"/>
    <w:link w:val="NurTextZchn"/>
    <w:rsid w:val="00670FC6"/>
    <w:rPr>
      <w:rFonts w:ascii="Courier New" w:hAnsi="Courier New" w:cs="Courier New"/>
      <w:sz w:val="20"/>
    </w:rPr>
  </w:style>
  <w:style w:type="character" w:customStyle="1" w:styleId="NurTextZchn">
    <w:name w:val="Nur Text Zchn"/>
    <w:link w:val="NurText"/>
    <w:rsid w:val="00E456AD"/>
    <w:rPr>
      <w:rFonts w:ascii="Courier New" w:hAnsi="Courier New" w:cs="Courier New"/>
      <w:lang w:eastAsia="de-DE"/>
    </w:rPr>
  </w:style>
  <w:style w:type="paragraph" w:customStyle="1" w:styleId="RepAufzhlung">
    <w:name w:val="RepAufzählung"/>
    <w:basedOn w:val="Standard"/>
    <w:rsid w:val="00670FC6"/>
  </w:style>
  <w:style w:type="character" w:customStyle="1" w:styleId="SchaltflcheZchn">
    <w:name w:val="Schaltfläche Zchn"/>
    <w:link w:val="Schaltflche"/>
    <w:rsid w:val="00F50DEC"/>
    <w:rPr>
      <w:noProof/>
      <w:sz w:val="22"/>
      <w:bdr w:val="single" w:sz="4" w:space="0" w:color="auto" w:shadow="1"/>
      <w:lang w:eastAsia="de-DE"/>
    </w:rPr>
  </w:style>
  <w:style w:type="paragraph" w:customStyle="1" w:styleId="TabelleTest">
    <w:name w:val="TabelleTest"/>
    <w:basedOn w:val="Standard"/>
    <w:rsid w:val="00670FC6"/>
    <w:pPr>
      <w:spacing w:before="60" w:after="60"/>
    </w:pPr>
  </w:style>
  <w:style w:type="paragraph" w:styleId="Textkrper">
    <w:name w:val="Body Text"/>
    <w:basedOn w:val="Standard"/>
    <w:link w:val="TextkrperZchn"/>
    <w:rsid w:val="00670FC6"/>
    <w:pPr>
      <w:spacing w:after="120"/>
    </w:pPr>
  </w:style>
  <w:style w:type="character" w:customStyle="1" w:styleId="TextkrperZchn">
    <w:name w:val="Textkörper Zchn"/>
    <w:link w:val="Textkrper"/>
    <w:rsid w:val="00DC5653"/>
    <w:rPr>
      <w:rFonts w:ascii="Arial" w:hAnsi="Arial"/>
      <w:sz w:val="22"/>
      <w:lang w:eastAsia="de-DE"/>
    </w:rPr>
  </w:style>
  <w:style w:type="paragraph" w:styleId="Textkrper-Einzug3">
    <w:name w:val="Body Text Indent 3"/>
    <w:basedOn w:val="Standard"/>
    <w:link w:val="Textkrper-Einzug3Zchn"/>
    <w:rsid w:val="00670FC6"/>
    <w:pPr>
      <w:spacing w:after="120"/>
      <w:ind w:left="283"/>
    </w:pPr>
    <w:rPr>
      <w:sz w:val="16"/>
      <w:szCs w:val="16"/>
    </w:rPr>
  </w:style>
  <w:style w:type="character" w:customStyle="1" w:styleId="Textkrper-Einzug3Zchn">
    <w:name w:val="Textkörper-Einzug 3 Zchn"/>
    <w:link w:val="Textkrper-Einzug3"/>
    <w:rsid w:val="00E456AD"/>
    <w:rPr>
      <w:rFonts w:ascii="Arial" w:hAnsi="Arial"/>
      <w:sz w:val="16"/>
      <w:szCs w:val="16"/>
      <w:lang w:eastAsia="de-DE"/>
    </w:rPr>
  </w:style>
  <w:style w:type="paragraph" w:styleId="Textkrper-Zeileneinzug">
    <w:name w:val="Body Text Indent"/>
    <w:aliases w:val="Textkörper-Einzug"/>
    <w:basedOn w:val="Standard"/>
    <w:link w:val="Textkrper-ZeileneinzugZchn"/>
    <w:rsid w:val="00670FC6"/>
    <w:pPr>
      <w:ind w:left="567"/>
    </w:pPr>
  </w:style>
  <w:style w:type="character" w:customStyle="1" w:styleId="Textkrper-ZeileneinzugZchn">
    <w:name w:val="Textkörper-Zeileneinzug Zchn"/>
    <w:aliases w:val="Textkörper-Einzug Zchn"/>
    <w:link w:val="Textkrper-Zeileneinzug"/>
    <w:rsid w:val="00DC5653"/>
    <w:rPr>
      <w:rFonts w:ascii="Arial" w:hAnsi="Arial"/>
      <w:sz w:val="22"/>
      <w:lang w:eastAsia="de-DE"/>
    </w:rPr>
  </w:style>
  <w:style w:type="paragraph" w:customStyle="1" w:styleId="AufzhlungszeichenOhneVorabstand">
    <w:name w:val="AufzählungszeichenOhneVorabstand"/>
    <w:basedOn w:val="Aufzhlungszeichen"/>
    <w:next w:val="Aufzhlungszeichen"/>
    <w:qFormat/>
    <w:rsid w:val="0006365B"/>
    <w:pPr>
      <w:numPr>
        <w:numId w:val="0"/>
      </w:numPr>
    </w:pPr>
  </w:style>
  <w:style w:type="paragraph" w:customStyle="1" w:styleId="Lernziel">
    <w:name w:val="Lernziel"/>
    <w:basedOn w:val="Standard"/>
    <w:rsid w:val="00DC5653"/>
    <w:pPr>
      <w:spacing w:after="120"/>
    </w:pPr>
  </w:style>
  <w:style w:type="paragraph" w:customStyle="1" w:styleId="Aufzhlung1">
    <w:name w:val="Aufzählung1"/>
    <w:basedOn w:val="Eingerckt"/>
    <w:rsid w:val="0006365B"/>
    <w:pPr>
      <w:tabs>
        <w:tab w:val="clear" w:pos="360"/>
        <w:tab w:val="num" w:pos="344"/>
      </w:tabs>
      <w:spacing w:before="120"/>
      <w:ind w:left="344" w:hanging="360"/>
    </w:pPr>
    <w:rPr>
      <w:noProof/>
      <w:lang w:eastAsia="de-CH"/>
    </w:rPr>
  </w:style>
  <w:style w:type="paragraph" w:customStyle="1" w:styleId="S2NeueSeite">
    <w:name w:val="ÜS2 NeueSeite"/>
    <w:basedOn w:val="berschrift2"/>
    <w:rsid w:val="0006365B"/>
    <w:pPr>
      <w:keepLines/>
      <w:pageBreakBefore/>
      <w:spacing w:before="0" w:after="240"/>
    </w:pPr>
  </w:style>
  <w:style w:type="paragraph" w:customStyle="1" w:styleId="S3NeueSeite">
    <w:name w:val="ÜS3 NeueSeite"/>
    <w:basedOn w:val="berschrift3"/>
    <w:rsid w:val="0006365B"/>
    <w:pPr>
      <w:keepLines/>
      <w:pageBreakBefore/>
    </w:pPr>
  </w:style>
  <w:style w:type="paragraph" w:customStyle="1" w:styleId="Textbox">
    <w:name w:val="Textbox"/>
    <w:basedOn w:val="Standard"/>
    <w:rsid w:val="00DC5653"/>
    <w:pPr>
      <w:spacing w:line="240" w:lineRule="auto"/>
      <w:jc w:val="center"/>
    </w:pPr>
    <w:rPr>
      <w:sz w:val="18"/>
      <w:szCs w:val="18"/>
    </w:rPr>
  </w:style>
  <w:style w:type="numbering" w:styleId="1ai">
    <w:name w:val="Outline List 1"/>
    <w:basedOn w:val="KeineListe"/>
    <w:rsid w:val="00DC5653"/>
    <w:pPr>
      <w:numPr>
        <w:numId w:val="7"/>
      </w:numPr>
    </w:pPr>
  </w:style>
  <w:style w:type="paragraph" w:customStyle="1" w:styleId="Lerninhalt">
    <w:name w:val="Lerninhalt"/>
    <w:basedOn w:val="Lernziel"/>
    <w:rsid w:val="00DC5653"/>
    <w:pPr>
      <w:numPr>
        <w:numId w:val="18"/>
      </w:numPr>
    </w:pPr>
  </w:style>
  <w:style w:type="paragraph" w:customStyle="1" w:styleId="LernzielTitel">
    <w:name w:val="LernzielTitel"/>
    <w:basedOn w:val="Standard"/>
    <w:rsid w:val="00DC5653"/>
    <w:pPr>
      <w:spacing w:after="120"/>
    </w:pPr>
    <w:rPr>
      <w:b/>
      <w:bCs/>
      <w:noProof/>
      <w:sz w:val="28"/>
      <w:lang w:eastAsia="de-CH"/>
    </w:rPr>
  </w:style>
  <w:style w:type="numbering" w:styleId="ArtikelAbschnitt">
    <w:name w:val="Outline List 3"/>
    <w:basedOn w:val="KeineListe"/>
    <w:rsid w:val="00DC5653"/>
    <w:pPr>
      <w:numPr>
        <w:numId w:val="8"/>
      </w:numPr>
    </w:pPr>
  </w:style>
  <w:style w:type="paragraph" w:customStyle="1" w:styleId="AiK">
    <w:name w:val="AiK"/>
    <w:basedOn w:val="Aufzhlungszeichen"/>
    <w:qFormat/>
    <w:rsid w:val="00DC5653"/>
    <w:pPr>
      <w:numPr>
        <w:numId w:val="0"/>
      </w:numPr>
    </w:pPr>
  </w:style>
  <w:style w:type="paragraph" w:customStyle="1" w:styleId="AiK2">
    <w:name w:val="AiK2"/>
    <w:basedOn w:val="AiK"/>
    <w:qFormat/>
    <w:rsid w:val="00D416BC"/>
    <w:pPr>
      <w:ind w:left="1440" w:hanging="360"/>
    </w:pPr>
  </w:style>
  <w:style w:type="paragraph" w:customStyle="1" w:styleId="berschrift3neueSeite">
    <w:name w:val="Überschrift 3 neue Seite"/>
    <w:basedOn w:val="berschrift3"/>
    <w:next w:val="Standard"/>
    <w:qFormat/>
    <w:rsid w:val="00DC5653"/>
    <w:pPr>
      <w:pageBreakBefore/>
      <w:numPr>
        <w:ilvl w:val="0"/>
        <w:numId w:val="0"/>
      </w:numPr>
      <w:spacing w:after="0"/>
    </w:pPr>
  </w:style>
  <w:style w:type="paragraph" w:customStyle="1" w:styleId="berschrift">
    <w:name w:val="Überschrift"/>
    <w:basedOn w:val="berschrift1"/>
    <w:next w:val="Standard"/>
    <w:rsid w:val="00670FC6"/>
    <w:pPr>
      <w:numPr>
        <w:numId w:val="0"/>
      </w:numPr>
      <w:outlineLvl w:val="9"/>
    </w:pPr>
  </w:style>
  <w:style w:type="paragraph" w:customStyle="1" w:styleId="jetztAber">
    <w:name w:val="jetztAber"/>
    <w:basedOn w:val="Standard"/>
    <w:rsid w:val="00670FC6"/>
    <w:pPr>
      <w:numPr>
        <w:numId w:val="44"/>
      </w:numPr>
      <w:spacing w:before="120" w:after="0"/>
    </w:pPr>
  </w:style>
  <w:style w:type="paragraph" w:customStyle="1" w:styleId="Nichts">
    <w:name w:val="Nichts"/>
    <w:basedOn w:val="Standard"/>
    <w:rsid w:val="00670FC6"/>
    <w:pPr>
      <w:spacing w:after="0"/>
    </w:pPr>
  </w:style>
  <w:style w:type="paragraph" w:customStyle="1" w:styleId="Bereich">
    <w:name w:val="Bereich"/>
    <w:basedOn w:val="Standard"/>
    <w:rsid w:val="00670FC6"/>
    <w:pPr>
      <w:widowControl w:val="0"/>
      <w:spacing w:after="120"/>
    </w:pPr>
    <w:rPr>
      <w:b/>
    </w:rPr>
  </w:style>
  <w:style w:type="paragraph" w:styleId="Beschriftung">
    <w:name w:val="caption"/>
    <w:basedOn w:val="Standard"/>
    <w:next w:val="Standard"/>
    <w:qFormat/>
    <w:rsid w:val="00670FC6"/>
    <w:rPr>
      <w:b/>
      <w:bCs/>
      <w:sz w:val="20"/>
    </w:rPr>
  </w:style>
  <w:style w:type="character" w:styleId="Fett">
    <w:name w:val="Strong"/>
    <w:qFormat/>
    <w:rsid w:val="00670FC6"/>
    <w:rPr>
      <w:b/>
      <w:bCs/>
    </w:rPr>
  </w:style>
  <w:style w:type="paragraph" w:customStyle="1" w:styleId="FormatvorlageBeschriftungLinks">
    <w:name w:val="Formatvorlage Beschriftung + Links"/>
    <w:basedOn w:val="Beschriftung"/>
    <w:rsid w:val="00670FC6"/>
    <w:pPr>
      <w:spacing w:after="0" w:line="360" w:lineRule="auto"/>
    </w:pPr>
    <w:rPr>
      <w:spacing w:val="20"/>
      <w:sz w:val="18"/>
      <w:lang w:eastAsia="de-CH"/>
    </w:rPr>
  </w:style>
  <w:style w:type="paragraph" w:customStyle="1" w:styleId="Grafik">
    <w:name w:val="Grafik"/>
    <w:basedOn w:val="Standard"/>
    <w:rsid w:val="00670FC6"/>
    <w:pPr>
      <w:keepNext/>
      <w:keepLines/>
      <w:spacing w:before="120" w:after="0" w:line="360" w:lineRule="auto"/>
      <w:jc w:val="center"/>
    </w:pPr>
    <w:rPr>
      <w:sz w:val="24"/>
      <w:lang w:val="de-AT" w:eastAsia="en-US"/>
    </w:rPr>
  </w:style>
  <w:style w:type="paragraph" w:styleId="Kommentartext">
    <w:name w:val="annotation text"/>
    <w:basedOn w:val="Standard"/>
    <w:link w:val="KommentartextZchn"/>
    <w:semiHidden/>
    <w:rsid w:val="00670FC6"/>
  </w:style>
  <w:style w:type="character" w:customStyle="1" w:styleId="KommentartextZchn">
    <w:name w:val="Kommentartext Zchn"/>
    <w:link w:val="Kommentartext"/>
    <w:semiHidden/>
    <w:rsid w:val="00670FC6"/>
    <w:rPr>
      <w:rFonts w:ascii="Arial" w:hAnsi="Arial"/>
      <w:sz w:val="22"/>
      <w:lang w:eastAsia="de-DE"/>
    </w:rPr>
  </w:style>
  <w:style w:type="paragraph" w:styleId="Kommentarthema">
    <w:name w:val="annotation subject"/>
    <w:basedOn w:val="Kommentartext"/>
    <w:next w:val="Kommentartext"/>
    <w:link w:val="KommentarthemaZchn"/>
    <w:semiHidden/>
    <w:rsid w:val="00670FC6"/>
    <w:rPr>
      <w:b/>
      <w:bCs/>
    </w:rPr>
  </w:style>
  <w:style w:type="character" w:styleId="HTMLBeispiel">
    <w:name w:val="HTML Sample"/>
    <w:rsid w:val="00DC5653"/>
    <w:rPr>
      <w:rFonts w:ascii="Courier New" w:hAnsi="Courier New" w:cs="Courier New"/>
    </w:rPr>
  </w:style>
  <w:style w:type="character" w:styleId="HTMLCode">
    <w:name w:val="HTML Code"/>
    <w:rsid w:val="00DC5653"/>
    <w:rPr>
      <w:rFonts w:ascii="Courier New" w:hAnsi="Courier New" w:cs="Courier New"/>
      <w:sz w:val="20"/>
      <w:szCs w:val="20"/>
    </w:rPr>
  </w:style>
  <w:style w:type="character" w:styleId="HTMLDefinition">
    <w:name w:val="HTML Definition"/>
    <w:rsid w:val="00DC5653"/>
    <w:rPr>
      <w:i/>
      <w:iCs/>
    </w:rPr>
  </w:style>
  <w:style w:type="character" w:styleId="HTMLSchreibmaschine">
    <w:name w:val="HTML Typewriter"/>
    <w:rsid w:val="00DC5653"/>
    <w:rPr>
      <w:rFonts w:ascii="Courier New" w:hAnsi="Courier New" w:cs="Courier New"/>
      <w:sz w:val="20"/>
      <w:szCs w:val="20"/>
    </w:rPr>
  </w:style>
  <w:style w:type="character" w:styleId="HTMLTastatur">
    <w:name w:val="HTML Keyboard"/>
    <w:rsid w:val="00DC5653"/>
    <w:rPr>
      <w:rFonts w:ascii="Courier New" w:hAnsi="Courier New" w:cs="Courier New"/>
      <w:sz w:val="20"/>
      <w:szCs w:val="20"/>
    </w:rPr>
  </w:style>
  <w:style w:type="character" w:styleId="HTMLVariable">
    <w:name w:val="HTML Variable"/>
    <w:rsid w:val="00DC5653"/>
    <w:rPr>
      <w:i/>
      <w:iCs/>
    </w:rPr>
  </w:style>
  <w:style w:type="paragraph" w:styleId="HTMLVorformatiert">
    <w:name w:val="HTML Preformatted"/>
    <w:basedOn w:val="Standard"/>
    <w:link w:val="HTMLVorformatiertZchn"/>
    <w:rsid w:val="00DC5653"/>
    <w:rPr>
      <w:rFonts w:ascii="Courier New" w:hAnsi="Courier New" w:cs="Courier New"/>
    </w:rPr>
  </w:style>
  <w:style w:type="character" w:customStyle="1" w:styleId="HTMLVorformatiertZchn">
    <w:name w:val="HTML Vorformatiert Zchn"/>
    <w:link w:val="HTMLVorformatiert"/>
    <w:rsid w:val="00DC5653"/>
    <w:rPr>
      <w:rFonts w:ascii="Courier New" w:eastAsia="Calibri" w:hAnsi="Courier New" w:cs="Courier New"/>
      <w:lang w:eastAsia="de-DE"/>
    </w:rPr>
  </w:style>
  <w:style w:type="character" w:styleId="HTMLZitat">
    <w:name w:val="HTML Cite"/>
    <w:rsid w:val="00DC5653"/>
    <w:rPr>
      <w:i/>
      <w:iCs/>
    </w:rPr>
  </w:style>
  <w:style w:type="paragraph" w:styleId="Liste2">
    <w:name w:val="List 2"/>
    <w:basedOn w:val="Standard"/>
    <w:rsid w:val="00DC5653"/>
    <w:pPr>
      <w:ind w:left="566" w:hanging="283"/>
    </w:pPr>
  </w:style>
  <w:style w:type="paragraph" w:styleId="Liste3">
    <w:name w:val="List 3"/>
    <w:basedOn w:val="Standard"/>
    <w:rsid w:val="00DC5653"/>
    <w:pPr>
      <w:ind w:left="849" w:hanging="283"/>
    </w:pPr>
  </w:style>
  <w:style w:type="paragraph" w:styleId="Liste4">
    <w:name w:val="List 4"/>
    <w:basedOn w:val="Standard"/>
    <w:rsid w:val="00DC5653"/>
    <w:pPr>
      <w:ind w:left="1132" w:hanging="283"/>
    </w:pPr>
  </w:style>
  <w:style w:type="paragraph" w:styleId="Liste5">
    <w:name w:val="List 5"/>
    <w:basedOn w:val="Standard"/>
    <w:rsid w:val="00DC5653"/>
    <w:pPr>
      <w:ind w:left="1415" w:hanging="283"/>
    </w:pPr>
  </w:style>
  <w:style w:type="paragraph" w:styleId="Listenfortsetzung">
    <w:name w:val="List Continue"/>
    <w:basedOn w:val="Standard"/>
    <w:rsid w:val="00DC5653"/>
    <w:pPr>
      <w:spacing w:after="120"/>
      <w:ind w:left="283"/>
    </w:pPr>
  </w:style>
  <w:style w:type="paragraph" w:styleId="Listenfortsetzung2">
    <w:name w:val="List Continue 2"/>
    <w:basedOn w:val="Standard"/>
    <w:rsid w:val="00DC5653"/>
    <w:pPr>
      <w:spacing w:after="120"/>
      <w:ind w:left="566"/>
    </w:pPr>
  </w:style>
  <w:style w:type="paragraph" w:styleId="Listenfortsetzung3">
    <w:name w:val="List Continue 3"/>
    <w:basedOn w:val="Standard"/>
    <w:rsid w:val="00DC5653"/>
    <w:pPr>
      <w:spacing w:after="120"/>
      <w:ind w:left="849"/>
    </w:pPr>
  </w:style>
  <w:style w:type="paragraph" w:styleId="Listenfortsetzung4">
    <w:name w:val="List Continue 4"/>
    <w:basedOn w:val="Standard"/>
    <w:rsid w:val="00DC5653"/>
    <w:pPr>
      <w:spacing w:after="120"/>
      <w:ind w:left="1132"/>
    </w:pPr>
  </w:style>
  <w:style w:type="paragraph" w:styleId="Listenfortsetzung5">
    <w:name w:val="List Continue 5"/>
    <w:basedOn w:val="Standard"/>
    <w:rsid w:val="00DC5653"/>
    <w:pPr>
      <w:spacing w:after="120"/>
      <w:ind w:left="1415"/>
    </w:pPr>
  </w:style>
  <w:style w:type="paragraph" w:styleId="Listennummer">
    <w:name w:val="List Number"/>
    <w:basedOn w:val="Standard"/>
    <w:rsid w:val="00DC5653"/>
    <w:pPr>
      <w:numPr>
        <w:numId w:val="12"/>
      </w:numPr>
    </w:pPr>
  </w:style>
  <w:style w:type="paragraph" w:styleId="Listennummer2">
    <w:name w:val="List Number 2"/>
    <w:basedOn w:val="Standard"/>
    <w:rsid w:val="00DC5653"/>
    <w:pPr>
      <w:numPr>
        <w:numId w:val="13"/>
      </w:numPr>
    </w:pPr>
  </w:style>
  <w:style w:type="paragraph" w:styleId="Listennummer3">
    <w:name w:val="List Number 3"/>
    <w:basedOn w:val="Standard"/>
    <w:rsid w:val="00DC5653"/>
    <w:pPr>
      <w:numPr>
        <w:numId w:val="14"/>
      </w:numPr>
    </w:pPr>
  </w:style>
  <w:style w:type="paragraph" w:styleId="Listennummer4">
    <w:name w:val="List Number 4"/>
    <w:basedOn w:val="Standard"/>
    <w:rsid w:val="00DC5653"/>
    <w:pPr>
      <w:numPr>
        <w:numId w:val="15"/>
      </w:numPr>
    </w:pPr>
  </w:style>
  <w:style w:type="paragraph" w:styleId="Listennummer5">
    <w:name w:val="List Number 5"/>
    <w:basedOn w:val="Standard"/>
    <w:rsid w:val="00DC5653"/>
    <w:pPr>
      <w:numPr>
        <w:numId w:val="16"/>
      </w:numPr>
    </w:pPr>
  </w:style>
  <w:style w:type="table" w:styleId="Tabelle3D-Effekt1">
    <w:name w:val="Table 3D effects 1"/>
    <w:basedOn w:val="NormaleTabelle"/>
    <w:rsid w:val="00DC5653"/>
    <w:pPr>
      <w:spacing w:after="240" w:line="280" w:lineRule="atLeast"/>
    </w:pPr>
    <w:rPr>
      <w:rFonts w:eastAsia="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rsid w:val="00DC5653"/>
    <w:pPr>
      <w:spacing w:after="240" w:line="280" w:lineRule="atLeast"/>
    </w:pPr>
    <w:rPr>
      <w:rFonts w:eastAsia="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rsid w:val="00DC5653"/>
    <w:pPr>
      <w:spacing w:after="240" w:line="280" w:lineRule="atLeast"/>
    </w:pPr>
    <w:rPr>
      <w:rFonts w:eastAsia="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rsid w:val="00DC5653"/>
    <w:pPr>
      <w:spacing w:after="240" w:line="280" w:lineRule="atLeast"/>
    </w:pPr>
    <w:rPr>
      <w:rFonts w:eastAsia="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rsid w:val="00DC5653"/>
    <w:pPr>
      <w:spacing w:after="240" w:line="280" w:lineRule="atLeast"/>
    </w:pPr>
    <w:rPr>
      <w:rFonts w:eastAsia="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rsid w:val="00DC5653"/>
    <w:pPr>
      <w:spacing w:after="240" w:line="280" w:lineRule="atLeast"/>
    </w:pPr>
    <w:rPr>
      <w:rFonts w:eastAsia="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rsid w:val="00DC5653"/>
    <w:pPr>
      <w:spacing w:after="240" w:line="280" w:lineRule="atLeast"/>
    </w:pPr>
    <w:rPr>
      <w:rFonts w:eastAsia="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rsid w:val="00DC5653"/>
    <w:pPr>
      <w:spacing w:after="240" w:line="280" w:lineRule="atLeast"/>
    </w:pPr>
    <w:rPr>
      <w:rFonts w:eastAsia="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rsid w:val="00DC5653"/>
    <w:pPr>
      <w:spacing w:after="240" w:line="280" w:lineRule="atLeast"/>
    </w:pPr>
    <w:rPr>
      <w:rFonts w:eastAsia="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rsid w:val="00DC5653"/>
    <w:pPr>
      <w:spacing w:after="240" w:line="280" w:lineRule="atLeast"/>
    </w:pPr>
    <w:rPr>
      <w:rFonts w:eastAsia="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rsid w:val="00DC5653"/>
    <w:pPr>
      <w:spacing w:after="240" w:line="280" w:lineRule="atLeast"/>
    </w:pPr>
    <w:rPr>
      <w:rFonts w:eastAsia="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rsid w:val="00DC5653"/>
    <w:pPr>
      <w:spacing w:after="240" w:line="280" w:lineRule="atLeast"/>
    </w:pPr>
    <w:rPr>
      <w:rFonts w:eastAsia="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rsid w:val="00DC5653"/>
    <w:pPr>
      <w:spacing w:after="240" w:line="280" w:lineRule="atLeast"/>
    </w:pPr>
    <w:rPr>
      <w:rFonts w:eastAsia="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rsid w:val="00DC5653"/>
    <w:pPr>
      <w:spacing w:after="240" w:line="280" w:lineRule="atLeast"/>
    </w:pPr>
    <w:rPr>
      <w:rFonts w:eastAsia="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rsid w:val="00DC5653"/>
    <w:pPr>
      <w:spacing w:after="240" w:line="280" w:lineRule="atLeast"/>
    </w:pPr>
    <w:rPr>
      <w:rFonts w:eastAsia="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rsid w:val="00DC5653"/>
    <w:pPr>
      <w:spacing w:after="240" w:line="280" w:lineRule="atLeast"/>
    </w:pPr>
    <w:rPr>
      <w:rFonts w:eastAsia="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rsid w:val="00DC5653"/>
    <w:pPr>
      <w:spacing w:after="240" w:line="280" w:lineRule="atLeast"/>
    </w:pPr>
    <w:rPr>
      <w:rFonts w:eastAsia="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rsid w:val="00DC5653"/>
    <w:pPr>
      <w:spacing w:after="240" w:line="280" w:lineRule="atLeast"/>
    </w:pPr>
    <w:rPr>
      <w:rFonts w:eastAsia="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rsid w:val="00DC5653"/>
    <w:pPr>
      <w:spacing w:after="240" w:line="280" w:lineRule="atLeast"/>
    </w:pPr>
    <w:rPr>
      <w:rFonts w:eastAsia="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rsid w:val="00DC5653"/>
    <w:pPr>
      <w:spacing w:after="240" w:line="280" w:lineRule="atLeast"/>
    </w:pPr>
    <w:rPr>
      <w:rFonts w:eastAsia="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rsid w:val="00DC5653"/>
    <w:pPr>
      <w:spacing w:after="240" w:line="280" w:lineRule="atLeast"/>
    </w:pPr>
    <w:rPr>
      <w:rFonts w:eastAsia="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rsid w:val="00DC5653"/>
    <w:pPr>
      <w:spacing w:after="240" w:line="280" w:lineRule="atLeast"/>
    </w:pPr>
    <w:rPr>
      <w:rFonts w:eastAsia="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rsid w:val="00DC5653"/>
    <w:pPr>
      <w:spacing w:after="240" w:line="280" w:lineRule="atLeast"/>
    </w:pPr>
    <w:rPr>
      <w:rFonts w:eastAsia="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Professionell">
    <w:name w:val="Table Professional"/>
    <w:basedOn w:val="NormaleTabelle"/>
    <w:rsid w:val="00DC5653"/>
    <w:pPr>
      <w:spacing w:after="240" w:line="280" w:lineRule="atLeast"/>
    </w:pPr>
    <w:rPr>
      <w:rFonts w:eastAsia="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rsid w:val="00DC5653"/>
    <w:pPr>
      <w:spacing w:after="240" w:line="280" w:lineRule="atLeast"/>
    </w:pPr>
    <w:rPr>
      <w:rFonts w:eastAsia="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rsid w:val="00DC5653"/>
    <w:pPr>
      <w:spacing w:after="240" w:line="280" w:lineRule="atLeast"/>
    </w:pPr>
    <w:rPr>
      <w:rFonts w:eastAsia="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rsid w:val="00DC5653"/>
    <w:pPr>
      <w:spacing w:after="240" w:line="280" w:lineRule="atLeast"/>
    </w:pPr>
    <w:rPr>
      <w:rFonts w:eastAsia="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rsid w:val="00DC5653"/>
    <w:pPr>
      <w:spacing w:after="240" w:line="280" w:lineRule="atLeast"/>
    </w:pPr>
    <w:rPr>
      <w:rFonts w:eastAsia="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rsid w:val="00DC5653"/>
    <w:pPr>
      <w:spacing w:after="240" w:line="280" w:lineRule="atLeast"/>
    </w:pPr>
    <w:rPr>
      <w:rFonts w:eastAsia="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rsid w:val="00DC5653"/>
    <w:pPr>
      <w:spacing w:after="240" w:line="280" w:lineRule="atLeast"/>
    </w:pPr>
    <w:rPr>
      <w:rFonts w:eastAsia="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rsid w:val="00DC5653"/>
    <w:pPr>
      <w:spacing w:after="240" w:line="280" w:lineRule="atLeast"/>
    </w:pPr>
    <w:rPr>
      <w:rFonts w:eastAsia="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rsid w:val="00DC5653"/>
    <w:pPr>
      <w:spacing w:after="240" w:line="280" w:lineRule="atLeast"/>
    </w:pPr>
    <w:rPr>
      <w:rFonts w:eastAsia="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rsid w:val="00DC5653"/>
    <w:pPr>
      <w:spacing w:after="240" w:line="280" w:lineRule="atLeast"/>
    </w:pPr>
    <w:rPr>
      <w:rFonts w:eastAsia="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rsid w:val="00DC5653"/>
    <w:pPr>
      <w:spacing w:after="240" w:line="280" w:lineRule="atLeast"/>
    </w:pPr>
    <w:rPr>
      <w:rFonts w:eastAsia="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rsid w:val="00DC5653"/>
    <w:pPr>
      <w:spacing w:after="240" w:line="280" w:lineRule="atLeast"/>
    </w:pPr>
    <w:rPr>
      <w:rFonts w:eastAsia="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rsid w:val="00DC5653"/>
    <w:pPr>
      <w:spacing w:after="240" w:line="280" w:lineRule="atLeast"/>
    </w:pPr>
    <w:rPr>
      <w:rFonts w:eastAsia="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rsid w:val="00DC5653"/>
    <w:pPr>
      <w:spacing w:after="240" w:line="280" w:lineRule="atLeast"/>
    </w:pPr>
    <w:rPr>
      <w:rFonts w:eastAsia="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rsid w:val="00DC5653"/>
    <w:pPr>
      <w:spacing w:after="240" w:line="280" w:lineRule="atLeast"/>
    </w:pPr>
    <w:rPr>
      <w:rFonts w:eastAsia="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rsid w:val="00DC5653"/>
    <w:pPr>
      <w:spacing w:after="240" w:line="280" w:lineRule="atLeast"/>
    </w:pPr>
    <w:rPr>
      <w:rFonts w:eastAsia="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rsid w:val="00DC5653"/>
    <w:pPr>
      <w:spacing w:after="240" w:line="280" w:lineRule="atLeast"/>
    </w:pPr>
    <w:rPr>
      <w:rFonts w:eastAsia="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rsid w:val="00DC5653"/>
    <w:pPr>
      <w:spacing w:after="240" w:line="280" w:lineRule="atLeast"/>
    </w:pPr>
    <w:rPr>
      <w:rFonts w:eastAsia="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rsid w:val="00DC5653"/>
    <w:pPr>
      <w:spacing w:after="240" w:line="280" w:lineRule="atLeast"/>
    </w:pPr>
    <w:rPr>
      <w:rFonts w:eastAsia="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ellen-Thema">
    <w:name w:val="Tabellen-Thema"/>
    <w:basedOn w:val="NormaleTabelle"/>
    <w:rsid w:val="00DC5653"/>
    <w:pPr>
      <w:spacing w:after="240" w:line="280" w:lineRule="atLeast"/>
    </w:pPr>
    <w:rPr>
      <w:rFonts w:eastAsia="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krper2">
    <w:name w:val="Body Text 2"/>
    <w:basedOn w:val="Standard"/>
    <w:link w:val="Textkrper2Zchn"/>
    <w:rsid w:val="00DC5653"/>
    <w:pPr>
      <w:spacing w:after="120" w:line="480" w:lineRule="auto"/>
    </w:pPr>
  </w:style>
  <w:style w:type="character" w:customStyle="1" w:styleId="Textkrper2Zchn">
    <w:name w:val="Textkörper 2 Zchn"/>
    <w:link w:val="Textkrper2"/>
    <w:rsid w:val="00DC5653"/>
    <w:rPr>
      <w:rFonts w:ascii="Century Gothic" w:eastAsia="Calibri" w:hAnsi="Century Gothic" w:cs="Times New Roman"/>
      <w:lang w:eastAsia="de-DE"/>
    </w:rPr>
  </w:style>
  <w:style w:type="paragraph" w:styleId="Textkrper3">
    <w:name w:val="Body Text 3"/>
    <w:basedOn w:val="Standard"/>
    <w:link w:val="Textkrper3Zchn"/>
    <w:rsid w:val="00DC5653"/>
    <w:pPr>
      <w:spacing w:after="120"/>
    </w:pPr>
    <w:rPr>
      <w:sz w:val="16"/>
      <w:szCs w:val="16"/>
    </w:rPr>
  </w:style>
  <w:style w:type="character" w:customStyle="1" w:styleId="Textkrper3Zchn">
    <w:name w:val="Textkörper 3 Zchn"/>
    <w:link w:val="Textkrper3"/>
    <w:rsid w:val="00DC5653"/>
    <w:rPr>
      <w:rFonts w:ascii="Century Gothic" w:eastAsia="Calibri" w:hAnsi="Century Gothic" w:cs="Times New Roman"/>
      <w:sz w:val="16"/>
      <w:szCs w:val="16"/>
      <w:lang w:eastAsia="de-DE"/>
    </w:rPr>
  </w:style>
  <w:style w:type="paragraph" w:styleId="Textkrper-Einzug2">
    <w:name w:val="Body Text Indent 2"/>
    <w:basedOn w:val="Standard"/>
    <w:link w:val="Textkrper-Einzug2Zchn"/>
    <w:rsid w:val="00DC5653"/>
    <w:pPr>
      <w:spacing w:after="120" w:line="480" w:lineRule="auto"/>
      <w:ind w:left="283"/>
    </w:pPr>
  </w:style>
  <w:style w:type="character" w:customStyle="1" w:styleId="Textkrper-Einzug2Zchn">
    <w:name w:val="Textkörper-Einzug 2 Zchn"/>
    <w:link w:val="Textkrper-Einzug2"/>
    <w:rsid w:val="00DC5653"/>
    <w:rPr>
      <w:rFonts w:ascii="Century Gothic" w:eastAsia="Calibri" w:hAnsi="Century Gothic" w:cs="Times New Roman"/>
      <w:lang w:eastAsia="de-DE"/>
    </w:rPr>
  </w:style>
  <w:style w:type="paragraph" w:styleId="Textkrper-Erstzeileneinzug">
    <w:name w:val="Body Text First Indent"/>
    <w:basedOn w:val="Textkrper"/>
    <w:link w:val="Textkrper-ErstzeileneinzugZchn"/>
    <w:rsid w:val="00DC5653"/>
    <w:pPr>
      <w:ind w:firstLine="210"/>
    </w:pPr>
  </w:style>
  <w:style w:type="character" w:customStyle="1" w:styleId="Textkrper-ErstzeileneinzugZchn">
    <w:name w:val="Textkörper-Erstzeileneinzug Zchn"/>
    <w:basedOn w:val="TextkrperZchn"/>
    <w:link w:val="Textkrper-Erstzeileneinzug"/>
    <w:rsid w:val="00DC5653"/>
    <w:rPr>
      <w:rFonts w:ascii="Arial" w:hAnsi="Arial"/>
      <w:sz w:val="22"/>
      <w:lang w:eastAsia="de-DE"/>
    </w:rPr>
  </w:style>
  <w:style w:type="paragraph" w:styleId="Textkrper-Erstzeileneinzug2">
    <w:name w:val="Body Text First Indent 2"/>
    <w:basedOn w:val="Textkrper-Zeileneinzug"/>
    <w:link w:val="Textkrper-Erstzeileneinzug2Zchn"/>
    <w:rsid w:val="00DC5653"/>
    <w:pPr>
      <w:spacing w:after="120"/>
      <w:ind w:left="283" w:firstLine="210"/>
    </w:pPr>
  </w:style>
  <w:style w:type="character" w:customStyle="1" w:styleId="Textkrper-Erstzeileneinzug2Zchn">
    <w:name w:val="Textkörper-Erstzeileneinzug 2 Zchn"/>
    <w:basedOn w:val="Textkrper-ZeileneinzugZchn"/>
    <w:link w:val="Textkrper-Erstzeileneinzug2"/>
    <w:rsid w:val="00DC5653"/>
    <w:rPr>
      <w:rFonts w:ascii="Arial" w:hAnsi="Arial"/>
      <w:sz w:val="22"/>
      <w:lang w:eastAsia="de-DE"/>
    </w:rPr>
  </w:style>
  <w:style w:type="paragraph" w:styleId="Umschlagabsenderadresse">
    <w:name w:val="envelope return"/>
    <w:basedOn w:val="Standard"/>
    <w:rsid w:val="0006365B"/>
    <w:rPr>
      <w:rFonts w:cs="Arial"/>
      <w:sz w:val="20"/>
    </w:rPr>
  </w:style>
  <w:style w:type="paragraph" w:styleId="Umschlagadresse">
    <w:name w:val="envelope address"/>
    <w:basedOn w:val="Standard"/>
    <w:rsid w:val="0006365B"/>
    <w:pPr>
      <w:framePr w:w="4320" w:h="2160" w:hRule="exact" w:hSpace="141" w:wrap="auto" w:hAnchor="page" w:xAlign="center" w:yAlign="bottom"/>
      <w:ind w:left="1"/>
    </w:pPr>
    <w:rPr>
      <w:rFonts w:cs="Arial"/>
      <w:sz w:val="24"/>
      <w:szCs w:val="24"/>
    </w:rPr>
  </w:style>
  <w:style w:type="paragraph" w:styleId="Unterschrift">
    <w:name w:val="Signature"/>
    <w:basedOn w:val="Standard"/>
    <w:link w:val="UnterschriftZchn"/>
    <w:rsid w:val="0006365B"/>
    <w:pPr>
      <w:ind w:left="4252"/>
    </w:pPr>
  </w:style>
  <w:style w:type="character" w:customStyle="1" w:styleId="UnterschriftZchn">
    <w:name w:val="Unterschrift Zchn"/>
    <w:link w:val="Unterschrift"/>
    <w:rsid w:val="00A35A8A"/>
    <w:rPr>
      <w:rFonts w:ascii="Arial" w:hAnsi="Arial"/>
      <w:sz w:val="22"/>
      <w:lang w:eastAsia="de-DE"/>
    </w:rPr>
  </w:style>
  <w:style w:type="paragraph" w:styleId="Untertitel">
    <w:name w:val="Subtitle"/>
    <w:basedOn w:val="Standard"/>
    <w:link w:val="UntertitelZchn"/>
    <w:qFormat/>
    <w:rsid w:val="0006365B"/>
    <w:pPr>
      <w:spacing w:after="60"/>
      <w:jc w:val="center"/>
      <w:outlineLvl w:val="1"/>
    </w:pPr>
    <w:rPr>
      <w:rFonts w:cs="Arial"/>
      <w:sz w:val="24"/>
      <w:szCs w:val="24"/>
    </w:rPr>
  </w:style>
  <w:style w:type="character" w:customStyle="1" w:styleId="UntertitelZchn">
    <w:name w:val="Untertitel Zchn"/>
    <w:link w:val="Untertitel"/>
    <w:rsid w:val="00A35A8A"/>
    <w:rPr>
      <w:rFonts w:ascii="Arial" w:hAnsi="Arial" w:cs="Arial"/>
      <w:sz w:val="24"/>
      <w:szCs w:val="24"/>
      <w:lang w:eastAsia="de-DE"/>
    </w:rPr>
  </w:style>
  <w:style w:type="character" w:customStyle="1" w:styleId="KommentarthemaZchn">
    <w:name w:val="Kommentarthema Zchn"/>
    <w:link w:val="Kommentarthema"/>
    <w:semiHidden/>
    <w:rsid w:val="00670FC6"/>
    <w:rPr>
      <w:rFonts w:ascii="Arial" w:hAnsi="Arial"/>
      <w:b/>
      <w:bCs/>
      <w:sz w:val="22"/>
      <w:lang w:eastAsia="de-DE"/>
    </w:rPr>
  </w:style>
  <w:style w:type="paragraph" w:customStyle="1" w:styleId="Code">
    <w:name w:val="Code"/>
    <w:basedOn w:val="Standard"/>
    <w:rsid w:val="00670FC6"/>
    <w:pPr>
      <w:spacing w:after="0"/>
    </w:pPr>
    <w:rPr>
      <w:rFonts w:ascii="Courier New" w:hAnsi="Courier New" w:cs="Courier New"/>
      <w:noProof/>
      <w:sz w:val="20"/>
    </w:rPr>
  </w:style>
  <w:style w:type="paragraph" w:customStyle="1" w:styleId="CodeMitAbstand">
    <w:name w:val="CodeMitAbstand"/>
    <w:basedOn w:val="Code"/>
    <w:rsid w:val="00670FC6"/>
    <w:pPr>
      <w:spacing w:after="240"/>
    </w:pPr>
  </w:style>
  <w:style w:type="paragraph" w:styleId="Index8">
    <w:name w:val="index 8"/>
    <w:basedOn w:val="Standard"/>
    <w:next w:val="Standard"/>
    <w:autoRedefine/>
    <w:rsid w:val="00DC5653"/>
    <w:pPr>
      <w:ind w:left="1760" w:hanging="220"/>
    </w:pPr>
  </w:style>
  <w:style w:type="paragraph" w:styleId="Index9">
    <w:name w:val="index 9"/>
    <w:basedOn w:val="Standard"/>
    <w:next w:val="Standard"/>
    <w:autoRedefine/>
    <w:rsid w:val="00DC5653"/>
    <w:pPr>
      <w:ind w:left="1980" w:hanging="220"/>
    </w:pPr>
  </w:style>
  <w:style w:type="paragraph" w:styleId="Makrotext">
    <w:name w:val="macro"/>
    <w:link w:val="MakrotextZchn"/>
    <w:rsid w:val="00DC5653"/>
    <w:pPr>
      <w:tabs>
        <w:tab w:val="left" w:pos="480"/>
        <w:tab w:val="left" w:pos="960"/>
        <w:tab w:val="left" w:pos="1440"/>
        <w:tab w:val="left" w:pos="1920"/>
        <w:tab w:val="left" w:pos="2400"/>
        <w:tab w:val="left" w:pos="2880"/>
        <w:tab w:val="left" w:pos="3360"/>
        <w:tab w:val="left" w:pos="3840"/>
        <w:tab w:val="left" w:pos="4320"/>
      </w:tabs>
      <w:spacing w:after="240" w:line="280" w:lineRule="atLeast"/>
    </w:pPr>
    <w:rPr>
      <w:rFonts w:ascii="Courier New" w:eastAsia="Calibri" w:hAnsi="Courier New" w:cs="Courier New"/>
      <w:sz w:val="22"/>
      <w:szCs w:val="22"/>
      <w:lang w:val="de-DE" w:eastAsia="de-DE"/>
    </w:rPr>
  </w:style>
  <w:style w:type="character" w:customStyle="1" w:styleId="MakrotextZchn">
    <w:name w:val="Makrotext Zchn"/>
    <w:link w:val="Makrotext"/>
    <w:rsid w:val="00DC5653"/>
    <w:rPr>
      <w:rFonts w:ascii="Courier New" w:eastAsia="Calibri" w:hAnsi="Courier New" w:cs="Courier New"/>
      <w:sz w:val="22"/>
      <w:szCs w:val="22"/>
      <w:lang w:val="de-DE" w:eastAsia="de-DE" w:bidi="ar-SA"/>
    </w:rPr>
  </w:style>
  <w:style w:type="paragraph" w:styleId="Rechtsgrundlagenverzeichnis">
    <w:name w:val="table of authorities"/>
    <w:basedOn w:val="Standard"/>
    <w:next w:val="Standard"/>
    <w:rsid w:val="00DC5653"/>
    <w:pPr>
      <w:ind w:left="220" w:hanging="220"/>
    </w:pPr>
  </w:style>
  <w:style w:type="paragraph" w:styleId="RGV-berschrift">
    <w:name w:val="toa heading"/>
    <w:basedOn w:val="Standard"/>
    <w:next w:val="Standard"/>
    <w:rsid w:val="00DC5653"/>
    <w:pPr>
      <w:spacing w:before="120"/>
    </w:pPr>
    <w:rPr>
      <w:rFonts w:cs="Arial"/>
      <w:b/>
      <w:bCs/>
      <w:sz w:val="24"/>
      <w:szCs w:val="24"/>
    </w:rPr>
  </w:style>
  <w:style w:type="character" w:customStyle="1" w:styleId="NichtTrennen">
    <w:name w:val="NichtTrennen"/>
    <w:rsid w:val="00DC5653"/>
    <w:rPr>
      <w:noProof/>
      <w:lang w:val="de-CH"/>
    </w:rPr>
  </w:style>
  <w:style w:type="paragraph" w:styleId="Inhaltsverzeichnisberschrift">
    <w:name w:val="TOC Heading"/>
    <w:basedOn w:val="berschrift1"/>
    <w:next w:val="Standard"/>
    <w:uiPriority w:val="39"/>
    <w:qFormat/>
    <w:rsid w:val="0006365B"/>
    <w:pPr>
      <w:keepNext/>
      <w:pageBreakBefore w:val="0"/>
      <w:numPr>
        <w:numId w:val="0"/>
      </w:numPr>
      <w:pBdr>
        <w:bottom w:val="none" w:sz="0" w:space="0" w:color="auto"/>
      </w:pBdr>
      <w:spacing w:after="60" w:line="280" w:lineRule="atLeast"/>
      <w:outlineLvl w:val="9"/>
    </w:pPr>
    <w:rPr>
      <w:rFonts w:ascii="Cambria" w:hAnsi="Cambria"/>
      <w:bCs/>
      <w:kern w:val="32"/>
      <w:sz w:val="32"/>
      <w:szCs w:val="32"/>
    </w:rPr>
  </w:style>
  <w:style w:type="paragraph" w:customStyle="1" w:styleId="AbstandNachStandard">
    <w:name w:val="AbstandNach (Standard)"/>
    <w:basedOn w:val="Standard"/>
    <w:qFormat/>
    <w:rsid w:val="00DC5653"/>
    <w:pPr>
      <w:spacing w:after="160"/>
    </w:pPr>
  </w:style>
  <w:style w:type="character" w:customStyle="1" w:styleId="HypUnterstrichen">
    <w:name w:val="HypUnterstrichen"/>
    <w:uiPriority w:val="1"/>
    <w:rsid w:val="00DC5653"/>
    <w:rPr>
      <w:color w:val="0000FF"/>
      <w:u w:val="single"/>
    </w:rPr>
  </w:style>
  <w:style w:type="paragraph" w:customStyle="1" w:styleId="CodeText">
    <w:name w:val="CodeText"/>
    <w:basedOn w:val="Standard"/>
    <w:rsid w:val="00670FC6"/>
    <w:pPr>
      <w:spacing w:after="0" w:line="240" w:lineRule="auto"/>
    </w:pPr>
    <w:rPr>
      <w:rFonts w:ascii="Courier New" w:hAnsi="Courier New"/>
      <w:noProof/>
      <w:spacing w:val="-10"/>
      <w:sz w:val="20"/>
      <w:lang w:eastAsia="en-US"/>
    </w:rPr>
  </w:style>
  <w:style w:type="table" w:styleId="Tabellenraster">
    <w:name w:val="Table Grid"/>
    <w:basedOn w:val="NormaleTabelle"/>
    <w:rsid w:val="00B44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prechblase">
    <w:name w:val="Sprechblase"/>
    <w:basedOn w:val="Standard"/>
    <w:qFormat/>
    <w:rsid w:val="00510BA3"/>
    <w:pPr>
      <w:spacing w:after="0" w:line="276" w:lineRule="auto"/>
    </w:pPr>
    <w:rPr>
      <w:sz w:val="16"/>
      <w:szCs w:val="18"/>
      <w:lang w:val="de-DE"/>
    </w:rPr>
  </w:style>
  <w:style w:type="paragraph" w:styleId="Listenabsatz">
    <w:name w:val="List Paragraph"/>
    <w:basedOn w:val="Standard"/>
    <w:uiPriority w:val="34"/>
    <w:qFormat/>
    <w:rsid w:val="00510BA3"/>
    <w:pPr>
      <w:ind w:left="720"/>
      <w:contextualSpacing/>
    </w:pPr>
  </w:style>
  <w:style w:type="paragraph" w:customStyle="1" w:styleId="Schaltflche2">
    <w:name w:val="Schaltfläche2"/>
    <w:basedOn w:val="NummerierteListe"/>
    <w:link w:val="Schaltflche2Zchn"/>
    <w:rsid w:val="00F50DEC"/>
    <w:rPr>
      <w:rFonts w:cs="Calibri"/>
    </w:rPr>
  </w:style>
  <w:style w:type="character" w:customStyle="1" w:styleId="Schaltflche2Zchn">
    <w:name w:val="Schaltfläche2 Zchn"/>
    <w:basedOn w:val="NummerierteListeZchn"/>
    <w:link w:val="Schaltflche2"/>
    <w:rsid w:val="00F50DEC"/>
    <w:rPr>
      <w:rFonts w:cs="Calibri"/>
      <w:sz w:val="22"/>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de-CH" w:eastAsia="de-CH"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nhideWhenUsed="0" w:qFormat="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Standard">
    <w:name w:val="Normal"/>
    <w:qFormat/>
    <w:rsid w:val="000B2D9E"/>
    <w:pPr>
      <w:spacing w:after="240" w:line="280" w:lineRule="atLeast"/>
    </w:pPr>
    <w:rPr>
      <w:sz w:val="22"/>
      <w:lang w:eastAsia="de-DE"/>
    </w:rPr>
  </w:style>
  <w:style w:type="paragraph" w:styleId="berschrift1">
    <w:name w:val="heading 1"/>
    <w:basedOn w:val="Standard"/>
    <w:next w:val="Standard"/>
    <w:link w:val="berschrift1Zchn"/>
    <w:qFormat/>
    <w:rsid w:val="00670FC6"/>
    <w:pPr>
      <w:pageBreakBefore/>
      <w:numPr>
        <w:numId w:val="45"/>
      </w:numPr>
      <w:pBdr>
        <w:bottom w:val="thickThinLargeGap" w:sz="24" w:space="18" w:color="auto"/>
      </w:pBdr>
      <w:spacing w:after="600" w:line="240" w:lineRule="auto"/>
      <w:outlineLvl w:val="0"/>
    </w:pPr>
    <w:rPr>
      <w:b/>
      <w:sz w:val="36"/>
    </w:rPr>
  </w:style>
  <w:style w:type="paragraph" w:styleId="berschrift2">
    <w:name w:val="heading 2"/>
    <w:basedOn w:val="Standard"/>
    <w:next w:val="Standard"/>
    <w:link w:val="berschrift2Zchn"/>
    <w:qFormat/>
    <w:rsid w:val="00670FC6"/>
    <w:pPr>
      <w:keepNext/>
      <w:numPr>
        <w:ilvl w:val="1"/>
        <w:numId w:val="45"/>
      </w:numPr>
      <w:spacing w:before="480" w:after="480" w:line="240" w:lineRule="auto"/>
      <w:outlineLvl w:val="1"/>
    </w:pPr>
    <w:rPr>
      <w:b/>
      <w:sz w:val="28"/>
      <w:szCs w:val="28"/>
    </w:rPr>
  </w:style>
  <w:style w:type="paragraph" w:styleId="berschrift3">
    <w:name w:val="heading 3"/>
    <w:basedOn w:val="Standard"/>
    <w:next w:val="Standard"/>
    <w:link w:val="berschrift3Zchn"/>
    <w:qFormat/>
    <w:rsid w:val="00670FC6"/>
    <w:pPr>
      <w:keepNext/>
      <w:numPr>
        <w:ilvl w:val="2"/>
        <w:numId w:val="45"/>
      </w:numPr>
      <w:tabs>
        <w:tab w:val="left" w:pos="851"/>
      </w:tabs>
      <w:spacing w:before="240"/>
      <w:outlineLvl w:val="2"/>
    </w:pPr>
    <w:rPr>
      <w:b/>
    </w:rPr>
  </w:style>
  <w:style w:type="paragraph" w:styleId="berschrift4">
    <w:name w:val="heading 4"/>
    <w:basedOn w:val="Standard"/>
    <w:next w:val="Standard"/>
    <w:link w:val="berschrift4Zchn"/>
    <w:qFormat/>
    <w:rsid w:val="00670FC6"/>
    <w:pPr>
      <w:keepNext/>
      <w:numPr>
        <w:ilvl w:val="3"/>
        <w:numId w:val="45"/>
      </w:numPr>
      <w:spacing w:before="360" w:after="120"/>
      <w:outlineLvl w:val="3"/>
    </w:pPr>
    <w:rPr>
      <w:i/>
    </w:rPr>
  </w:style>
  <w:style w:type="paragraph" w:styleId="berschrift5">
    <w:name w:val="heading 5"/>
    <w:basedOn w:val="Standard"/>
    <w:next w:val="Standard"/>
    <w:link w:val="berschrift5Zchn"/>
    <w:qFormat/>
    <w:rsid w:val="00670FC6"/>
    <w:pPr>
      <w:numPr>
        <w:ilvl w:val="4"/>
        <w:numId w:val="45"/>
      </w:numPr>
      <w:outlineLvl w:val="4"/>
    </w:pPr>
    <w:rPr>
      <w:rFonts w:ascii="Courier" w:hAnsi="Courier"/>
      <w:b/>
      <w:sz w:val="20"/>
    </w:rPr>
  </w:style>
  <w:style w:type="paragraph" w:styleId="berschrift6">
    <w:name w:val="heading 6"/>
    <w:basedOn w:val="Standard"/>
    <w:next w:val="Standard"/>
    <w:link w:val="berschrift6Zchn"/>
    <w:qFormat/>
    <w:rsid w:val="00670FC6"/>
    <w:pPr>
      <w:numPr>
        <w:ilvl w:val="5"/>
        <w:numId w:val="45"/>
      </w:numPr>
      <w:outlineLvl w:val="5"/>
    </w:pPr>
    <w:rPr>
      <w:rFonts w:ascii="Courier" w:hAnsi="Courier"/>
      <w:sz w:val="20"/>
      <w:u w:val="single"/>
    </w:rPr>
  </w:style>
  <w:style w:type="paragraph" w:styleId="berschrift7">
    <w:name w:val="heading 7"/>
    <w:basedOn w:val="Standard"/>
    <w:next w:val="Standard"/>
    <w:link w:val="berschrift7Zchn"/>
    <w:qFormat/>
    <w:rsid w:val="00670FC6"/>
    <w:pPr>
      <w:numPr>
        <w:ilvl w:val="6"/>
        <w:numId w:val="45"/>
      </w:numPr>
      <w:outlineLvl w:val="6"/>
    </w:pPr>
    <w:rPr>
      <w:rFonts w:ascii="Courier" w:hAnsi="Courier"/>
      <w:i/>
      <w:sz w:val="20"/>
    </w:rPr>
  </w:style>
  <w:style w:type="paragraph" w:styleId="berschrift8">
    <w:name w:val="heading 8"/>
    <w:basedOn w:val="Standard"/>
    <w:next w:val="Standard"/>
    <w:link w:val="berschrift8Zchn"/>
    <w:qFormat/>
    <w:rsid w:val="00670FC6"/>
    <w:pPr>
      <w:numPr>
        <w:ilvl w:val="7"/>
        <w:numId w:val="45"/>
      </w:numPr>
      <w:outlineLvl w:val="7"/>
    </w:pPr>
    <w:rPr>
      <w:rFonts w:ascii="Courier" w:hAnsi="Courier"/>
      <w:i/>
      <w:sz w:val="20"/>
    </w:rPr>
  </w:style>
  <w:style w:type="paragraph" w:styleId="berschrift9">
    <w:name w:val="heading 9"/>
    <w:basedOn w:val="Standard"/>
    <w:next w:val="Standard"/>
    <w:link w:val="berschrift9Zchn"/>
    <w:qFormat/>
    <w:rsid w:val="00670FC6"/>
    <w:pPr>
      <w:numPr>
        <w:ilvl w:val="8"/>
        <w:numId w:val="45"/>
      </w:numPr>
      <w:outlineLvl w:val="8"/>
    </w:pPr>
    <w:rPr>
      <w:rFonts w:ascii="Courier" w:hAnsi="Courier"/>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3">
    <w:name w:val="toc 3"/>
    <w:basedOn w:val="Standard"/>
    <w:next w:val="Standard"/>
    <w:uiPriority w:val="39"/>
    <w:rsid w:val="00670FC6"/>
    <w:pPr>
      <w:tabs>
        <w:tab w:val="left" w:pos="2268"/>
        <w:tab w:val="right" w:leader="dot" w:pos="8789"/>
      </w:tabs>
      <w:spacing w:after="0" w:line="400" w:lineRule="atLeast"/>
      <w:ind w:left="2268" w:right="851" w:hanging="1134"/>
    </w:pPr>
    <w:rPr>
      <w:noProof/>
    </w:rPr>
  </w:style>
  <w:style w:type="paragraph" w:styleId="Verzeichnis2">
    <w:name w:val="toc 2"/>
    <w:basedOn w:val="Standard"/>
    <w:next w:val="Standard"/>
    <w:autoRedefine/>
    <w:uiPriority w:val="39"/>
    <w:rsid w:val="00670FC6"/>
    <w:pPr>
      <w:tabs>
        <w:tab w:val="left" w:pos="1276"/>
        <w:tab w:val="right" w:leader="dot" w:pos="8789"/>
      </w:tabs>
      <w:spacing w:after="0" w:line="360" w:lineRule="atLeast"/>
      <w:ind w:left="1134" w:right="851" w:hanging="709"/>
    </w:pPr>
    <w:rPr>
      <w:noProof/>
    </w:rPr>
  </w:style>
  <w:style w:type="paragraph" w:styleId="Verzeichnis1">
    <w:name w:val="toc 1"/>
    <w:basedOn w:val="Standard"/>
    <w:next w:val="Standard"/>
    <w:uiPriority w:val="39"/>
    <w:rsid w:val="00670FC6"/>
    <w:pPr>
      <w:tabs>
        <w:tab w:val="left" w:pos="360"/>
        <w:tab w:val="left" w:pos="426"/>
        <w:tab w:val="right" w:leader="dot" w:pos="8789"/>
      </w:tabs>
      <w:spacing w:after="0" w:line="480" w:lineRule="atLeast"/>
      <w:ind w:right="851"/>
    </w:pPr>
    <w:rPr>
      <w:b/>
    </w:rPr>
  </w:style>
  <w:style w:type="paragraph" w:styleId="Aufzhlungszeichen">
    <w:name w:val="List Bullet"/>
    <w:basedOn w:val="Standard"/>
    <w:rsid w:val="00670FC6"/>
    <w:pPr>
      <w:numPr>
        <w:numId w:val="43"/>
      </w:numPr>
      <w:spacing w:after="120"/>
    </w:pPr>
  </w:style>
  <w:style w:type="character" w:styleId="Hyperlink">
    <w:name w:val="Hyperlink"/>
    <w:uiPriority w:val="99"/>
    <w:rsid w:val="00670FC6"/>
    <w:rPr>
      <w:strike w:val="0"/>
      <w:dstrike w:val="0"/>
      <w:color w:val="0000AA"/>
      <w:u w:val="none"/>
      <w:effect w:val="none"/>
    </w:rPr>
  </w:style>
  <w:style w:type="paragraph" w:styleId="Fuzeile">
    <w:name w:val="footer"/>
    <w:basedOn w:val="Standard"/>
    <w:link w:val="FuzeileZchn"/>
    <w:rsid w:val="00670FC6"/>
    <w:pPr>
      <w:pBdr>
        <w:top w:val="dotted" w:sz="4" w:space="1" w:color="auto"/>
      </w:pBdr>
      <w:tabs>
        <w:tab w:val="right" w:pos="9071"/>
      </w:tabs>
    </w:pPr>
    <w:rPr>
      <w:rFonts w:cs="Arial"/>
      <w:b/>
      <w:i/>
      <w:sz w:val="14"/>
    </w:rPr>
  </w:style>
  <w:style w:type="paragraph" w:styleId="Aufzhlungszeichen2">
    <w:name w:val="List Bullet 2"/>
    <w:basedOn w:val="Standard"/>
    <w:link w:val="Aufzhlungszeichen2Zchn"/>
    <w:rsid w:val="00670FC6"/>
    <w:pPr>
      <w:numPr>
        <w:numId w:val="9"/>
      </w:numPr>
      <w:spacing w:before="120" w:after="0"/>
    </w:pPr>
  </w:style>
  <w:style w:type="character" w:customStyle="1" w:styleId="Aufzhlungszeichen2Zchn">
    <w:name w:val="Aufzählungszeichen 2 Zchn"/>
    <w:link w:val="Aufzhlungszeichen2"/>
    <w:rsid w:val="00670FC6"/>
    <w:rPr>
      <w:rFonts w:ascii="Arial" w:hAnsi="Arial"/>
      <w:sz w:val="22"/>
      <w:lang w:eastAsia="de-DE"/>
    </w:rPr>
  </w:style>
  <w:style w:type="character" w:customStyle="1" w:styleId="Rot">
    <w:name w:val="Rot"/>
    <w:uiPriority w:val="1"/>
    <w:rsid w:val="00DC5653"/>
    <w:rPr>
      <w:b/>
      <w:color w:val="002060"/>
    </w:rPr>
  </w:style>
  <w:style w:type="character" w:customStyle="1" w:styleId="berschrift1Zchn">
    <w:name w:val="Überschrift 1 Zchn"/>
    <w:link w:val="berschrift1"/>
    <w:rsid w:val="00DC5653"/>
    <w:rPr>
      <w:rFonts w:ascii="Arial" w:hAnsi="Arial"/>
      <w:b/>
      <w:sz w:val="36"/>
      <w:lang w:eastAsia="de-DE"/>
    </w:rPr>
  </w:style>
  <w:style w:type="character" w:customStyle="1" w:styleId="berschrift2Zchn">
    <w:name w:val="Überschrift 2 Zchn"/>
    <w:link w:val="berschrift2"/>
    <w:rsid w:val="00DC5653"/>
    <w:rPr>
      <w:rFonts w:ascii="Arial" w:hAnsi="Arial"/>
      <w:b/>
      <w:sz w:val="28"/>
      <w:szCs w:val="28"/>
      <w:lang w:eastAsia="de-DE"/>
    </w:rPr>
  </w:style>
  <w:style w:type="character" w:customStyle="1" w:styleId="berschrift3Zchn">
    <w:name w:val="Überschrift 3 Zchn"/>
    <w:link w:val="berschrift3"/>
    <w:rsid w:val="00DC5653"/>
    <w:rPr>
      <w:rFonts w:ascii="Arial" w:hAnsi="Arial"/>
      <w:b/>
      <w:sz w:val="22"/>
      <w:lang w:eastAsia="de-DE"/>
    </w:rPr>
  </w:style>
  <w:style w:type="character" w:customStyle="1" w:styleId="berschrift4Zchn">
    <w:name w:val="Überschrift 4 Zchn"/>
    <w:link w:val="berschrift4"/>
    <w:rsid w:val="00E456AD"/>
    <w:rPr>
      <w:rFonts w:ascii="Arial" w:hAnsi="Arial"/>
      <w:i/>
      <w:sz w:val="22"/>
      <w:lang w:eastAsia="de-DE"/>
    </w:rPr>
  </w:style>
  <w:style w:type="character" w:customStyle="1" w:styleId="berschrift5Zchn">
    <w:name w:val="Überschrift 5 Zchn"/>
    <w:link w:val="berschrift5"/>
    <w:rsid w:val="00E456AD"/>
    <w:rPr>
      <w:rFonts w:ascii="Courier" w:hAnsi="Courier"/>
      <w:b/>
      <w:lang w:eastAsia="de-DE"/>
    </w:rPr>
  </w:style>
  <w:style w:type="character" w:customStyle="1" w:styleId="berschrift6Zchn">
    <w:name w:val="Überschrift 6 Zchn"/>
    <w:link w:val="berschrift6"/>
    <w:rsid w:val="00E456AD"/>
    <w:rPr>
      <w:rFonts w:ascii="Courier" w:hAnsi="Courier"/>
      <w:u w:val="single"/>
      <w:lang w:eastAsia="de-DE"/>
    </w:rPr>
  </w:style>
  <w:style w:type="character" w:customStyle="1" w:styleId="berschrift7Zchn">
    <w:name w:val="Überschrift 7 Zchn"/>
    <w:link w:val="berschrift7"/>
    <w:rsid w:val="00E456AD"/>
    <w:rPr>
      <w:rFonts w:ascii="Courier" w:hAnsi="Courier"/>
      <w:i/>
      <w:lang w:eastAsia="de-DE"/>
    </w:rPr>
  </w:style>
  <w:style w:type="character" w:customStyle="1" w:styleId="berschrift8Zchn">
    <w:name w:val="Überschrift 8 Zchn"/>
    <w:link w:val="berschrift8"/>
    <w:rsid w:val="00E456AD"/>
    <w:rPr>
      <w:rFonts w:ascii="Courier" w:hAnsi="Courier"/>
      <w:i/>
      <w:lang w:eastAsia="de-DE"/>
    </w:rPr>
  </w:style>
  <w:style w:type="character" w:customStyle="1" w:styleId="berschrift9Zchn">
    <w:name w:val="Überschrift 9 Zchn"/>
    <w:link w:val="berschrift9"/>
    <w:rsid w:val="00E456AD"/>
    <w:rPr>
      <w:rFonts w:ascii="Courier" w:hAnsi="Courier"/>
      <w:i/>
      <w:lang w:eastAsia="de-DE"/>
    </w:rPr>
  </w:style>
  <w:style w:type="character" w:customStyle="1" w:styleId="FuzeileZchn">
    <w:name w:val="Fußzeile Zchn"/>
    <w:link w:val="Fuzeile"/>
    <w:rsid w:val="0031571B"/>
    <w:rPr>
      <w:rFonts w:ascii="Arial" w:hAnsi="Arial" w:cs="Arial"/>
      <w:b/>
      <w:i/>
      <w:sz w:val="14"/>
      <w:lang w:eastAsia="de-DE"/>
    </w:rPr>
  </w:style>
  <w:style w:type="paragraph" w:styleId="Kopfzeile">
    <w:name w:val="header"/>
    <w:basedOn w:val="Standard"/>
    <w:link w:val="KopfzeileZchn"/>
    <w:rsid w:val="00670FC6"/>
    <w:pPr>
      <w:pBdr>
        <w:bottom w:val="dotted" w:sz="4" w:space="5" w:color="auto"/>
      </w:pBdr>
      <w:tabs>
        <w:tab w:val="left" w:pos="426"/>
        <w:tab w:val="center" w:pos="4500"/>
        <w:tab w:val="right" w:pos="9072"/>
      </w:tabs>
      <w:ind w:right="-1"/>
    </w:pPr>
    <w:rPr>
      <w:rFonts w:cs="Arial"/>
      <w:b/>
      <w:i/>
      <w:sz w:val="20"/>
    </w:rPr>
  </w:style>
  <w:style w:type="character" w:customStyle="1" w:styleId="KopfzeileZchn">
    <w:name w:val="Kopfzeile Zchn"/>
    <w:link w:val="Kopfzeile"/>
    <w:rsid w:val="00E456AD"/>
    <w:rPr>
      <w:rFonts w:ascii="Arial" w:hAnsi="Arial" w:cs="Arial"/>
      <w:b/>
      <w:i/>
      <w:lang w:eastAsia="de-DE"/>
    </w:rPr>
  </w:style>
  <w:style w:type="paragraph" w:customStyle="1" w:styleId="soG">
    <w:name w:val="ÜsoG"/>
    <w:basedOn w:val="berschrift1"/>
    <w:next w:val="Standard"/>
    <w:rsid w:val="00DC5653"/>
    <w:pPr>
      <w:numPr>
        <w:numId w:val="0"/>
      </w:numPr>
      <w:outlineLvl w:val="9"/>
    </w:pPr>
  </w:style>
  <w:style w:type="paragraph" w:styleId="Dokumentstruktur">
    <w:name w:val="Document Map"/>
    <w:basedOn w:val="Standard"/>
    <w:link w:val="DokumentstrukturZchn"/>
    <w:rsid w:val="00670FC6"/>
    <w:pPr>
      <w:shd w:val="clear" w:color="auto" w:fill="000080"/>
    </w:pPr>
    <w:rPr>
      <w:rFonts w:ascii="Tahoma" w:hAnsi="Tahoma" w:cs="Tahoma"/>
    </w:rPr>
  </w:style>
  <w:style w:type="paragraph" w:styleId="Sprechblasentext">
    <w:name w:val="Balloon Text"/>
    <w:basedOn w:val="Standard"/>
    <w:link w:val="SprechblasentextZchn"/>
    <w:rsid w:val="00670FC6"/>
    <w:rPr>
      <w:rFonts w:ascii="Tahoma" w:hAnsi="Tahoma" w:cs="Tahoma"/>
      <w:sz w:val="16"/>
      <w:szCs w:val="16"/>
    </w:rPr>
  </w:style>
  <w:style w:type="character" w:customStyle="1" w:styleId="SprechblasentextZchn">
    <w:name w:val="Sprechblasentext Zchn"/>
    <w:link w:val="Sprechblasentext"/>
    <w:rsid w:val="00E456AD"/>
    <w:rPr>
      <w:rFonts w:ascii="Tahoma" w:hAnsi="Tahoma" w:cs="Tahoma"/>
      <w:sz w:val="16"/>
      <w:szCs w:val="16"/>
      <w:lang w:eastAsia="de-DE"/>
    </w:rPr>
  </w:style>
  <w:style w:type="paragraph" w:styleId="StandardWeb">
    <w:name w:val="Normal (Web)"/>
    <w:basedOn w:val="Standard"/>
    <w:uiPriority w:val="99"/>
    <w:rsid w:val="00670FC6"/>
    <w:rPr>
      <w:rFonts w:ascii="Times New Roman" w:hAnsi="Times New Roman"/>
      <w:sz w:val="24"/>
      <w:szCs w:val="24"/>
    </w:rPr>
  </w:style>
  <w:style w:type="character" w:customStyle="1" w:styleId="DokumentstrukturZchn">
    <w:name w:val="Dokumentstruktur Zchn"/>
    <w:link w:val="Dokumentstruktur"/>
    <w:rsid w:val="0006365B"/>
    <w:rPr>
      <w:rFonts w:ascii="Tahoma" w:hAnsi="Tahoma" w:cs="Tahoma"/>
      <w:sz w:val="22"/>
      <w:shd w:val="clear" w:color="auto" w:fill="000080"/>
      <w:lang w:eastAsia="de-DE"/>
    </w:rPr>
  </w:style>
  <w:style w:type="paragraph" w:styleId="Index1">
    <w:name w:val="index 1"/>
    <w:basedOn w:val="Standard"/>
    <w:next w:val="Standard"/>
    <w:rsid w:val="00670FC6"/>
  </w:style>
  <w:style w:type="paragraph" w:styleId="Funotentext">
    <w:name w:val="footnote text"/>
    <w:basedOn w:val="Standard"/>
    <w:link w:val="FunotentextZchn"/>
    <w:rsid w:val="00670FC6"/>
    <w:rPr>
      <w:sz w:val="20"/>
    </w:rPr>
  </w:style>
  <w:style w:type="character" w:customStyle="1" w:styleId="FunotentextZchn">
    <w:name w:val="Fußnotentext Zchn"/>
    <w:link w:val="Funotentext"/>
    <w:rsid w:val="004B269C"/>
    <w:rPr>
      <w:rFonts w:ascii="Arial" w:hAnsi="Arial"/>
      <w:lang w:eastAsia="de-DE"/>
    </w:rPr>
  </w:style>
  <w:style w:type="character" w:styleId="Funotenzeichen">
    <w:name w:val="footnote reference"/>
    <w:rsid w:val="00670FC6"/>
    <w:rPr>
      <w:position w:val="6"/>
      <w:sz w:val="16"/>
    </w:rPr>
  </w:style>
  <w:style w:type="paragraph" w:customStyle="1" w:styleId="berschrift2neueSeite">
    <w:name w:val="Überschrift 2 neue Seite"/>
    <w:basedOn w:val="berschrift2"/>
    <w:rsid w:val="00670FC6"/>
    <w:pPr>
      <w:pageBreakBefore/>
      <w:numPr>
        <w:ilvl w:val="0"/>
        <w:numId w:val="0"/>
      </w:numPr>
      <w:spacing w:before="0"/>
    </w:pPr>
  </w:style>
  <w:style w:type="paragraph" w:customStyle="1" w:styleId="berschrift2nS">
    <w:name w:val="Überschrift 2 nS"/>
    <w:basedOn w:val="berschrift2"/>
    <w:rsid w:val="00670FC6"/>
    <w:pPr>
      <w:pageBreakBefore/>
      <w:numPr>
        <w:ilvl w:val="0"/>
        <w:numId w:val="0"/>
      </w:numPr>
    </w:pPr>
  </w:style>
  <w:style w:type="character" w:styleId="BesuchterHyperlink">
    <w:name w:val="FollowedHyperlink"/>
    <w:rsid w:val="00670FC6"/>
    <w:rPr>
      <w:color w:val="800080"/>
      <w:u w:val="single"/>
    </w:rPr>
  </w:style>
  <w:style w:type="paragraph" w:customStyle="1" w:styleId="Auftrag">
    <w:name w:val="Auftrag"/>
    <w:basedOn w:val="Standard"/>
    <w:rsid w:val="00670FC6"/>
    <w:pPr>
      <w:pBdr>
        <w:top w:val="single" w:sz="4" w:space="1" w:color="666699"/>
        <w:bottom w:val="single" w:sz="4" w:space="1" w:color="666699"/>
      </w:pBdr>
      <w:shd w:val="clear" w:color="auto" w:fill="E6E6E6"/>
      <w:spacing w:before="120" w:after="120" w:line="360" w:lineRule="auto"/>
      <w:jc w:val="both"/>
    </w:pPr>
    <w:rPr>
      <w:spacing w:val="20"/>
      <w:sz w:val="18"/>
      <w:szCs w:val="18"/>
      <w:lang w:eastAsia="de-CH"/>
    </w:rPr>
  </w:style>
  <w:style w:type="paragraph" w:styleId="Index2">
    <w:name w:val="index 2"/>
    <w:basedOn w:val="Standard"/>
    <w:next w:val="Standard"/>
    <w:rsid w:val="00670FC6"/>
    <w:pPr>
      <w:ind w:left="283"/>
    </w:pPr>
  </w:style>
  <w:style w:type="paragraph" w:styleId="Index3">
    <w:name w:val="index 3"/>
    <w:basedOn w:val="Standard"/>
    <w:next w:val="Standard"/>
    <w:rsid w:val="00670FC6"/>
    <w:pPr>
      <w:ind w:left="566"/>
    </w:pPr>
  </w:style>
  <w:style w:type="paragraph" w:styleId="Index4">
    <w:name w:val="index 4"/>
    <w:basedOn w:val="Standard"/>
    <w:next w:val="Standard"/>
    <w:rsid w:val="00670FC6"/>
    <w:pPr>
      <w:ind w:left="849"/>
    </w:pPr>
  </w:style>
  <w:style w:type="paragraph" w:styleId="Index5">
    <w:name w:val="index 5"/>
    <w:basedOn w:val="Standard"/>
    <w:next w:val="Standard"/>
    <w:rsid w:val="00670FC6"/>
    <w:pPr>
      <w:ind w:left="1132"/>
    </w:pPr>
  </w:style>
  <w:style w:type="paragraph" w:styleId="Index6">
    <w:name w:val="index 6"/>
    <w:basedOn w:val="Standard"/>
    <w:next w:val="Standard"/>
    <w:rsid w:val="00670FC6"/>
    <w:pPr>
      <w:ind w:left="1415"/>
    </w:pPr>
  </w:style>
  <w:style w:type="paragraph" w:styleId="Index7">
    <w:name w:val="index 7"/>
    <w:basedOn w:val="Standard"/>
    <w:next w:val="Standard"/>
    <w:rsid w:val="00670FC6"/>
    <w:pPr>
      <w:ind w:left="1698"/>
    </w:pPr>
  </w:style>
  <w:style w:type="paragraph" w:styleId="Indexberschrift">
    <w:name w:val="index heading"/>
    <w:basedOn w:val="Standard"/>
    <w:next w:val="Index1"/>
    <w:rsid w:val="00DC5653"/>
  </w:style>
  <w:style w:type="paragraph" w:customStyle="1" w:styleId="Hypothese">
    <w:name w:val="Hypothese"/>
    <w:basedOn w:val="Standard"/>
    <w:link w:val="HypotheseZchn"/>
    <w:rsid w:val="00670FC6"/>
    <w:pPr>
      <w:tabs>
        <w:tab w:val="left" w:pos="1653"/>
        <w:tab w:val="left" w:pos="3060"/>
      </w:tabs>
      <w:ind w:left="1653" w:hanging="1653"/>
    </w:pPr>
    <w:rPr>
      <w:rFonts w:cs="Arial"/>
    </w:rPr>
  </w:style>
  <w:style w:type="character" w:customStyle="1" w:styleId="HypotheseZchn">
    <w:name w:val="Hypothese Zchn"/>
    <w:link w:val="Hypothese"/>
    <w:rsid w:val="00670FC6"/>
    <w:rPr>
      <w:rFonts w:ascii="Arial" w:hAnsi="Arial" w:cs="Arial"/>
      <w:sz w:val="22"/>
      <w:lang w:eastAsia="de-DE"/>
    </w:rPr>
  </w:style>
  <w:style w:type="character" w:styleId="Kommentarzeichen">
    <w:name w:val="annotation reference"/>
    <w:rsid w:val="00670FC6"/>
    <w:rPr>
      <w:sz w:val="16"/>
      <w:szCs w:val="16"/>
    </w:rPr>
  </w:style>
  <w:style w:type="character" w:styleId="Seitenzahl">
    <w:name w:val="page number"/>
    <w:rsid w:val="00670FC6"/>
  </w:style>
  <w:style w:type="paragraph" w:customStyle="1" w:styleId="Standard2">
    <w:name w:val="Standard2"/>
    <w:basedOn w:val="Standard"/>
    <w:rsid w:val="0006365B"/>
    <w:pPr>
      <w:ind w:left="1134"/>
    </w:pPr>
  </w:style>
  <w:style w:type="paragraph" w:styleId="Standardeinzug">
    <w:name w:val="Normal Indent"/>
    <w:basedOn w:val="Standard"/>
    <w:rsid w:val="00DC5653"/>
    <w:pPr>
      <w:ind w:left="284"/>
    </w:pPr>
  </w:style>
  <w:style w:type="paragraph" w:customStyle="1" w:styleId="StandardT">
    <w:name w:val="StandardT"/>
    <w:basedOn w:val="Standard"/>
    <w:rsid w:val="0006365B"/>
    <w:pPr>
      <w:shd w:val="solid" w:color="auto" w:fill="auto"/>
      <w:spacing w:after="120"/>
      <w:ind w:hanging="425"/>
    </w:pPr>
    <w:rPr>
      <w:b/>
      <w:color w:val="FFFFFF"/>
    </w:rPr>
  </w:style>
  <w:style w:type="paragraph" w:customStyle="1" w:styleId="test">
    <w:name w:val="test"/>
    <w:basedOn w:val="Standard"/>
    <w:rsid w:val="0006365B"/>
    <w:pPr>
      <w:pBdr>
        <w:top w:val="single" w:sz="6" w:space="1" w:color="auto" w:shadow="1"/>
        <w:left w:val="single" w:sz="6" w:space="1" w:color="auto" w:shadow="1"/>
        <w:bottom w:val="single" w:sz="6" w:space="1" w:color="auto" w:shadow="1"/>
        <w:right w:val="single" w:sz="6" w:space="1" w:color="auto" w:shadow="1"/>
      </w:pBdr>
      <w:shd w:val="pct5" w:color="auto" w:fill="auto"/>
      <w:jc w:val="both"/>
    </w:pPr>
    <w:rPr>
      <w:b/>
    </w:rPr>
  </w:style>
  <w:style w:type="paragraph" w:styleId="Titel">
    <w:name w:val="Title"/>
    <w:basedOn w:val="Standard"/>
    <w:link w:val="TitelZchn"/>
    <w:qFormat/>
    <w:rsid w:val="00670FC6"/>
    <w:pPr>
      <w:spacing w:before="240" w:after="60"/>
      <w:jc w:val="center"/>
      <w:outlineLvl w:val="0"/>
    </w:pPr>
    <w:rPr>
      <w:rFonts w:cs="Arial"/>
      <w:b/>
      <w:bCs/>
      <w:kern w:val="28"/>
      <w:sz w:val="44"/>
      <w:szCs w:val="32"/>
    </w:rPr>
  </w:style>
  <w:style w:type="character" w:customStyle="1" w:styleId="TitelZchn">
    <w:name w:val="Titel Zchn"/>
    <w:link w:val="Titel"/>
    <w:rsid w:val="00DC5653"/>
    <w:rPr>
      <w:rFonts w:ascii="Arial" w:hAnsi="Arial" w:cs="Arial"/>
      <w:b/>
      <w:bCs/>
      <w:kern w:val="28"/>
      <w:sz w:val="44"/>
      <w:szCs w:val="32"/>
      <w:lang w:eastAsia="de-DE"/>
    </w:rPr>
  </w:style>
  <w:style w:type="paragraph" w:customStyle="1" w:styleId="Titel2">
    <w:name w:val="Titel2"/>
    <w:basedOn w:val="Titel"/>
    <w:rsid w:val="00DC5653"/>
    <w:pPr>
      <w:pBdr>
        <w:top w:val="single" w:sz="6" w:space="4" w:color="auto"/>
        <w:bottom w:val="single" w:sz="6" w:space="4" w:color="auto"/>
      </w:pBdr>
      <w:shd w:val="pct20" w:color="auto" w:fill="auto"/>
    </w:pPr>
  </w:style>
  <w:style w:type="paragraph" w:styleId="Verzeichnis4">
    <w:name w:val="toc 4"/>
    <w:basedOn w:val="Standard"/>
    <w:next w:val="Standard"/>
    <w:uiPriority w:val="39"/>
    <w:rsid w:val="00670FC6"/>
    <w:pPr>
      <w:tabs>
        <w:tab w:val="right" w:leader="dot" w:pos="8789"/>
      </w:tabs>
      <w:spacing w:after="0" w:line="400" w:lineRule="atLeast"/>
      <w:ind w:left="2126" w:right="851"/>
    </w:pPr>
  </w:style>
  <w:style w:type="paragraph" w:styleId="Verzeichnis5">
    <w:name w:val="toc 5"/>
    <w:basedOn w:val="Standard"/>
    <w:next w:val="Standard"/>
    <w:autoRedefine/>
    <w:uiPriority w:val="39"/>
    <w:rsid w:val="00670FC6"/>
    <w:pPr>
      <w:tabs>
        <w:tab w:val="right" w:leader="dot" w:pos="9071"/>
      </w:tabs>
      <w:spacing w:after="0" w:line="312" w:lineRule="auto"/>
      <w:ind w:left="800"/>
    </w:pPr>
    <w:rPr>
      <w:rFonts w:ascii="Times New Roman" w:hAnsi="Times New Roman"/>
      <w:sz w:val="18"/>
    </w:rPr>
  </w:style>
  <w:style w:type="paragraph" w:styleId="Verzeichnis6">
    <w:name w:val="toc 6"/>
    <w:basedOn w:val="Standard"/>
    <w:next w:val="Standard"/>
    <w:autoRedefine/>
    <w:uiPriority w:val="39"/>
    <w:rsid w:val="00670FC6"/>
    <w:pPr>
      <w:tabs>
        <w:tab w:val="right" w:leader="dot" w:pos="9071"/>
      </w:tabs>
      <w:spacing w:after="0" w:line="312" w:lineRule="auto"/>
      <w:ind w:left="1000"/>
    </w:pPr>
    <w:rPr>
      <w:rFonts w:ascii="Times New Roman" w:hAnsi="Times New Roman"/>
      <w:sz w:val="18"/>
    </w:rPr>
  </w:style>
  <w:style w:type="paragraph" w:styleId="Verzeichnis7">
    <w:name w:val="toc 7"/>
    <w:basedOn w:val="Standard"/>
    <w:next w:val="Standard"/>
    <w:autoRedefine/>
    <w:uiPriority w:val="39"/>
    <w:rsid w:val="00670FC6"/>
    <w:pPr>
      <w:tabs>
        <w:tab w:val="right" w:leader="dot" w:pos="9071"/>
      </w:tabs>
      <w:spacing w:after="0" w:line="312" w:lineRule="auto"/>
      <w:ind w:left="1200"/>
    </w:pPr>
    <w:rPr>
      <w:rFonts w:ascii="Times New Roman" w:hAnsi="Times New Roman"/>
      <w:sz w:val="18"/>
    </w:rPr>
  </w:style>
  <w:style w:type="paragraph" w:styleId="Verzeichnis8">
    <w:name w:val="toc 8"/>
    <w:basedOn w:val="Standard"/>
    <w:next w:val="Standard"/>
    <w:autoRedefine/>
    <w:uiPriority w:val="39"/>
    <w:rsid w:val="00670FC6"/>
    <w:pPr>
      <w:tabs>
        <w:tab w:val="right" w:leader="dot" w:pos="9071"/>
      </w:tabs>
      <w:spacing w:after="0" w:line="312" w:lineRule="auto"/>
      <w:ind w:left="1400"/>
    </w:pPr>
    <w:rPr>
      <w:rFonts w:ascii="Times New Roman" w:hAnsi="Times New Roman"/>
      <w:sz w:val="18"/>
    </w:rPr>
  </w:style>
  <w:style w:type="paragraph" w:styleId="Verzeichnis9">
    <w:name w:val="toc 9"/>
    <w:basedOn w:val="Standard"/>
    <w:next w:val="Standard"/>
    <w:autoRedefine/>
    <w:uiPriority w:val="39"/>
    <w:rsid w:val="00670FC6"/>
    <w:pPr>
      <w:tabs>
        <w:tab w:val="right" w:leader="dot" w:pos="9071"/>
      </w:tabs>
      <w:spacing w:after="0" w:line="312" w:lineRule="auto"/>
      <w:ind w:left="1600"/>
    </w:pPr>
    <w:rPr>
      <w:rFonts w:ascii="Times New Roman" w:hAnsi="Times New Roman"/>
      <w:sz w:val="18"/>
    </w:rPr>
  </w:style>
  <w:style w:type="character" w:styleId="Zeilennummer">
    <w:name w:val="line number"/>
    <w:basedOn w:val="Absatz-Standardschriftart"/>
    <w:rsid w:val="0006365B"/>
  </w:style>
  <w:style w:type="numbering" w:customStyle="1" w:styleId="FormatvorlageNummerierteListe">
    <w:name w:val="Formatvorlage Nummerierte Liste"/>
    <w:basedOn w:val="KeineListe"/>
    <w:rsid w:val="00DC5653"/>
    <w:pPr>
      <w:numPr>
        <w:numId w:val="10"/>
      </w:numPr>
    </w:pPr>
  </w:style>
  <w:style w:type="paragraph" w:customStyle="1" w:styleId="NummerierteListe">
    <w:name w:val="Nummerierte Liste"/>
    <w:basedOn w:val="Standard"/>
    <w:next w:val="Eingerckt"/>
    <w:link w:val="NummerierteListeZchn"/>
    <w:rsid w:val="00670FC6"/>
    <w:pPr>
      <w:numPr>
        <w:numId w:val="39"/>
      </w:numPr>
      <w:spacing w:after="0"/>
    </w:pPr>
  </w:style>
  <w:style w:type="character" w:styleId="Hervorhebung">
    <w:name w:val="Emphasis"/>
    <w:aliases w:val="Hinweis"/>
    <w:qFormat/>
    <w:rsid w:val="00DC5653"/>
    <w:rPr>
      <w:i/>
      <w:iCs/>
    </w:rPr>
  </w:style>
  <w:style w:type="paragraph" w:styleId="Aufzhlungszeichen3">
    <w:name w:val="List Bullet 3"/>
    <w:basedOn w:val="Standard"/>
    <w:unhideWhenUsed/>
    <w:rsid w:val="00DC5653"/>
    <w:pPr>
      <w:numPr>
        <w:numId w:val="17"/>
      </w:numPr>
      <w:contextualSpacing/>
    </w:pPr>
  </w:style>
  <w:style w:type="paragraph" w:styleId="Aufzhlungszeichen4">
    <w:name w:val="List Bullet 4"/>
    <w:basedOn w:val="Standard"/>
    <w:rsid w:val="00DC5653"/>
    <w:pPr>
      <w:tabs>
        <w:tab w:val="num" w:pos="1209"/>
      </w:tabs>
      <w:ind w:left="1209" w:hanging="360"/>
    </w:pPr>
  </w:style>
  <w:style w:type="table" w:customStyle="1" w:styleId="Tabellengitternetz">
    <w:name w:val="Tabellengitternetz"/>
    <w:basedOn w:val="NormaleTabelle"/>
    <w:rsid w:val="00670FC6"/>
    <w:pPr>
      <w:spacing w:line="280" w:lineRule="atLeast"/>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FormatvorlageNummerierteListe1">
    <w:name w:val="Formatvorlage Nummerierte Liste1"/>
    <w:basedOn w:val="KeineListe"/>
    <w:rsid w:val="00670FC6"/>
    <w:pPr>
      <w:numPr>
        <w:numId w:val="11"/>
      </w:numPr>
    </w:pPr>
  </w:style>
  <w:style w:type="paragraph" w:customStyle="1" w:styleId="PunktierteLinie">
    <w:name w:val="PunktierteLinie"/>
    <w:basedOn w:val="Standard"/>
    <w:rsid w:val="00DC5653"/>
    <w:pPr>
      <w:pBdr>
        <w:bottom w:val="dotted" w:sz="4" w:space="1" w:color="auto"/>
      </w:pBdr>
      <w:spacing w:line="240" w:lineRule="auto"/>
    </w:pPr>
    <w:rPr>
      <w:sz w:val="4"/>
      <w:szCs w:val="4"/>
    </w:rPr>
  </w:style>
  <w:style w:type="paragraph" w:customStyle="1" w:styleId="Eingerckt">
    <w:name w:val="Eingerückt"/>
    <w:basedOn w:val="Standard"/>
    <w:link w:val="EingercktZchn"/>
    <w:rsid w:val="00670FC6"/>
    <w:pPr>
      <w:tabs>
        <w:tab w:val="left" w:pos="360"/>
      </w:tabs>
      <w:spacing w:before="240" w:after="0"/>
      <w:ind w:left="357"/>
    </w:pPr>
  </w:style>
  <w:style w:type="character" w:customStyle="1" w:styleId="Fenstertitel">
    <w:name w:val="Fenstertitel"/>
    <w:rsid w:val="00670FC6"/>
    <w:rPr>
      <w:b/>
      <w:color w:val="FFFFFF"/>
      <w:u w:val="none" w:color="0000FF"/>
      <w:bdr w:val="none" w:sz="0" w:space="0" w:color="auto"/>
      <w:shd w:val="clear" w:color="auto" w:fill="0000FF"/>
    </w:rPr>
  </w:style>
  <w:style w:type="paragraph" w:styleId="Aufzhlungszeichen5">
    <w:name w:val="List Bullet 5"/>
    <w:basedOn w:val="Aufzhlungszeichen"/>
    <w:rsid w:val="00DC5653"/>
    <w:pPr>
      <w:numPr>
        <w:numId w:val="0"/>
      </w:numPr>
    </w:pPr>
  </w:style>
  <w:style w:type="paragraph" w:customStyle="1" w:styleId="Checkliste">
    <w:name w:val="Checkliste"/>
    <w:basedOn w:val="Standard"/>
    <w:rsid w:val="00DC5653"/>
    <w:pPr>
      <w:spacing w:beforeLines="40" w:afterLines="40"/>
    </w:pPr>
    <w:rPr>
      <w:rFonts w:cs="Arial"/>
      <w:lang w:eastAsia="de-CH"/>
    </w:rPr>
  </w:style>
  <w:style w:type="paragraph" w:customStyle="1" w:styleId="ChecklistenTitel">
    <w:name w:val="ChecklistenTitel"/>
    <w:basedOn w:val="Checkliste"/>
    <w:rsid w:val="00DC5653"/>
    <w:rPr>
      <w:b/>
      <w:bCs/>
    </w:rPr>
  </w:style>
  <w:style w:type="character" w:customStyle="1" w:styleId="NummerierteListeZchn">
    <w:name w:val="Nummerierte Liste Zchn"/>
    <w:link w:val="NummerierteListe"/>
    <w:rsid w:val="00670FC6"/>
    <w:rPr>
      <w:sz w:val="22"/>
      <w:lang w:eastAsia="de-DE"/>
    </w:rPr>
  </w:style>
  <w:style w:type="character" w:customStyle="1" w:styleId="Rahmen">
    <w:name w:val="Rahmen"/>
    <w:rsid w:val="00670FC6"/>
    <w:rPr>
      <w:noProof/>
      <w:bdr w:val="single" w:sz="4" w:space="0" w:color="auto"/>
    </w:rPr>
  </w:style>
  <w:style w:type="paragraph" w:customStyle="1" w:styleId="Mu">
    <w:name w:val="Müu"/>
    <w:basedOn w:val="Standard"/>
    <w:rsid w:val="00670FC6"/>
    <w:pPr>
      <w:pBdr>
        <w:bottom w:val="single" w:sz="4" w:space="3" w:color="auto"/>
        <w:right w:val="single" w:sz="4" w:space="4" w:color="auto"/>
      </w:pBdr>
    </w:pPr>
    <w:rPr>
      <w:i/>
      <w:iCs/>
    </w:rPr>
  </w:style>
  <w:style w:type="paragraph" w:customStyle="1" w:styleId="Schaltflche">
    <w:name w:val="Schaltfläche"/>
    <w:basedOn w:val="Eingerckt"/>
    <w:link w:val="SchaltflcheZchn"/>
    <w:rsid w:val="00F50DEC"/>
    <w:rPr>
      <w:noProof/>
      <w:bdr w:val="single" w:sz="4" w:space="0" w:color="auto" w:shadow="1"/>
    </w:rPr>
  </w:style>
  <w:style w:type="paragraph" w:customStyle="1" w:styleId="Aufzhlungszeichen2x">
    <w:name w:val="Aufzählungszeichen 2x"/>
    <w:basedOn w:val="Aufzhlungszeichen2"/>
    <w:rsid w:val="00670FC6"/>
    <w:pPr>
      <w:numPr>
        <w:numId w:val="0"/>
      </w:numPr>
      <w:spacing w:after="120"/>
    </w:pPr>
    <w:rPr>
      <w:noProof/>
    </w:rPr>
  </w:style>
  <w:style w:type="paragraph" w:customStyle="1" w:styleId="Aufzhlung2x">
    <w:name w:val="Aufzählung2x"/>
    <w:basedOn w:val="Aufzhlungszeichen2"/>
    <w:rsid w:val="00670FC6"/>
    <w:pPr>
      <w:numPr>
        <w:numId w:val="0"/>
      </w:numPr>
      <w:spacing w:after="120"/>
    </w:pPr>
    <w:rPr>
      <w:noProof/>
    </w:rPr>
  </w:style>
  <w:style w:type="paragraph" w:styleId="E-Mail-Signatur">
    <w:name w:val="E-mail Signature"/>
    <w:basedOn w:val="Standard"/>
    <w:link w:val="E-Mail-SignaturZchn"/>
    <w:rsid w:val="00DC5653"/>
  </w:style>
  <w:style w:type="character" w:customStyle="1" w:styleId="E-Mail-SignaturZchn">
    <w:name w:val="E-Mail-Signatur Zchn"/>
    <w:link w:val="E-Mail-Signatur"/>
    <w:rsid w:val="00DC5653"/>
    <w:rPr>
      <w:rFonts w:ascii="Century Gothic" w:eastAsia="Calibri" w:hAnsi="Century Gothic" w:cs="Times New Roman"/>
      <w:lang w:eastAsia="de-DE"/>
    </w:rPr>
  </w:style>
  <w:style w:type="paragraph" w:styleId="Endnotentext">
    <w:name w:val="endnote text"/>
    <w:basedOn w:val="Standard"/>
    <w:link w:val="EndnotentextZchn"/>
    <w:rsid w:val="00DC5653"/>
  </w:style>
  <w:style w:type="paragraph" w:styleId="Abbildungsverzeichnis">
    <w:name w:val="table of figures"/>
    <w:basedOn w:val="Standard"/>
    <w:next w:val="Standard"/>
    <w:rsid w:val="00670FC6"/>
  </w:style>
  <w:style w:type="character" w:customStyle="1" w:styleId="EndnotentextZchn">
    <w:name w:val="Endnotentext Zchn"/>
    <w:link w:val="Endnotentext"/>
    <w:rsid w:val="00DC5653"/>
    <w:rPr>
      <w:rFonts w:ascii="Century Gothic" w:eastAsia="Calibri" w:hAnsi="Century Gothic" w:cs="Times New Roman"/>
      <w:lang w:eastAsia="de-DE"/>
    </w:rPr>
  </w:style>
  <w:style w:type="paragraph" w:customStyle="1" w:styleId="VorAufzhlung">
    <w:name w:val="VorAufzählung"/>
    <w:basedOn w:val="Aufzhlungszeichen"/>
    <w:next w:val="Aufzhlungszeichen2"/>
    <w:rsid w:val="00670FC6"/>
    <w:pPr>
      <w:numPr>
        <w:numId w:val="0"/>
      </w:numPr>
    </w:pPr>
  </w:style>
  <w:style w:type="numbering" w:styleId="111111">
    <w:name w:val="Outline List 2"/>
    <w:basedOn w:val="KeineListe"/>
    <w:rsid w:val="00670FC6"/>
    <w:pPr>
      <w:numPr>
        <w:numId w:val="6"/>
      </w:numPr>
    </w:pPr>
  </w:style>
  <w:style w:type="paragraph" w:customStyle="1" w:styleId="WeitEingerueckt">
    <w:name w:val="WeitEingerueckt"/>
    <w:basedOn w:val="Aufzhlung1"/>
    <w:rsid w:val="0006365B"/>
    <w:pPr>
      <w:tabs>
        <w:tab w:val="clear" w:pos="344"/>
      </w:tabs>
      <w:ind w:left="2880" w:hanging="2523"/>
    </w:pPr>
  </w:style>
  <w:style w:type="character" w:styleId="Endnotenzeichen">
    <w:name w:val="endnote reference"/>
    <w:rsid w:val="00DC5653"/>
    <w:rPr>
      <w:vertAlign w:val="superscript"/>
    </w:rPr>
  </w:style>
  <w:style w:type="character" w:customStyle="1" w:styleId="EingercktZchn">
    <w:name w:val="Eingerückt Zchn"/>
    <w:link w:val="Eingerckt"/>
    <w:rsid w:val="00670FC6"/>
    <w:rPr>
      <w:rFonts w:ascii="Arial" w:hAnsi="Arial"/>
      <w:sz w:val="22"/>
      <w:lang w:eastAsia="de-DE"/>
    </w:rPr>
  </w:style>
  <w:style w:type="paragraph" w:styleId="Fu-Endnotenberschrift">
    <w:name w:val="Note Heading"/>
    <w:basedOn w:val="Standard"/>
    <w:next w:val="Standard"/>
    <w:link w:val="Fu-EndnotenberschriftZchn"/>
    <w:rsid w:val="00DC5653"/>
  </w:style>
  <w:style w:type="character" w:customStyle="1" w:styleId="Fu-EndnotenberschriftZchn">
    <w:name w:val="Fuß/-Endnotenüberschrift Zchn"/>
    <w:link w:val="Fu-Endnotenberschrift"/>
    <w:rsid w:val="00DC5653"/>
    <w:rPr>
      <w:rFonts w:ascii="Century Gothic" w:eastAsia="Calibri" w:hAnsi="Century Gothic" w:cs="Times New Roman"/>
      <w:lang w:eastAsia="de-DE"/>
    </w:rPr>
  </w:style>
  <w:style w:type="character" w:customStyle="1" w:styleId="headline1">
    <w:name w:val="headline1"/>
    <w:rsid w:val="00DC5653"/>
    <w:rPr>
      <w:rFonts w:ascii="Verdana" w:hAnsi="Verdana" w:hint="default"/>
      <w:b/>
      <w:bCs/>
      <w:i w:val="0"/>
      <w:iCs w:val="0"/>
      <w:smallCaps w:val="0"/>
      <w:color w:val="FF3300"/>
      <w:sz w:val="20"/>
      <w:szCs w:val="20"/>
    </w:rPr>
  </w:style>
  <w:style w:type="paragraph" w:styleId="HTMLAdresse">
    <w:name w:val="HTML Address"/>
    <w:basedOn w:val="Standard"/>
    <w:link w:val="HTMLAdresseZchn"/>
    <w:rsid w:val="00DC5653"/>
    <w:rPr>
      <w:i/>
      <w:iCs/>
    </w:rPr>
  </w:style>
  <w:style w:type="character" w:customStyle="1" w:styleId="HTMLAdresseZchn">
    <w:name w:val="HTML Adresse Zchn"/>
    <w:link w:val="HTMLAdresse"/>
    <w:rsid w:val="00DC5653"/>
    <w:rPr>
      <w:rFonts w:ascii="Century Gothic" w:eastAsia="Calibri" w:hAnsi="Century Gothic" w:cs="Times New Roman"/>
      <w:i/>
      <w:iCs/>
      <w:lang w:eastAsia="de-DE"/>
    </w:rPr>
  </w:style>
  <w:style w:type="character" w:styleId="HTMLAkronym">
    <w:name w:val="HTML Acronym"/>
    <w:basedOn w:val="Absatz-Standardschriftart"/>
    <w:rsid w:val="00DC5653"/>
  </w:style>
  <w:style w:type="paragraph" w:styleId="Liste">
    <w:name w:val="List"/>
    <w:basedOn w:val="Standard"/>
    <w:rsid w:val="00670FC6"/>
    <w:pPr>
      <w:ind w:left="283" w:hanging="283"/>
    </w:pPr>
  </w:style>
  <w:style w:type="paragraph" w:styleId="Nachrichtenkopf">
    <w:name w:val="Message Header"/>
    <w:basedOn w:val="Standard"/>
    <w:link w:val="NachrichtenkopfZchn"/>
    <w:rsid w:val="00670FC6"/>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character" w:customStyle="1" w:styleId="NachrichtenkopfZchn">
    <w:name w:val="Nachrichtenkopf Zchn"/>
    <w:link w:val="Nachrichtenkopf"/>
    <w:rsid w:val="00E456AD"/>
    <w:rPr>
      <w:rFonts w:ascii="Arial" w:hAnsi="Arial" w:cs="Arial"/>
      <w:sz w:val="24"/>
      <w:szCs w:val="24"/>
      <w:shd w:val="pct20" w:color="auto" w:fill="auto"/>
      <w:lang w:eastAsia="de-DE"/>
    </w:rPr>
  </w:style>
  <w:style w:type="paragraph" w:styleId="NurText">
    <w:name w:val="Plain Text"/>
    <w:basedOn w:val="Standard"/>
    <w:link w:val="NurTextZchn"/>
    <w:rsid w:val="00670FC6"/>
    <w:rPr>
      <w:rFonts w:ascii="Courier New" w:hAnsi="Courier New" w:cs="Courier New"/>
      <w:sz w:val="20"/>
    </w:rPr>
  </w:style>
  <w:style w:type="character" w:customStyle="1" w:styleId="NurTextZchn">
    <w:name w:val="Nur Text Zchn"/>
    <w:link w:val="NurText"/>
    <w:rsid w:val="00E456AD"/>
    <w:rPr>
      <w:rFonts w:ascii="Courier New" w:hAnsi="Courier New" w:cs="Courier New"/>
      <w:lang w:eastAsia="de-DE"/>
    </w:rPr>
  </w:style>
  <w:style w:type="paragraph" w:customStyle="1" w:styleId="RepAufzhlung">
    <w:name w:val="RepAufzählung"/>
    <w:basedOn w:val="Standard"/>
    <w:rsid w:val="00670FC6"/>
  </w:style>
  <w:style w:type="character" w:customStyle="1" w:styleId="SchaltflcheZchn">
    <w:name w:val="Schaltfläche Zchn"/>
    <w:link w:val="Schaltflche"/>
    <w:rsid w:val="00F50DEC"/>
    <w:rPr>
      <w:noProof/>
      <w:sz w:val="22"/>
      <w:bdr w:val="single" w:sz="4" w:space="0" w:color="auto" w:shadow="1"/>
      <w:lang w:eastAsia="de-DE"/>
    </w:rPr>
  </w:style>
  <w:style w:type="paragraph" w:customStyle="1" w:styleId="TabelleTest">
    <w:name w:val="TabelleTest"/>
    <w:basedOn w:val="Standard"/>
    <w:rsid w:val="00670FC6"/>
    <w:pPr>
      <w:spacing w:before="60" w:after="60"/>
    </w:pPr>
  </w:style>
  <w:style w:type="paragraph" w:styleId="Textkrper">
    <w:name w:val="Body Text"/>
    <w:basedOn w:val="Standard"/>
    <w:link w:val="TextkrperZchn"/>
    <w:rsid w:val="00670FC6"/>
    <w:pPr>
      <w:spacing w:after="120"/>
    </w:pPr>
  </w:style>
  <w:style w:type="character" w:customStyle="1" w:styleId="TextkrperZchn">
    <w:name w:val="Textkörper Zchn"/>
    <w:link w:val="Textkrper"/>
    <w:rsid w:val="00DC5653"/>
    <w:rPr>
      <w:rFonts w:ascii="Arial" w:hAnsi="Arial"/>
      <w:sz w:val="22"/>
      <w:lang w:eastAsia="de-DE"/>
    </w:rPr>
  </w:style>
  <w:style w:type="paragraph" w:styleId="Textkrper-Einzug3">
    <w:name w:val="Body Text Indent 3"/>
    <w:basedOn w:val="Standard"/>
    <w:link w:val="Textkrper-Einzug3Zchn"/>
    <w:rsid w:val="00670FC6"/>
    <w:pPr>
      <w:spacing w:after="120"/>
      <w:ind w:left="283"/>
    </w:pPr>
    <w:rPr>
      <w:sz w:val="16"/>
      <w:szCs w:val="16"/>
    </w:rPr>
  </w:style>
  <w:style w:type="character" w:customStyle="1" w:styleId="Textkrper-Einzug3Zchn">
    <w:name w:val="Textkörper-Einzug 3 Zchn"/>
    <w:link w:val="Textkrper-Einzug3"/>
    <w:rsid w:val="00E456AD"/>
    <w:rPr>
      <w:rFonts w:ascii="Arial" w:hAnsi="Arial"/>
      <w:sz w:val="16"/>
      <w:szCs w:val="16"/>
      <w:lang w:eastAsia="de-DE"/>
    </w:rPr>
  </w:style>
  <w:style w:type="paragraph" w:styleId="Textkrper-Zeileneinzug">
    <w:name w:val="Body Text Indent"/>
    <w:aliases w:val="Textkörper-Einzug"/>
    <w:basedOn w:val="Standard"/>
    <w:link w:val="Textkrper-ZeileneinzugZchn"/>
    <w:rsid w:val="00670FC6"/>
    <w:pPr>
      <w:ind w:left="567"/>
    </w:pPr>
  </w:style>
  <w:style w:type="character" w:customStyle="1" w:styleId="Textkrper-ZeileneinzugZchn">
    <w:name w:val="Textkörper-Zeileneinzug Zchn"/>
    <w:aliases w:val="Textkörper-Einzug Zchn"/>
    <w:link w:val="Textkrper-Zeileneinzug"/>
    <w:rsid w:val="00DC5653"/>
    <w:rPr>
      <w:rFonts w:ascii="Arial" w:hAnsi="Arial"/>
      <w:sz w:val="22"/>
      <w:lang w:eastAsia="de-DE"/>
    </w:rPr>
  </w:style>
  <w:style w:type="paragraph" w:customStyle="1" w:styleId="AufzhlungszeichenOhneVorabstand">
    <w:name w:val="AufzählungszeichenOhneVorabstand"/>
    <w:basedOn w:val="Aufzhlungszeichen"/>
    <w:next w:val="Aufzhlungszeichen"/>
    <w:qFormat/>
    <w:rsid w:val="0006365B"/>
    <w:pPr>
      <w:numPr>
        <w:numId w:val="0"/>
      </w:numPr>
    </w:pPr>
  </w:style>
  <w:style w:type="paragraph" w:customStyle="1" w:styleId="Lernziel">
    <w:name w:val="Lernziel"/>
    <w:basedOn w:val="Standard"/>
    <w:rsid w:val="00DC5653"/>
    <w:pPr>
      <w:spacing w:after="120"/>
    </w:pPr>
  </w:style>
  <w:style w:type="paragraph" w:customStyle="1" w:styleId="Aufzhlung1">
    <w:name w:val="Aufzählung1"/>
    <w:basedOn w:val="Eingerckt"/>
    <w:rsid w:val="0006365B"/>
    <w:pPr>
      <w:tabs>
        <w:tab w:val="clear" w:pos="360"/>
        <w:tab w:val="num" w:pos="344"/>
      </w:tabs>
      <w:spacing w:before="120"/>
      <w:ind w:left="344" w:hanging="360"/>
    </w:pPr>
    <w:rPr>
      <w:noProof/>
      <w:lang w:eastAsia="de-CH"/>
    </w:rPr>
  </w:style>
  <w:style w:type="paragraph" w:customStyle="1" w:styleId="S2NeueSeite">
    <w:name w:val="ÜS2 NeueSeite"/>
    <w:basedOn w:val="berschrift2"/>
    <w:rsid w:val="0006365B"/>
    <w:pPr>
      <w:keepLines/>
      <w:pageBreakBefore/>
      <w:spacing w:before="0" w:after="240"/>
    </w:pPr>
  </w:style>
  <w:style w:type="paragraph" w:customStyle="1" w:styleId="S3NeueSeite">
    <w:name w:val="ÜS3 NeueSeite"/>
    <w:basedOn w:val="berschrift3"/>
    <w:rsid w:val="0006365B"/>
    <w:pPr>
      <w:keepLines/>
      <w:pageBreakBefore/>
    </w:pPr>
  </w:style>
  <w:style w:type="paragraph" w:customStyle="1" w:styleId="Textbox">
    <w:name w:val="Textbox"/>
    <w:basedOn w:val="Standard"/>
    <w:rsid w:val="00DC5653"/>
    <w:pPr>
      <w:spacing w:line="240" w:lineRule="auto"/>
      <w:jc w:val="center"/>
    </w:pPr>
    <w:rPr>
      <w:sz w:val="18"/>
      <w:szCs w:val="18"/>
    </w:rPr>
  </w:style>
  <w:style w:type="numbering" w:styleId="1ai">
    <w:name w:val="Outline List 1"/>
    <w:basedOn w:val="KeineListe"/>
    <w:rsid w:val="00DC5653"/>
    <w:pPr>
      <w:numPr>
        <w:numId w:val="7"/>
      </w:numPr>
    </w:pPr>
  </w:style>
  <w:style w:type="paragraph" w:customStyle="1" w:styleId="Lerninhalt">
    <w:name w:val="Lerninhalt"/>
    <w:basedOn w:val="Lernziel"/>
    <w:rsid w:val="00DC5653"/>
    <w:pPr>
      <w:numPr>
        <w:numId w:val="18"/>
      </w:numPr>
    </w:pPr>
  </w:style>
  <w:style w:type="paragraph" w:customStyle="1" w:styleId="LernzielTitel">
    <w:name w:val="LernzielTitel"/>
    <w:basedOn w:val="Standard"/>
    <w:rsid w:val="00DC5653"/>
    <w:pPr>
      <w:spacing w:after="120"/>
    </w:pPr>
    <w:rPr>
      <w:b/>
      <w:bCs/>
      <w:noProof/>
      <w:sz w:val="28"/>
      <w:lang w:eastAsia="de-CH"/>
    </w:rPr>
  </w:style>
  <w:style w:type="numbering" w:styleId="ArtikelAbschnitt">
    <w:name w:val="Outline List 3"/>
    <w:basedOn w:val="KeineListe"/>
    <w:rsid w:val="00DC5653"/>
    <w:pPr>
      <w:numPr>
        <w:numId w:val="8"/>
      </w:numPr>
    </w:pPr>
  </w:style>
  <w:style w:type="paragraph" w:customStyle="1" w:styleId="AiK">
    <w:name w:val="AiK"/>
    <w:basedOn w:val="Aufzhlungszeichen"/>
    <w:qFormat/>
    <w:rsid w:val="00DC5653"/>
    <w:pPr>
      <w:numPr>
        <w:numId w:val="0"/>
      </w:numPr>
    </w:pPr>
  </w:style>
  <w:style w:type="paragraph" w:customStyle="1" w:styleId="AiK2">
    <w:name w:val="AiK2"/>
    <w:basedOn w:val="AiK"/>
    <w:qFormat/>
    <w:rsid w:val="00D416BC"/>
    <w:pPr>
      <w:ind w:left="1440" w:hanging="360"/>
    </w:pPr>
  </w:style>
  <w:style w:type="paragraph" w:customStyle="1" w:styleId="berschrift3neueSeite">
    <w:name w:val="Überschrift 3 neue Seite"/>
    <w:basedOn w:val="berschrift3"/>
    <w:next w:val="Standard"/>
    <w:qFormat/>
    <w:rsid w:val="00DC5653"/>
    <w:pPr>
      <w:pageBreakBefore/>
      <w:numPr>
        <w:ilvl w:val="0"/>
        <w:numId w:val="0"/>
      </w:numPr>
      <w:spacing w:after="0"/>
    </w:pPr>
  </w:style>
  <w:style w:type="paragraph" w:customStyle="1" w:styleId="berschrift">
    <w:name w:val="Überschrift"/>
    <w:basedOn w:val="berschrift1"/>
    <w:next w:val="Standard"/>
    <w:rsid w:val="00670FC6"/>
    <w:pPr>
      <w:numPr>
        <w:numId w:val="0"/>
      </w:numPr>
      <w:outlineLvl w:val="9"/>
    </w:pPr>
  </w:style>
  <w:style w:type="paragraph" w:customStyle="1" w:styleId="jetztAber">
    <w:name w:val="jetztAber"/>
    <w:basedOn w:val="Standard"/>
    <w:rsid w:val="00670FC6"/>
    <w:pPr>
      <w:numPr>
        <w:numId w:val="44"/>
      </w:numPr>
      <w:spacing w:before="120" w:after="0"/>
    </w:pPr>
  </w:style>
  <w:style w:type="paragraph" w:customStyle="1" w:styleId="Nichts">
    <w:name w:val="Nichts"/>
    <w:basedOn w:val="Standard"/>
    <w:rsid w:val="00670FC6"/>
    <w:pPr>
      <w:spacing w:after="0"/>
    </w:pPr>
  </w:style>
  <w:style w:type="paragraph" w:customStyle="1" w:styleId="Bereich">
    <w:name w:val="Bereich"/>
    <w:basedOn w:val="Standard"/>
    <w:rsid w:val="00670FC6"/>
    <w:pPr>
      <w:widowControl w:val="0"/>
      <w:spacing w:after="120"/>
    </w:pPr>
    <w:rPr>
      <w:b/>
    </w:rPr>
  </w:style>
  <w:style w:type="paragraph" w:styleId="Beschriftung">
    <w:name w:val="caption"/>
    <w:basedOn w:val="Standard"/>
    <w:next w:val="Standard"/>
    <w:qFormat/>
    <w:rsid w:val="00670FC6"/>
    <w:rPr>
      <w:b/>
      <w:bCs/>
      <w:sz w:val="20"/>
    </w:rPr>
  </w:style>
  <w:style w:type="character" w:styleId="Fett">
    <w:name w:val="Strong"/>
    <w:qFormat/>
    <w:rsid w:val="00670FC6"/>
    <w:rPr>
      <w:b/>
      <w:bCs/>
    </w:rPr>
  </w:style>
  <w:style w:type="paragraph" w:customStyle="1" w:styleId="FormatvorlageBeschriftungLinks">
    <w:name w:val="Formatvorlage Beschriftung + Links"/>
    <w:basedOn w:val="Beschriftung"/>
    <w:rsid w:val="00670FC6"/>
    <w:pPr>
      <w:spacing w:after="0" w:line="360" w:lineRule="auto"/>
    </w:pPr>
    <w:rPr>
      <w:spacing w:val="20"/>
      <w:sz w:val="18"/>
      <w:lang w:eastAsia="de-CH"/>
    </w:rPr>
  </w:style>
  <w:style w:type="paragraph" w:customStyle="1" w:styleId="Grafik">
    <w:name w:val="Grafik"/>
    <w:basedOn w:val="Standard"/>
    <w:rsid w:val="00670FC6"/>
    <w:pPr>
      <w:keepNext/>
      <w:keepLines/>
      <w:spacing w:before="120" w:after="0" w:line="360" w:lineRule="auto"/>
      <w:jc w:val="center"/>
    </w:pPr>
    <w:rPr>
      <w:sz w:val="24"/>
      <w:lang w:val="de-AT" w:eastAsia="en-US"/>
    </w:rPr>
  </w:style>
  <w:style w:type="paragraph" w:styleId="Kommentartext">
    <w:name w:val="annotation text"/>
    <w:basedOn w:val="Standard"/>
    <w:link w:val="KommentartextZchn"/>
    <w:semiHidden/>
    <w:rsid w:val="00670FC6"/>
  </w:style>
  <w:style w:type="character" w:customStyle="1" w:styleId="KommentartextZchn">
    <w:name w:val="Kommentartext Zchn"/>
    <w:link w:val="Kommentartext"/>
    <w:semiHidden/>
    <w:rsid w:val="00670FC6"/>
    <w:rPr>
      <w:rFonts w:ascii="Arial" w:hAnsi="Arial"/>
      <w:sz w:val="22"/>
      <w:lang w:eastAsia="de-DE"/>
    </w:rPr>
  </w:style>
  <w:style w:type="paragraph" w:styleId="Kommentarthema">
    <w:name w:val="annotation subject"/>
    <w:basedOn w:val="Kommentartext"/>
    <w:next w:val="Kommentartext"/>
    <w:link w:val="KommentarthemaZchn"/>
    <w:semiHidden/>
    <w:rsid w:val="00670FC6"/>
    <w:rPr>
      <w:b/>
      <w:bCs/>
    </w:rPr>
  </w:style>
  <w:style w:type="character" w:styleId="HTMLBeispiel">
    <w:name w:val="HTML Sample"/>
    <w:rsid w:val="00DC5653"/>
    <w:rPr>
      <w:rFonts w:ascii="Courier New" w:hAnsi="Courier New" w:cs="Courier New"/>
    </w:rPr>
  </w:style>
  <w:style w:type="character" w:styleId="HTMLCode">
    <w:name w:val="HTML Code"/>
    <w:rsid w:val="00DC5653"/>
    <w:rPr>
      <w:rFonts w:ascii="Courier New" w:hAnsi="Courier New" w:cs="Courier New"/>
      <w:sz w:val="20"/>
      <w:szCs w:val="20"/>
    </w:rPr>
  </w:style>
  <w:style w:type="character" w:styleId="HTMLDefinition">
    <w:name w:val="HTML Definition"/>
    <w:rsid w:val="00DC5653"/>
    <w:rPr>
      <w:i/>
      <w:iCs/>
    </w:rPr>
  </w:style>
  <w:style w:type="character" w:styleId="HTMLSchreibmaschine">
    <w:name w:val="HTML Typewriter"/>
    <w:rsid w:val="00DC5653"/>
    <w:rPr>
      <w:rFonts w:ascii="Courier New" w:hAnsi="Courier New" w:cs="Courier New"/>
      <w:sz w:val="20"/>
      <w:szCs w:val="20"/>
    </w:rPr>
  </w:style>
  <w:style w:type="character" w:styleId="HTMLTastatur">
    <w:name w:val="HTML Keyboard"/>
    <w:rsid w:val="00DC5653"/>
    <w:rPr>
      <w:rFonts w:ascii="Courier New" w:hAnsi="Courier New" w:cs="Courier New"/>
      <w:sz w:val="20"/>
      <w:szCs w:val="20"/>
    </w:rPr>
  </w:style>
  <w:style w:type="character" w:styleId="HTMLVariable">
    <w:name w:val="HTML Variable"/>
    <w:rsid w:val="00DC5653"/>
    <w:rPr>
      <w:i/>
      <w:iCs/>
    </w:rPr>
  </w:style>
  <w:style w:type="paragraph" w:styleId="HTMLVorformatiert">
    <w:name w:val="HTML Preformatted"/>
    <w:basedOn w:val="Standard"/>
    <w:link w:val="HTMLVorformatiertZchn"/>
    <w:rsid w:val="00DC5653"/>
    <w:rPr>
      <w:rFonts w:ascii="Courier New" w:hAnsi="Courier New" w:cs="Courier New"/>
    </w:rPr>
  </w:style>
  <w:style w:type="character" w:customStyle="1" w:styleId="HTMLVorformatiertZchn">
    <w:name w:val="HTML Vorformatiert Zchn"/>
    <w:link w:val="HTMLVorformatiert"/>
    <w:rsid w:val="00DC5653"/>
    <w:rPr>
      <w:rFonts w:ascii="Courier New" w:eastAsia="Calibri" w:hAnsi="Courier New" w:cs="Courier New"/>
      <w:lang w:eastAsia="de-DE"/>
    </w:rPr>
  </w:style>
  <w:style w:type="character" w:styleId="HTMLZitat">
    <w:name w:val="HTML Cite"/>
    <w:rsid w:val="00DC5653"/>
    <w:rPr>
      <w:i/>
      <w:iCs/>
    </w:rPr>
  </w:style>
  <w:style w:type="paragraph" w:styleId="Liste2">
    <w:name w:val="List 2"/>
    <w:basedOn w:val="Standard"/>
    <w:rsid w:val="00DC5653"/>
    <w:pPr>
      <w:ind w:left="566" w:hanging="283"/>
    </w:pPr>
  </w:style>
  <w:style w:type="paragraph" w:styleId="Liste3">
    <w:name w:val="List 3"/>
    <w:basedOn w:val="Standard"/>
    <w:rsid w:val="00DC5653"/>
    <w:pPr>
      <w:ind w:left="849" w:hanging="283"/>
    </w:pPr>
  </w:style>
  <w:style w:type="paragraph" w:styleId="Liste4">
    <w:name w:val="List 4"/>
    <w:basedOn w:val="Standard"/>
    <w:rsid w:val="00DC5653"/>
    <w:pPr>
      <w:ind w:left="1132" w:hanging="283"/>
    </w:pPr>
  </w:style>
  <w:style w:type="paragraph" w:styleId="Liste5">
    <w:name w:val="List 5"/>
    <w:basedOn w:val="Standard"/>
    <w:rsid w:val="00DC5653"/>
    <w:pPr>
      <w:ind w:left="1415" w:hanging="283"/>
    </w:pPr>
  </w:style>
  <w:style w:type="paragraph" w:styleId="Listenfortsetzung">
    <w:name w:val="List Continue"/>
    <w:basedOn w:val="Standard"/>
    <w:rsid w:val="00DC5653"/>
    <w:pPr>
      <w:spacing w:after="120"/>
      <w:ind w:left="283"/>
    </w:pPr>
  </w:style>
  <w:style w:type="paragraph" w:styleId="Listenfortsetzung2">
    <w:name w:val="List Continue 2"/>
    <w:basedOn w:val="Standard"/>
    <w:rsid w:val="00DC5653"/>
    <w:pPr>
      <w:spacing w:after="120"/>
      <w:ind w:left="566"/>
    </w:pPr>
  </w:style>
  <w:style w:type="paragraph" w:styleId="Listenfortsetzung3">
    <w:name w:val="List Continue 3"/>
    <w:basedOn w:val="Standard"/>
    <w:rsid w:val="00DC5653"/>
    <w:pPr>
      <w:spacing w:after="120"/>
      <w:ind w:left="849"/>
    </w:pPr>
  </w:style>
  <w:style w:type="paragraph" w:styleId="Listenfortsetzung4">
    <w:name w:val="List Continue 4"/>
    <w:basedOn w:val="Standard"/>
    <w:rsid w:val="00DC5653"/>
    <w:pPr>
      <w:spacing w:after="120"/>
      <w:ind w:left="1132"/>
    </w:pPr>
  </w:style>
  <w:style w:type="paragraph" w:styleId="Listenfortsetzung5">
    <w:name w:val="List Continue 5"/>
    <w:basedOn w:val="Standard"/>
    <w:rsid w:val="00DC5653"/>
    <w:pPr>
      <w:spacing w:after="120"/>
      <w:ind w:left="1415"/>
    </w:pPr>
  </w:style>
  <w:style w:type="paragraph" w:styleId="Listennummer">
    <w:name w:val="List Number"/>
    <w:basedOn w:val="Standard"/>
    <w:rsid w:val="00DC5653"/>
    <w:pPr>
      <w:numPr>
        <w:numId w:val="12"/>
      </w:numPr>
    </w:pPr>
  </w:style>
  <w:style w:type="paragraph" w:styleId="Listennummer2">
    <w:name w:val="List Number 2"/>
    <w:basedOn w:val="Standard"/>
    <w:rsid w:val="00DC5653"/>
    <w:pPr>
      <w:numPr>
        <w:numId w:val="13"/>
      </w:numPr>
    </w:pPr>
  </w:style>
  <w:style w:type="paragraph" w:styleId="Listennummer3">
    <w:name w:val="List Number 3"/>
    <w:basedOn w:val="Standard"/>
    <w:rsid w:val="00DC5653"/>
    <w:pPr>
      <w:numPr>
        <w:numId w:val="14"/>
      </w:numPr>
    </w:pPr>
  </w:style>
  <w:style w:type="paragraph" w:styleId="Listennummer4">
    <w:name w:val="List Number 4"/>
    <w:basedOn w:val="Standard"/>
    <w:rsid w:val="00DC5653"/>
    <w:pPr>
      <w:numPr>
        <w:numId w:val="15"/>
      </w:numPr>
    </w:pPr>
  </w:style>
  <w:style w:type="paragraph" w:styleId="Listennummer5">
    <w:name w:val="List Number 5"/>
    <w:basedOn w:val="Standard"/>
    <w:rsid w:val="00DC5653"/>
    <w:pPr>
      <w:numPr>
        <w:numId w:val="16"/>
      </w:numPr>
    </w:pPr>
  </w:style>
  <w:style w:type="table" w:styleId="Tabelle3D-Effekt1">
    <w:name w:val="Table 3D effects 1"/>
    <w:basedOn w:val="NormaleTabelle"/>
    <w:rsid w:val="00DC5653"/>
    <w:pPr>
      <w:spacing w:after="240" w:line="280" w:lineRule="atLeast"/>
    </w:pPr>
    <w:rPr>
      <w:rFonts w:eastAsia="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rsid w:val="00DC5653"/>
    <w:pPr>
      <w:spacing w:after="240" w:line="280" w:lineRule="atLeast"/>
    </w:pPr>
    <w:rPr>
      <w:rFonts w:eastAsia="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rsid w:val="00DC5653"/>
    <w:pPr>
      <w:spacing w:after="240" w:line="280" w:lineRule="atLeast"/>
    </w:pPr>
    <w:rPr>
      <w:rFonts w:eastAsia="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rsid w:val="00DC5653"/>
    <w:pPr>
      <w:spacing w:after="240" w:line="280" w:lineRule="atLeast"/>
    </w:pPr>
    <w:rPr>
      <w:rFonts w:eastAsia="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rsid w:val="00DC5653"/>
    <w:pPr>
      <w:spacing w:after="240" w:line="280" w:lineRule="atLeast"/>
    </w:pPr>
    <w:rPr>
      <w:rFonts w:eastAsia="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rsid w:val="00DC5653"/>
    <w:pPr>
      <w:spacing w:after="240" w:line="280" w:lineRule="atLeast"/>
    </w:pPr>
    <w:rPr>
      <w:rFonts w:eastAsia="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rsid w:val="00DC5653"/>
    <w:pPr>
      <w:spacing w:after="240" w:line="280" w:lineRule="atLeast"/>
    </w:pPr>
    <w:rPr>
      <w:rFonts w:eastAsia="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rsid w:val="00DC5653"/>
    <w:pPr>
      <w:spacing w:after="240" w:line="280" w:lineRule="atLeast"/>
    </w:pPr>
    <w:rPr>
      <w:rFonts w:eastAsia="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rsid w:val="00DC5653"/>
    <w:pPr>
      <w:spacing w:after="240" w:line="280" w:lineRule="atLeast"/>
    </w:pPr>
    <w:rPr>
      <w:rFonts w:eastAsia="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rsid w:val="00DC5653"/>
    <w:pPr>
      <w:spacing w:after="240" w:line="280" w:lineRule="atLeast"/>
    </w:pPr>
    <w:rPr>
      <w:rFonts w:eastAsia="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rsid w:val="00DC5653"/>
    <w:pPr>
      <w:spacing w:after="240" w:line="280" w:lineRule="atLeast"/>
    </w:pPr>
    <w:rPr>
      <w:rFonts w:eastAsia="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rsid w:val="00DC5653"/>
    <w:pPr>
      <w:spacing w:after="240" w:line="280" w:lineRule="atLeast"/>
    </w:pPr>
    <w:rPr>
      <w:rFonts w:eastAsia="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rsid w:val="00DC5653"/>
    <w:pPr>
      <w:spacing w:after="240" w:line="280" w:lineRule="atLeast"/>
    </w:pPr>
    <w:rPr>
      <w:rFonts w:eastAsia="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rsid w:val="00DC5653"/>
    <w:pPr>
      <w:spacing w:after="240" w:line="280" w:lineRule="atLeast"/>
    </w:pPr>
    <w:rPr>
      <w:rFonts w:eastAsia="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rsid w:val="00DC5653"/>
    <w:pPr>
      <w:spacing w:after="240" w:line="280" w:lineRule="atLeast"/>
    </w:pPr>
    <w:rPr>
      <w:rFonts w:eastAsia="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rsid w:val="00DC5653"/>
    <w:pPr>
      <w:spacing w:after="240" w:line="280" w:lineRule="atLeast"/>
    </w:pPr>
    <w:rPr>
      <w:rFonts w:eastAsia="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rsid w:val="00DC5653"/>
    <w:pPr>
      <w:spacing w:after="240" w:line="280" w:lineRule="atLeast"/>
    </w:pPr>
    <w:rPr>
      <w:rFonts w:eastAsia="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rsid w:val="00DC5653"/>
    <w:pPr>
      <w:spacing w:after="240" w:line="280" w:lineRule="atLeast"/>
    </w:pPr>
    <w:rPr>
      <w:rFonts w:eastAsia="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rsid w:val="00DC5653"/>
    <w:pPr>
      <w:spacing w:after="240" w:line="280" w:lineRule="atLeast"/>
    </w:pPr>
    <w:rPr>
      <w:rFonts w:eastAsia="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rsid w:val="00DC5653"/>
    <w:pPr>
      <w:spacing w:after="240" w:line="280" w:lineRule="atLeast"/>
    </w:pPr>
    <w:rPr>
      <w:rFonts w:eastAsia="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rsid w:val="00DC5653"/>
    <w:pPr>
      <w:spacing w:after="240" w:line="280" w:lineRule="atLeast"/>
    </w:pPr>
    <w:rPr>
      <w:rFonts w:eastAsia="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rsid w:val="00DC5653"/>
    <w:pPr>
      <w:spacing w:after="240" w:line="280" w:lineRule="atLeast"/>
    </w:pPr>
    <w:rPr>
      <w:rFonts w:eastAsia="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rsid w:val="00DC5653"/>
    <w:pPr>
      <w:spacing w:after="240" w:line="280" w:lineRule="atLeast"/>
    </w:pPr>
    <w:rPr>
      <w:rFonts w:eastAsia="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Professionell">
    <w:name w:val="Table Professional"/>
    <w:basedOn w:val="NormaleTabelle"/>
    <w:rsid w:val="00DC5653"/>
    <w:pPr>
      <w:spacing w:after="240" w:line="280" w:lineRule="atLeast"/>
    </w:pPr>
    <w:rPr>
      <w:rFonts w:eastAsia="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rsid w:val="00DC5653"/>
    <w:pPr>
      <w:spacing w:after="240" w:line="280" w:lineRule="atLeast"/>
    </w:pPr>
    <w:rPr>
      <w:rFonts w:eastAsia="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rsid w:val="00DC5653"/>
    <w:pPr>
      <w:spacing w:after="240" w:line="280" w:lineRule="atLeast"/>
    </w:pPr>
    <w:rPr>
      <w:rFonts w:eastAsia="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rsid w:val="00DC5653"/>
    <w:pPr>
      <w:spacing w:after="240" w:line="280" w:lineRule="atLeast"/>
    </w:pPr>
    <w:rPr>
      <w:rFonts w:eastAsia="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rsid w:val="00DC5653"/>
    <w:pPr>
      <w:spacing w:after="240" w:line="280" w:lineRule="atLeast"/>
    </w:pPr>
    <w:rPr>
      <w:rFonts w:eastAsia="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rsid w:val="00DC5653"/>
    <w:pPr>
      <w:spacing w:after="240" w:line="280" w:lineRule="atLeast"/>
    </w:pPr>
    <w:rPr>
      <w:rFonts w:eastAsia="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rsid w:val="00DC5653"/>
    <w:pPr>
      <w:spacing w:after="240" w:line="280" w:lineRule="atLeast"/>
    </w:pPr>
    <w:rPr>
      <w:rFonts w:eastAsia="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rsid w:val="00DC5653"/>
    <w:pPr>
      <w:spacing w:after="240" w:line="280" w:lineRule="atLeast"/>
    </w:pPr>
    <w:rPr>
      <w:rFonts w:eastAsia="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rsid w:val="00DC5653"/>
    <w:pPr>
      <w:spacing w:after="240" w:line="280" w:lineRule="atLeast"/>
    </w:pPr>
    <w:rPr>
      <w:rFonts w:eastAsia="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rsid w:val="00DC5653"/>
    <w:pPr>
      <w:spacing w:after="240" w:line="280" w:lineRule="atLeast"/>
    </w:pPr>
    <w:rPr>
      <w:rFonts w:eastAsia="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rsid w:val="00DC5653"/>
    <w:pPr>
      <w:spacing w:after="240" w:line="280" w:lineRule="atLeast"/>
    </w:pPr>
    <w:rPr>
      <w:rFonts w:eastAsia="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rsid w:val="00DC5653"/>
    <w:pPr>
      <w:spacing w:after="240" w:line="280" w:lineRule="atLeast"/>
    </w:pPr>
    <w:rPr>
      <w:rFonts w:eastAsia="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rsid w:val="00DC5653"/>
    <w:pPr>
      <w:spacing w:after="240" w:line="280" w:lineRule="atLeast"/>
    </w:pPr>
    <w:rPr>
      <w:rFonts w:eastAsia="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rsid w:val="00DC5653"/>
    <w:pPr>
      <w:spacing w:after="240" w:line="280" w:lineRule="atLeast"/>
    </w:pPr>
    <w:rPr>
      <w:rFonts w:eastAsia="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rsid w:val="00DC5653"/>
    <w:pPr>
      <w:spacing w:after="240" w:line="280" w:lineRule="atLeast"/>
    </w:pPr>
    <w:rPr>
      <w:rFonts w:eastAsia="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rsid w:val="00DC5653"/>
    <w:pPr>
      <w:spacing w:after="240" w:line="280" w:lineRule="atLeast"/>
    </w:pPr>
    <w:rPr>
      <w:rFonts w:eastAsia="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rsid w:val="00DC5653"/>
    <w:pPr>
      <w:spacing w:after="240" w:line="280" w:lineRule="atLeast"/>
    </w:pPr>
    <w:rPr>
      <w:rFonts w:eastAsia="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rsid w:val="00DC5653"/>
    <w:pPr>
      <w:spacing w:after="240" w:line="280" w:lineRule="atLeast"/>
    </w:pPr>
    <w:rPr>
      <w:rFonts w:eastAsia="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rsid w:val="00DC5653"/>
    <w:pPr>
      <w:spacing w:after="240" w:line="280" w:lineRule="atLeast"/>
    </w:pPr>
    <w:rPr>
      <w:rFonts w:eastAsia="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ellen-Thema">
    <w:name w:val="Tabellen-Thema"/>
    <w:basedOn w:val="NormaleTabelle"/>
    <w:rsid w:val="00DC5653"/>
    <w:pPr>
      <w:spacing w:after="240" w:line="280" w:lineRule="atLeast"/>
    </w:pPr>
    <w:rPr>
      <w:rFonts w:eastAsia="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krper2">
    <w:name w:val="Body Text 2"/>
    <w:basedOn w:val="Standard"/>
    <w:link w:val="Textkrper2Zchn"/>
    <w:rsid w:val="00DC5653"/>
    <w:pPr>
      <w:spacing w:after="120" w:line="480" w:lineRule="auto"/>
    </w:pPr>
  </w:style>
  <w:style w:type="character" w:customStyle="1" w:styleId="Textkrper2Zchn">
    <w:name w:val="Textkörper 2 Zchn"/>
    <w:link w:val="Textkrper2"/>
    <w:rsid w:val="00DC5653"/>
    <w:rPr>
      <w:rFonts w:ascii="Century Gothic" w:eastAsia="Calibri" w:hAnsi="Century Gothic" w:cs="Times New Roman"/>
      <w:lang w:eastAsia="de-DE"/>
    </w:rPr>
  </w:style>
  <w:style w:type="paragraph" w:styleId="Textkrper3">
    <w:name w:val="Body Text 3"/>
    <w:basedOn w:val="Standard"/>
    <w:link w:val="Textkrper3Zchn"/>
    <w:rsid w:val="00DC5653"/>
    <w:pPr>
      <w:spacing w:after="120"/>
    </w:pPr>
    <w:rPr>
      <w:sz w:val="16"/>
      <w:szCs w:val="16"/>
    </w:rPr>
  </w:style>
  <w:style w:type="character" w:customStyle="1" w:styleId="Textkrper3Zchn">
    <w:name w:val="Textkörper 3 Zchn"/>
    <w:link w:val="Textkrper3"/>
    <w:rsid w:val="00DC5653"/>
    <w:rPr>
      <w:rFonts w:ascii="Century Gothic" w:eastAsia="Calibri" w:hAnsi="Century Gothic" w:cs="Times New Roman"/>
      <w:sz w:val="16"/>
      <w:szCs w:val="16"/>
      <w:lang w:eastAsia="de-DE"/>
    </w:rPr>
  </w:style>
  <w:style w:type="paragraph" w:styleId="Textkrper-Einzug2">
    <w:name w:val="Body Text Indent 2"/>
    <w:basedOn w:val="Standard"/>
    <w:link w:val="Textkrper-Einzug2Zchn"/>
    <w:rsid w:val="00DC5653"/>
    <w:pPr>
      <w:spacing w:after="120" w:line="480" w:lineRule="auto"/>
      <w:ind w:left="283"/>
    </w:pPr>
  </w:style>
  <w:style w:type="character" w:customStyle="1" w:styleId="Textkrper-Einzug2Zchn">
    <w:name w:val="Textkörper-Einzug 2 Zchn"/>
    <w:link w:val="Textkrper-Einzug2"/>
    <w:rsid w:val="00DC5653"/>
    <w:rPr>
      <w:rFonts w:ascii="Century Gothic" w:eastAsia="Calibri" w:hAnsi="Century Gothic" w:cs="Times New Roman"/>
      <w:lang w:eastAsia="de-DE"/>
    </w:rPr>
  </w:style>
  <w:style w:type="paragraph" w:styleId="Textkrper-Erstzeileneinzug">
    <w:name w:val="Body Text First Indent"/>
    <w:basedOn w:val="Textkrper"/>
    <w:link w:val="Textkrper-ErstzeileneinzugZchn"/>
    <w:rsid w:val="00DC5653"/>
    <w:pPr>
      <w:ind w:firstLine="210"/>
    </w:pPr>
  </w:style>
  <w:style w:type="character" w:customStyle="1" w:styleId="Textkrper-ErstzeileneinzugZchn">
    <w:name w:val="Textkörper-Erstzeileneinzug Zchn"/>
    <w:basedOn w:val="TextkrperZchn"/>
    <w:link w:val="Textkrper-Erstzeileneinzug"/>
    <w:rsid w:val="00DC5653"/>
    <w:rPr>
      <w:rFonts w:ascii="Arial" w:hAnsi="Arial"/>
      <w:sz w:val="22"/>
      <w:lang w:eastAsia="de-DE"/>
    </w:rPr>
  </w:style>
  <w:style w:type="paragraph" w:styleId="Textkrper-Erstzeileneinzug2">
    <w:name w:val="Body Text First Indent 2"/>
    <w:basedOn w:val="Textkrper-Zeileneinzug"/>
    <w:link w:val="Textkrper-Erstzeileneinzug2Zchn"/>
    <w:rsid w:val="00DC5653"/>
    <w:pPr>
      <w:spacing w:after="120"/>
      <w:ind w:left="283" w:firstLine="210"/>
    </w:pPr>
  </w:style>
  <w:style w:type="character" w:customStyle="1" w:styleId="Textkrper-Erstzeileneinzug2Zchn">
    <w:name w:val="Textkörper-Erstzeileneinzug 2 Zchn"/>
    <w:basedOn w:val="Textkrper-ZeileneinzugZchn"/>
    <w:link w:val="Textkrper-Erstzeileneinzug2"/>
    <w:rsid w:val="00DC5653"/>
    <w:rPr>
      <w:rFonts w:ascii="Arial" w:hAnsi="Arial"/>
      <w:sz w:val="22"/>
      <w:lang w:eastAsia="de-DE"/>
    </w:rPr>
  </w:style>
  <w:style w:type="paragraph" w:styleId="Umschlagabsenderadresse">
    <w:name w:val="envelope return"/>
    <w:basedOn w:val="Standard"/>
    <w:rsid w:val="0006365B"/>
    <w:rPr>
      <w:rFonts w:cs="Arial"/>
      <w:sz w:val="20"/>
    </w:rPr>
  </w:style>
  <w:style w:type="paragraph" w:styleId="Umschlagadresse">
    <w:name w:val="envelope address"/>
    <w:basedOn w:val="Standard"/>
    <w:rsid w:val="0006365B"/>
    <w:pPr>
      <w:framePr w:w="4320" w:h="2160" w:hRule="exact" w:hSpace="141" w:wrap="auto" w:hAnchor="page" w:xAlign="center" w:yAlign="bottom"/>
      <w:ind w:left="1"/>
    </w:pPr>
    <w:rPr>
      <w:rFonts w:cs="Arial"/>
      <w:sz w:val="24"/>
      <w:szCs w:val="24"/>
    </w:rPr>
  </w:style>
  <w:style w:type="paragraph" w:styleId="Unterschrift">
    <w:name w:val="Signature"/>
    <w:basedOn w:val="Standard"/>
    <w:link w:val="UnterschriftZchn"/>
    <w:rsid w:val="0006365B"/>
    <w:pPr>
      <w:ind w:left="4252"/>
    </w:pPr>
  </w:style>
  <w:style w:type="character" w:customStyle="1" w:styleId="UnterschriftZchn">
    <w:name w:val="Unterschrift Zchn"/>
    <w:link w:val="Unterschrift"/>
    <w:rsid w:val="00A35A8A"/>
    <w:rPr>
      <w:rFonts w:ascii="Arial" w:hAnsi="Arial"/>
      <w:sz w:val="22"/>
      <w:lang w:eastAsia="de-DE"/>
    </w:rPr>
  </w:style>
  <w:style w:type="paragraph" w:styleId="Untertitel">
    <w:name w:val="Subtitle"/>
    <w:basedOn w:val="Standard"/>
    <w:link w:val="UntertitelZchn"/>
    <w:qFormat/>
    <w:rsid w:val="0006365B"/>
    <w:pPr>
      <w:spacing w:after="60"/>
      <w:jc w:val="center"/>
      <w:outlineLvl w:val="1"/>
    </w:pPr>
    <w:rPr>
      <w:rFonts w:cs="Arial"/>
      <w:sz w:val="24"/>
      <w:szCs w:val="24"/>
    </w:rPr>
  </w:style>
  <w:style w:type="character" w:customStyle="1" w:styleId="UntertitelZchn">
    <w:name w:val="Untertitel Zchn"/>
    <w:link w:val="Untertitel"/>
    <w:rsid w:val="00A35A8A"/>
    <w:rPr>
      <w:rFonts w:ascii="Arial" w:hAnsi="Arial" w:cs="Arial"/>
      <w:sz w:val="24"/>
      <w:szCs w:val="24"/>
      <w:lang w:eastAsia="de-DE"/>
    </w:rPr>
  </w:style>
  <w:style w:type="character" w:customStyle="1" w:styleId="KommentarthemaZchn">
    <w:name w:val="Kommentarthema Zchn"/>
    <w:link w:val="Kommentarthema"/>
    <w:semiHidden/>
    <w:rsid w:val="00670FC6"/>
    <w:rPr>
      <w:rFonts w:ascii="Arial" w:hAnsi="Arial"/>
      <w:b/>
      <w:bCs/>
      <w:sz w:val="22"/>
      <w:lang w:eastAsia="de-DE"/>
    </w:rPr>
  </w:style>
  <w:style w:type="paragraph" w:customStyle="1" w:styleId="Code">
    <w:name w:val="Code"/>
    <w:basedOn w:val="Standard"/>
    <w:rsid w:val="00670FC6"/>
    <w:pPr>
      <w:spacing w:after="0"/>
    </w:pPr>
    <w:rPr>
      <w:rFonts w:ascii="Courier New" w:hAnsi="Courier New" w:cs="Courier New"/>
      <w:noProof/>
      <w:sz w:val="20"/>
    </w:rPr>
  </w:style>
  <w:style w:type="paragraph" w:customStyle="1" w:styleId="CodeMitAbstand">
    <w:name w:val="CodeMitAbstand"/>
    <w:basedOn w:val="Code"/>
    <w:rsid w:val="00670FC6"/>
    <w:pPr>
      <w:spacing w:after="240"/>
    </w:pPr>
  </w:style>
  <w:style w:type="paragraph" w:styleId="Index8">
    <w:name w:val="index 8"/>
    <w:basedOn w:val="Standard"/>
    <w:next w:val="Standard"/>
    <w:autoRedefine/>
    <w:rsid w:val="00DC5653"/>
    <w:pPr>
      <w:ind w:left="1760" w:hanging="220"/>
    </w:pPr>
  </w:style>
  <w:style w:type="paragraph" w:styleId="Index9">
    <w:name w:val="index 9"/>
    <w:basedOn w:val="Standard"/>
    <w:next w:val="Standard"/>
    <w:autoRedefine/>
    <w:rsid w:val="00DC5653"/>
    <w:pPr>
      <w:ind w:left="1980" w:hanging="220"/>
    </w:pPr>
  </w:style>
  <w:style w:type="paragraph" w:styleId="Makrotext">
    <w:name w:val="macro"/>
    <w:link w:val="MakrotextZchn"/>
    <w:rsid w:val="00DC5653"/>
    <w:pPr>
      <w:tabs>
        <w:tab w:val="left" w:pos="480"/>
        <w:tab w:val="left" w:pos="960"/>
        <w:tab w:val="left" w:pos="1440"/>
        <w:tab w:val="left" w:pos="1920"/>
        <w:tab w:val="left" w:pos="2400"/>
        <w:tab w:val="left" w:pos="2880"/>
        <w:tab w:val="left" w:pos="3360"/>
        <w:tab w:val="left" w:pos="3840"/>
        <w:tab w:val="left" w:pos="4320"/>
      </w:tabs>
      <w:spacing w:after="240" w:line="280" w:lineRule="atLeast"/>
    </w:pPr>
    <w:rPr>
      <w:rFonts w:ascii="Courier New" w:eastAsia="Calibri" w:hAnsi="Courier New" w:cs="Courier New"/>
      <w:sz w:val="22"/>
      <w:szCs w:val="22"/>
      <w:lang w:val="de-DE" w:eastAsia="de-DE"/>
    </w:rPr>
  </w:style>
  <w:style w:type="character" w:customStyle="1" w:styleId="MakrotextZchn">
    <w:name w:val="Makrotext Zchn"/>
    <w:link w:val="Makrotext"/>
    <w:rsid w:val="00DC5653"/>
    <w:rPr>
      <w:rFonts w:ascii="Courier New" w:eastAsia="Calibri" w:hAnsi="Courier New" w:cs="Courier New"/>
      <w:sz w:val="22"/>
      <w:szCs w:val="22"/>
      <w:lang w:val="de-DE" w:eastAsia="de-DE" w:bidi="ar-SA"/>
    </w:rPr>
  </w:style>
  <w:style w:type="paragraph" w:styleId="Rechtsgrundlagenverzeichnis">
    <w:name w:val="table of authorities"/>
    <w:basedOn w:val="Standard"/>
    <w:next w:val="Standard"/>
    <w:rsid w:val="00DC5653"/>
    <w:pPr>
      <w:ind w:left="220" w:hanging="220"/>
    </w:pPr>
  </w:style>
  <w:style w:type="paragraph" w:styleId="RGV-berschrift">
    <w:name w:val="toa heading"/>
    <w:basedOn w:val="Standard"/>
    <w:next w:val="Standard"/>
    <w:rsid w:val="00DC5653"/>
    <w:pPr>
      <w:spacing w:before="120"/>
    </w:pPr>
    <w:rPr>
      <w:rFonts w:cs="Arial"/>
      <w:b/>
      <w:bCs/>
      <w:sz w:val="24"/>
      <w:szCs w:val="24"/>
    </w:rPr>
  </w:style>
  <w:style w:type="character" w:customStyle="1" w:styleId="NichtTrennen">
    <w:name w:val="NichtTrennen"/>
    <w:rsid w:val="00DC5653"/>
    <w:rPr>
      <w:noProof/>
      <w:lang w:val="de-CH"/>
    </w:rPr>
  </w:style>
  <w:style w:type="paragraph" w:styleId="Inhaltsverzeichnisberschrift">
    <w:name w:val="TOC Heading"/>
    <w:basedOn w:val="berschrift1"/>
    <w:next w:val="Standard"/>
    <w:uiPriority w:val="39"/>
    <w:qFormat/>
    <w:rsid w:val="0006365B"/>
    <w:pPr>
      <w:keepNext/>
      <w:pageBreakBefore w:val="0"/>
      <w:numPr>
        <w:numId w:val="0"/>
      </w:numPr>
      <w:pBdr>
        <w:bottom w:val="none" w:sz="0" w:space="0" w:color="auto"/>
      </w:pBdr>
      <w:spacing w:after="60" w:line="280" w:lineRule="atLeast"/>
      <w:outlineLvl w:val="9"/>
    </w:pPr>
    <w:rPr>
      <w:rFonts w:ascii="Cambria" w:hAnsi="Cambria"/>
      <w:bCs/>
      <w:kern w:val="32"/>
      <w:sz w:val="32"/>
      <w:szCs w:val="32"/>
    </w:rPr>
  </w:style>
  <w:style w:type="paragraph" w:customStyle="1" w:styleId="AbstandNachStandard">
    <w:name w:val="AbstandNach (Standard)"/>
    <w:basedOn w:val="Standard"/>
    <w:qFormat/>
    <w:rsid w:val="00DC5653"/>
    <w:pPr>
      <w:spacing w:after="160"/>
    </w:pPr>
  </w:style>
  <w:style w:type="character" w:customStyle="1" w:styleId="HypUnterstrichen">
    <w:name w:val="HypUnterstrichen"/>
    <w:uiPriority w:val="1"/>
    <w:rsid w:val="00DC5653"/>
    <w:rPr>
      <w:color w:val="0000FF"/>
      <w:u w:val="single"/>
    </w:rPr>
  </w:style>
  <w:style w:type="paragraph" w:customStyle="1" w:styleId="CodeText">
    <w:name w:val="CodeText"/>
    <w:basedOn w:val="Standard"/>
    <w:rsid w:val="00670FC6"/>
    <w:pPr>
      <w:spacing w:after="0" w:line="240" w:lineRule="auto"/>
    </w:pPr>
    <w:rPr>
      <w:rFonts w:ascii="Courier New" w:hAnsi="Courier New"/>
      <w:noProof/>
      <w:spacing w:val="-10"/>
      <w:sz w:val="20"/>
      <w:lang w:eastAsia="en-US"/>
    </w:rPr>
  </w:style>
  <w:style w:type="table" w:styleId="Tabellenraster">
    <w:name w:val="Table Grid"/>
    <w:basedOn w:val="NormaleTabelle"/>
    <w:rsid w:val="00B44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prechblase">
    <w:name w:val="Sprechblase"/>
    <w:basedOn w:val="Standard"/>
    <w:qFormat/>
    <w:rsid w:val="00510BA3"/>
    <w:pPr>
      <w:spacing w:after="0" w:line="276" w:lineRule="auto"/>
    </w:pPr>
    <w:rPr>
      <w:sz w:val="16"/>
      <w:szCs w:val="18"/>
      <w:lang w:val="de-DE"/>
    </w:rPr>
  </w:style>
  <w:style w:type="paragraph" w:styleId="Listenabsatz">
    <w:name w:val="List Paragraph"/>
    <w:basedOn w:val="Standard"/>
    <w:uiPriority w:val="34"/>
    <w:qFormat/>
    <w:rsid w:val="00510BA3"/>
    <w:pPr>
      <w:ind w:left="720"/>
      <w:contextualSpacing/>
    </w:pPr>
  </w:style>
  <w:style w:type="paragraph" w:customStyle="1" w:styleId="Schaltflche2">
    <w:name w:val="Schaltfläche2"/>
    <w:basedOn w:val="NummerierteListe"/>
    <w:link w:val="Schaltflche2Zchn"/>
    <w:rsid w:val="00F50DEC"/>
    <w:rPr>
      <w:rFonts w:cs="Calibri"/>
    </w:rPr>
  </w:style>
  <w:style w:type="character" w:customStyle="1" w:styleId="Schaltflche2Zchn">
    <w:name w:val="Schaltfläche2 Zchn"/>
    <w:basedOn w:val="NummerierteListeZchn"/>
    <w:link w:val="Schaltflche2"/>
    <w:rsid w:val="00F50DEC"/>
    <w:rPr>
      <w:rFonts w:cs="Calibri"/>
      <w:sz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1270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png"/><Relationship Id="rId299" Type="http://schemas.openxmlformats.org/officeDocument/2006/relationships/image" Target="media/image257.png"/><Relationship Id="rId63" Type="http://schemas.openxmlformats.org/officeDocument/2006/relationships/image" Target="media/image40.emf"/><Relationship Id="rId159" Type="http://schemas.openxmlformats.org/officeDocument/2006/relationships/image" Target="media/image1280.png"/><Relationship Id="rId324" Type="http://schemas.openxmlformats.org/officeDocument/2006/relationships/image" Target="media/image280.png"/><Relationship Id="rId366" Type="http://schemas.openxmlformats.org/officeDocument/2006/relationships/image" Target="media/image322.png"/><Relationship Id="rId170" Type="http://schemas.openxmlformats.org/officeDocument/2006/relationships/image" Target="media/image138.png"/><Relationship Id="rId226" Type="http://schemas.openxmlformats.org/officeDocument/2006/relationships/image" Target="media/image190.png"/><Relationship Id="rId268" Type="http://schemas.openxmlformats.org/officeDocument/2006/relationships/image" Target="media/image229.png"/><Relationship Id="rId74" Type="http://schemas.openxmlformats.org/officeDocument/2006/relationships/image" Target="media/image48.png"/><Relationship Id="rId128" Type="http://schemas.openxmlformats.org/officeDocument/2006/relationships/image" Target="media/image99.png"/><Relationship Id="rId335" Type="http://schemas.openxmlformats.org/officeDocument/2006/relationships/image" Target="media/image292.png"/><Relationship Id="rId377" Type="http://schemas.openxmlformats.org/officeDocument/2006/relationships/image" Target="media/image334.png"/><Relationship Id="rId5" Type="http://schemas.microsoft.com/office/2007/relationships/stylesWithEffects" Target="stylesWithEffects.xml"/><Relationship Id="rId181" Type="http://schemas.openxmlformats.org/officeDocument/2006/relationships/image" Target="media/image149.png"/><Relationship Id="rId237" Type="http://schemas.openxmlformats.org/officeDocument/2006/relationships/image" Target="media/image201.png"/><Relationship Id="rId402" Type="http://schemas.openxmlformats.org/officeDocument/2006/relationships/image" Target="media/image359.png"/><Relationship Id="rId258" Type="http://schemas.openxmlformats.org/officeDocument/2006/relationships/image" Target="media/image218.png"/><Relationship Id="rId279" Type="http://schemas.openxmlformats.org/officeDocument/2006/relationships/image" Target="media/image238.png"/><Relationship Id="rId43" Type="http://schemas.openxmlformats.org/officeDocument/2006/relationships/image" Target="media/image22.png"/><Relationship Id="rId64" Type="http://schemas.openxmlformats.org/officeDocument/2006/relationships/package" Target="embeddings/Microsoft_Word-Dokument1.docx"/><Relationship Id="rId118" Type="http://schemas.openxmlformats.org/officeDocument/2006/relationships/image" Target="media/image90.png"/><Relationship Id="rId139" Type="http://schemas.openxmlformats.org/officeDocument/2006/relationships/image" Target="media/image110.png"/><Relationship Id="rId290" Type="http://schemas.openxmlformats.org/officeDocument/2006/relationships/image" Target="media/image248.wmf"/><Relationship Id="rId304" Type="http://schemas.openxmlformats.org/officeDocument/2006/relationships/image" Target="media/image261.png"/><Relationship Id="rId325" Type="http://schemas.openxmlformats.org/officeDocument/2006/relationships/image" Target="media/image281.png"/><Relationship Id="rId346" Type="http://schemas.openxmlformats.org/officeDocument/2006/relationships/image" Target="media/image303.png"/><Relationship Id="rId367" Type="http://schemas.openxmlformats.org/officeDocument/2006/relationships/image" Target="media/image329.png"/><Relationship Id="rId388" Type="http://schemas.openxmlformats.org/officeDocument/2006/relationships/image" Target="media/image345.png"/><Relationship Id="rId85" Type="http://schemas.openxmlformats.org/officeDocument/2006/relationships/image" Target="media/image59.png"/><Relationship Id="rId150" Type="http://schemas.openxmlformats.org/officeDocument/2006/relationships/image" Target="media/image120.png"/><Relationship Id="rId171" Type="http://schemas.openxmlformats.org/officeDocument/2006/relationships/image" Target="media/image139.png"/><Relationship Id="rId192" Type="http://schemas.openxmlformats.org/officeDocument/2006/relationships/image" Target="media/image161.png"/><Relationship Id="rId227" Type="http://schemas.openxmlformats.org/officeDocument/2006/relationships/image" Target="media/image191.png"/><Relationship Id="rId413" Type="http://schemas.openxmlformats.org/officeDocument/2006/relationships/image" Target="media/image369.png"/><Relationship Id="rId248" Type="http://schemas.openxmlformats.org/officeDocument/2006/relationships/image" Target="media/image210.png"/><Relationship Id="rId12" Type="http://schemas.openxmlformats.org/officeDocument/2006/relationships/header" Target="header1.xml"/><Relationship Id="rId33" Type="http://schemas.openxmlformats.org/officeDocument/2006/relationships/image" Target="media/image13.png"/><Relationship Id="rId108" Type="http://schemas.openxmlformats.org/officeDocument/2006/relationships/image" Target="media/image80.png"/><Relationship Id="rId129" Type="http://schemas.openxmlformats.org/officeDocument/2006/relationships/image" Target="media/image101.png"/><Relationship Id="rId280" Type="http://schemas.openxmlformats.org/officeDocument/2006/relationships/image" Target="media/image239.png"/><Relationship Id="rId315" Type="http://schemas.openxmlformats.org/officeDocument/2006/relationships/image" Target="media/image278.png"/><Relationship Id="rId336" Type="http://schemas.openxmlformats.org/officeDocument/2006/relationships/image" Target="media/image293.png"/><Relationship Id="rId357" Type="http://schemas.openxmlformats.org/officeDocument/2006/relationships/image" Target="media/image319.png"/><Relationship Id="rId54" Type="http://schemas.openxmlformats.org/officeDocument/2006/relationships/image" Target="media/image32.png"/><Relationship Id="rId75" Type="http://schemas.openxmlformats.org/officeDocument/2006/relationships/image" Target="media/image49.png"/><Relationship Id="rId96" Type="http://schemas.openxmlformats.org/officeDocument/2006/relationships/image" Target="media/image67.png"/><Relationship Id="rId140" Type="http://schemas.openxmlformats.org/officeDocument/2006/relationships/image" Target="media/image111.png"/><Relationship Id="rId161" Type="http://schemas.openxmlformats.org/officeDocument/2006/relationships/image" Target="media/image130.png"/><Relationship Id="rId182" Type="http://schemas.openxmlformats.org/officeDocument/2006/relationships/image" Target="media/image151.png"/><Relationship Id="rId217" Type="http://schemas.openxmlformats.org/officeDocument/2006/relationships/image" Target="media/image183.png"/><Relationship Id="rId378" Type="http://schemas.openxmlformats.org/officeDocument/2006/relationships/image" Target="media/image335.png"/><Relationship Id="rId399" Type="http://schemas.openxmlformats.org/officeDocument/2006/relationships/image" Target="media/image355.png"/><Relationship Id="rId403" Type="http://schemas.openxmlformats.org/officeDocument/2006/relationships/image" Target="media/image363.png"/><Relationship Id="rId6" Type="http://schemas.openxmlformats.org/officeDocument/2006/relationships/settings" Target="settings.xml"/><Relationship Id="rId238" Type="http://schemas.openxmlformats.org/officeDocument/2006/relationships/image" Target="media/image202.png"/><Relationship Id="rId259" Type="http://schemas.openxmlformats.org/officeDocument/2006/relationships/image" Target="media/image225.png"/><Relationship Id="rId424" Type="http://schemas.openxmlformats.org/officeDocument/2006/relationships/image" Target="media/image379.jpeg"/><Relationship Id="rId23" Type="http://schemas.openxmlformats.org/officeDocument/2006/relationships/image" Target="media/image6.png"/><Relationship Id="rId119" Type="http://schemas.openxmlformats.org/officeDocument/2006/relationships/image" Target="media/image89.png"/><Relationship Id="rId270" Type="http://schemas.openxmlformats.org/officeDocument/2006/relationships/image" Target="media/image236.png"/><Relationship Id="rId291" Type="http://schemas.openxmlformats.org/officeDocument/2006/relationships/oleObject" Target="embeddings/oleObject2.bin"/><Relationship Id="rId305" Type="http://schemas.openxmlformats.org/officeDocument/2006/relationships/image" Target="media/image262.png"/><Relationship Id="rId326" Type="http://schemas.openxmlformats.org/officeDocument/2006/relationships/image" Target="media/image282.jpeg"/><Relationship Id="rId347" Type="http://schemas.openxmlformats.org/officeDocument/2006/relationships/image" Target="media/image309.png"/><Relationship Id="rId44" Type="http://schemas.openxmlformats.org/officeDocument/2006/relationships/image" Target="media/image24.png"/><Relationship Id="rId65" Type="http://schemas.openxmlformats.org/officeDocument/2006/relationships/image" Target="media/image41.png"/><Relationship Id="rId86" Type="http://schemas.openxmlformats.org/officeDocument/2006/relationships/image" Target="media/image60.png"/><Relationship Id="rId130" Type="http://schemas.openxmlformats.org/officeDocument/2006/relationships/image" Target="media/image100.png"/><Relationship Id="rId151" Type="http://schemas.openxmlformats.org/officeDocument/2006/relationships/image" Target="media/image121.png"/><Relationship Id="rId368" Type="http://schemas.openxmlformats.org/officeDocument/2006/relationships/image" Target="media/image323.png"/><Relationship Id="rId389" Type="http://schemas.openxmlformats.org/officeDocument/2006/relationships/image" Target="media/image346.png"/><Relationship Id="rId172" Type="http://schemas.openxmlformats.org/officeDocument/2006/relationships/image" Target="media/image141.png"/><Relationship Id="rId193" Type="http://schemas.openxmlformats.org/officeDocument/2006/relationships/image" Target="media/image162.png"/><Relationship Id="rId207" Type="http://schemas.openxmlformats.org/officeDocument/2006/relationships/image" Target="media/image1730.png"/><Relationship Id="rId228" Type="http://schemas.openxmlformats.org/officeDocument/2006/relationships/image" Target="media/image192.png"/><Relationship Id="rId249" Type="http://schemas.openxmlformats.org/officeDocument/2006/relationships/image" Target="media/image211.png"/><Relationship Id="rId414" Type="http://schemas.openxmlformats.org/officeDocument/2006/relationships/image" Target="media/image370.png"/><Relationship Id="rId13" Type="http://schemas.openxmlformats.org/officeDocument/2006/relationships/header" Target="header2.xml"/><Relationship Id="rId109" Type="http://schemas.openxmlformats.org/officeDocument/2006/relationships/image" Target="media/image81.png"/><Relationship Id="rId260" Type="http://schemas.openxmlformats.org/officeDocument/2006/relationships/image" Target="media/image219.png"/><Relationship Id="rId281" Type="http://schemas.openxmlformats.org/officeDocument/2006/relationships/image" Target="media/image240.png"/><Relationship Id="rId316" Type="http://schemas.openxmlformats.org/officeDocument/2006/relationships/image" Target="media/image270.png"/><Relationship Id="rId337" Type="http://schemas.openxmlformats.org/officeDocument/2006/relationships/image" Target="media/image294.png"/><Relationship Id="rId34" Type="http://schemas.openxmlformats.org/officeDocument/2006/relationships/image" Target="media/image12.png"/><Relationship Id="rId55" Type="http://schemas.openxmlformats.org/officeDocument/2006/relationships/image" Target="media/image31.png"/><Relationship Id="rId76" Type="http://schemas.openxmlformats.org/officeDocument/2006/relationships/image" Target="media/image50.png"/><Relationship Id="rId97" Type="http://schemas.openxmlformats.org/officeDocument/2006/relationships/image" Target="media/image68.png"/><Relationship Id="rId120" Type="http://schemas.openxmlformats.org/officeDocument/2006/relationships/image" Target="media/image91.png"/><Relationship Id="rId141" Type="http://schemas.openxmlformats.org/officeDocument/2006/relationships/image" Target="media/image112.png"/><Relationship Id="rId358" Type="http://schemas.openxmlformats.org/officeDocument/2006/relationships/image" Target="media/image314.png"/><Relationship Id="rId379" Type="http://schemas.openxmlformats.org/officeDocument/2006/relationships/image" Target="media/image336.png"/><Relationship Id="rId7" Type="http://schemas.openxmlformats.org/officeDocument/2006/relationships/webSettings" Target="webSettings.xml"/><Relationship Id="rId162" Type="http://schemas.openxmlformats.org/officeDocument/2006/relationships/image" Target="media/image131.png"/><Relationship Id="rId183" Type="http://schemas.openxmlformats.org/officeDocument/2006/relationships/image" Target="media/image152.png"/><Relationship Id="rId218" Type="http://schemas.openxmlformats.org/officeDocument/2006/relationships/image" Target="media/image184.png"/><Relationship Id="rId239" Type="http://schemas.openxmlformats.org/officeDocument/2006/relationships/image" Target="media/image203.png"/><Relationship Id="rId390" Type="http://schemas.openxmlformats.org/officeDocument/2006/relationships/image" Target="media/image347.png"/><Relationship Id="rId404" Type="http://schemas.openxmlformats.org/officeDocument/2006/relationships/image" Target="media/image360.png"/><Relationship Id="rId425" Type="http://schemas.openxmlformats.org/officeDocument/2006/relationships/image" Target="media/image380.png"/><Relationship Id="rId250" Type="http://schemas.openxmlformats.org/officeDocument/2006/relationships/image" Target="media/image212.png"/><Relationship Id="rId271" Type="http://schemas.openxmlformats.org/officeDocument/2006/relationships/image" Target="media/image230.png"/><Relationship Id="rId292" Type="http://schemas.openxmlformats.org/officeDocument/2006/relationships/image" Target="media/image249.png"/><Relationship Id="rId306" Type="http://schemas.openxmlformats.org/officeDocument/2006/relationships/image" Target="media/image269.png"/><Relationship Id="rId24" Type="http://schemas.openxmlformats.org/officeDocument/2006/relationships/image" Target="media/image7.png"/><Relationship Id="rId45" Type="http://schemas.openxmlformats.org/officeDocument/2006/relationships/hyperlink" Target="http://en.wikipedia.org/wiki/ZIP_file_format" TargetMode="External"/><Relationship Id="rId66" Type="http://schemas.openxmlformats.org/officeDocument/2006/relationships/image" Target="media/image42.png"/><Relationship Id="rId87" Type="http://schemas.openxmlformats.org/officeDocument/2006/relationships/image" Target="media/image61.png"/><Relationship Id="rId110" Type="http://schemas.openxmlformats.org/officeDocument/2006/relationships/image" Target="media/image82.png"/><Relationship Id="rId131" Type="http://schemas.openxmlformats.org/officeDocument/2006/relationships/image" Target="media/image102.png"/><Relationship Id="rId327" Type="http://schemas.openxmlformats.org/officeDocument/2006/relationships/image" Target="media/image284.png"/><Relationship Id="rId348" Type="http://schemas.openxmlformats.org/officeDocument/2006/relationships/image" Target="media/image304.png"/><Relationship Id="rId369" Type="http://schemas.openxmlformats.org/officeDocument/2006/relationships/image" Target="media/image324.png"/><Relationship Id="rId152" Type="http://schemas.openxmlformats.org/officeDocument/2006/relationships/image" Target="media/image123.png"/><Relationship Id="rId173" Type="http://schemas.openxmlformats.org/officeDocument/2006/relationships/image" Target="media/image144.png"/><Relationship Id="rId194" Type="http://schemas.openxmlformats.org/officeDocument/2006/relationships/image" Target="media/image163.png"/><Relationship Id="rId208" Type="http://schemas.openxmlformats.org/officeDocument/2006/relationships/image" Target="media/image174.png"/><Relationship Id="rId229" Type="http://schemas.openxmlformats.org/officeDocument/2006/relationships/image" Target="media/image194.png"/><Relationship Id="rId380" Type="http://schemas.openxmlformats.org/officeDocument/2006/relationships/image" Target="media/image337.png"/><Relationship Id="rId415" Type="http://schemas.openxmlformats.org/officeDocument/2006/relationships/image" Target="media/image372.png"/><Relationship Id="rId240" Type="http://schemas.openxmlformats.org/officeDocument/2006/relationships/image" Target="media/image204.png"/><Relationship Id="rId261" Type="http://schemas.openxmlformats.org/officeDocument/2006/relationships/image" Target="media/image220.png"/><Relationship Id="rId14" Type="http://schemas.openxmlformats.org/officeDocument/2006/relationships/footer" Target="footer1.xml"/><Relationship Id="rId35" Type="http://schemas.openxmlformats.org/officeDocument/2006/relationships/image" Target="media/image14.png"/><Relationship Id="rId56" Type="http://schemas.openxmlformats.org/officeDocument/2006/relationships/image" Target="media/image33.png"/><Relationship Id="rId77" Type="http://schemas.openxmlformats.org/officeDocument/2006/relationships/image" Target="media/image52.png"/><Relationship Id="rId100" Type="http://schemas.openxmlformats.org/officeDocument/2006/relationships/image" Target="media/image72.png"/><Relationship Id="rId282" Type="http://schemas.openxmlformats.org/officeDocument/2006/relationships/image" Target="media/image241.png"/><Relationship Id="rId317" Type="http://schemas.openxmlformats.org/officeDocument/2006/relationships/image" Target="media/image272.png"/><Relationship Id="rId338" Type="http://schemas.openxmlformats.org/officeDocument/2006/relationships/image" Target="media/image295.png"/><Relationship Id="rId359" Type="http://schemas.openxmlformats.org/officeDocument/2006/relationships/image" Target="media/image321.png"/><Relationship Id="rId8" Type="http://schemas.openxmlformats.org/officeDocument/2006/relationships/footnotes" Target="footnotes.xml"/><Relationship Id="rId98" Type="http://schemas.openxmlformats.org/officeDocument/2006/relationships/image" Target="media/image70.png"/><Relationship Id="rId121" Type="http://schemas.openxmlformats.org/officeDocument/2006/relationships/image" Target="media/image93.png"/><Relationship Id="rId142" Type="http://schemas.openxmlformats.org/officeDocument/2006/relationships/image" Target="media/image114.png"/><Relationship Id="rId163" Type="http://schemas.openxmlformats.org/officeDocument/2006/relationships/image" Target="media/image132.png"/><Relationship Id="rId184" Type="http://schemas.openxmlformats.org/officeDocument/2006/relationships/image" Target="media/image155.png"/><Relationship Id="rId219" Type="http://schemas.openxmlformats.org/officeDocument/2006/relationships/image" Target="media/image185.png"/><Relationship Id="rId370" Type="http://schemas.openxmlformats.org/officeDocument/2006/relationships/image" Target="media/image325.png"/><Relationship Id="rId391" Type="http://schemas.openxmlformats.org/officeDocument/2006/relationships/image" Target="media/image348.png"/><Relationship Id="rId405" Type="http://schemas.openxmlformats.org/officeDocument/2006/relationships/image" Target="media/image361.png"/><Relationship Id="rId426" Type="http://schemas.openxmlformats.org/officeDocument/2006/relationships/image" Target="media/image382.png"/><Relationship Id="rId230" Type="http://schemas.openxmlformats.org/officeDocument/2006/relationships/image" Target="media/image195.png"/><Relationship Id="rId251" Type="http://schemas.openxmlformats.org/officeDocument/2006/relationships/image" Target="media/image213.png"/><Relationship Id="rId25" Type="http://schemas.openxmlformats.org/officeDocument/2006/relationships/image" Target="media/image8.png"/><Relationship Id="rId46" Type="http://schemas.openxmlformats.org/officeDocument/2006/relationships/image" Target="media/image23.png"/><Relationship Id="rId67" Type="http://schemas.openxmlformats.org/officeDocument/2006/relationships/image" Target="media/image43.png"/><Relationship Id="rId272" Type="http://schemas.openxmlformats.org/officeDocument/2006/relationships/image" Target="media/image231.png"/><Relationship Id="rId293" Type="http://schemas.openxmlformats.org/officeDocument/2006/relationships/image" Target="media/image250.png"/><Relationship Id="rId307" Type="http://schemas.openxmlformats.org/officeDocument/2006/relationships/image" Target="media/image263.png"/><Relationship Id="rId328" Type="http://schemas.openxmlformats.org/officeDocument/2006/relationships/image" Target="media/image285.png"/><Relationship Id="rId349" Type="http://schemas.openxmlformats.org/officeDocument/2006/relationships/image" Target="media/image305.png"/><Relationship Id="rId88" Type="http://schemas.openxmlformats.org/officeDocument/2006/relationships/image" Target="media/image62.png"/><Relationship Id="rId111" Type="http://schemas.openxmlformats.org/officeDocument/2006/relationships/image" Target="media/image83.jpeg"/><Relationship Id="rId132" Type="http://schemas.openxmlformats.org/officeDocument/2006/relationships/image" Target="media/image103.png"/><Relationship Id="rId153" Type="http://schemas.openxmlformats.org/officeDocument/2006/relationships/image" Target="media/image1220.png"/><Relationship Id="rId174" Type="http://schemas.openxmlformats.org/officeDocument/2006/relationships/image" Target="media/image142.png"/><Relationship Id="rId195" Type="http://schemas.openxmlformats.org/officeDocument/2006/relationships/image" Target="media/image164.png"/><Relationship Id="rId209" Type="http://schemas.openxmlformats.org/officeDocument/2006/relationships/image" Target="media/image175.png"/><Relationship Id="rId360" Type="http://schemas.openxmlformats.org/officeDocument/2006/relationships/image" Target="media/image315.png"/><Relationship Id="rId381" Type="http://schemas.openxmlformats.org/officeDocument/2006/relationships/image" Target="media/image338.png"/><Relationship Id="rId416" Type="http://schemas.openxmlformats.org/officeDocument/2006/relationships/image" Target="media/image377.png"/><Relationship Id="rId220" Type="http://schemas.openxmlformats.org/officeDocument/2006/relationships/image" Target="media/image186.png"/><Relationship Id="rId241" Type="http://schemas.openxmlformats.org/officeDocument/2006/relationships/image" Target="media/image205.png"/><Relationship Id="rId15" Type="http://schemas.openxmlformats.org/officeDocument/2006/relationships/footer" Target="footer2.xml"/><Relationship Id="rId36" Type="http://schemas.openxmlformats.org/officeDocument/2006/relationships/image" Target="media/image15.png"/><Relationship Id="rId57" Type="http://schemas.openxmlformats.org/officeDocument/2006/relationships/image" Target="media/image34.png"/><Relationship Id="rId262" Type="http://schemas.openxmlformats.org/officeDocument/2006/relationships/image" Target="media/image221.png"/><Relationship Id="rId283" Type="http://schemas.openxmlformats.org/officeDocument/2006/relationships/image" Target="media/image242.png"/><Relationship Id="rId318" Type="http://schemas.openxmlformats.org/officeDocument/2006/relationships/image" Target="media/image274.png"/><Relationship Id="rId339" Type="http://schemas.openxmlformats.org/officeDocument/2006/relationships/image" Target="media/image296.png"/><Relationship Id="rId78" Type="http://schemas.openxmlformats.org/officeDocument/2006/relationships/image" Target="media/image51.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image" Target="media/image92.png"/><Relationship Id="rId143" Type="http://schemas.openxmlformats.org/officeDocument/2006/relationships/image" Target="media/image113.png"/><Relationship Id="rId164" Type="http://schemas.openxmlformats.org/officeDocument/2006/relationships/image" Target="media/image133.png"/><Relationship Id="rId185" Type="http://schemas.openxmlformats.org/officeDocument/2006/relationships/image" Target="media/image153.png"/><Relationship Id="rId350" Type="http://schemas.openxmlformats.org/officeDocument/2006/relationships/image" Target="media/image306.png"/><Relationship Id="rId371" Type="http://schemas.openxmlformats.org/officeDocument/2006/relationships/image" Target="media/image327.png"/><Relationship Id="rId406" Type="http://schemas.openxmlformats.org/officeDocument/2006/relationships/image" Target="media/image362.png"/><Relationship Id="rId9" Type="http://schemas.openxmlformats.org/officeDocument/2006/relationships/endnotes" Target="endnotes.xml"/><Relationship Id="rId210" Type="http://schemas.openxmlformats.org/officeDocument/2006/relationships/image" Target="media/image179.png"/><Relationship Id="rId392" Type="http://schemas.openxmlformats.org/officeDocument/2006/relationships/image" Target="media/image349.png"/><Relationship Id="rId427" Type="http://schemas.openxmlformats.org/officeDocument/2006/relationships/image" Target="media/image388.png"/><Relationship Id="rId231" Type="http://schemas.openxmlformats.org/officeDocument/2006/relationships/image" Target="media/image196.png"/><Relationship Id="rId252" Type="http://schemas.openxmlformats.org/officeDocument/2006/relationships/image" Target="media/image214.png"/><Relationship Id="rId273" Type="http://schemas.openxmlformats.org/officeDocument/2006/relationships/image" Target="media/image232.png"/><Relationship Id="rId294" Type="http://schemas.openxmlformats.org/officeDocument/2006/relationships/image" Target="media/image251.png"/><Relationship Id="rId308" Type="http://schemas.openxmlformats.org/officeDocument/2006/relationships/image" Target="media/image271.png"/><Relationship Id="rId329" Type="http://schemas.openxmlformats.org/officeDocument/2006/relationships/image" Target="media/image286.png"/><Relationship Id="rId47" Type="http://schemas.openxmlformats.org/officeDocument/2006/relationships/image" Target="media/image25.png"/><Relationship Id="rId68" Type="http://schemas.openxmlformats.org/officeDocument/2006/relationships/image" Target="media/image44.png"/><Relationship Id="rId89" Type="http://schemas.openxmlformats.org/officeDocument/2006/relationships/image" Target="media/image63.png"/><Relationship Id="rId112" Type="http://schemas.openxmlformats.org/officeDocument/2006/relationships/image" Target="media/image85.png"/><Relationship Id="rId133" Type="http://schemas.openxmlformats.org/officeDocument/2006/relationships/image" Target="media/image104.png"/><Relationship Id="rId154" Type="http://schemas.openxmlformats.org/officeDocument/2006/relationships/image" Target="media/image124.png"/><Relationship Id="rId175" Type="http://schemas.openxmlformats.org/officeDocument/2006/relationships/image" Target="media/image143.png"/><Relationship Id="rId340" Type="http://schemas.openxmlformats.org/officeDocument/2006/relationships/image" Target="media/image297.png"/><Relationship Id="rId361" Type="http://schemas.openxmlformats.org/officeDocument/2006/relationships/image" Target="media/image316.png"/><Relationship Id="rId196" Type="http://schemas.openxmlformats.org/officeDocument/2006/relationships/image" Target="media/image165.png"/><Relationship Id="rId200" Type="http://schemas.openxmlformats.org/officeDocument/2006/relationships/image" Target="media/image169.png"/><Relationship Id="rId382" Type="http://schemas.openxmlformats.org/officeDocument/2006/relationships/image" Target="media/image339.png"/><Relationship Id="rId417" Type="http://schemas.openxmlformats.org/officeDocument/2006/relationships/image" Target="media/image373.png"/><Relationship Id="rId16" Type="http://schemas.openxmlformats.org/officeDocument/2006/relationships/header" Target="header3.xml"/><Relationship Id="rId221" Type="http://schemas.openxmlformats.org/officeDocument/2006/relationships/image" Target="media/image187.png"/><Relationship Id="rId242" Type="http://schemas.openxmlformats.org/officeDocument/2006/relationships/image" Target="media/image206.png"/><Relationship Id="rId263" Type="http://schemas.openxmlformats.org/officeDocument/2006/relationships/image" Target="media/image222.png"/><Relationship Id="rId284" Type="http://schemas.openxmlformats.org/officeDocument/2006/relationships/image" Target="media/image244.png"/><Relationship Id="rId319" Type="http://schemas.openxmlformats.org/officeDocument/2006/relationships/image" Target="media/image275.png"/><Relationship Id="rId37" Type="http://schemas.openxmlformats.org/officeDocument/2006/relationships/image" Target="media/image17.png"/><Relationship Id="rId58" Type="http://schemas.openxmlformats.org/officeDocument/2006/relationships/image" Target="media/image35.png"/><Relationship Id="rId79" Type="http://schemas.openxmlformats.org/officeDocument/2006/relationships/image" Target="media/image53.png"/><Relationship Id="rId102" Type="http://schemas.openxmlformats.org/officeDocument/2006/relationships/image" Target="media/image75.png"/><Relationship Id="rId123" Type="http://schemas.openxmlformats.org/officeDocument/2006/relationships/image" Target="media/image95.png"/><Relationship Id="rId144" Type="http://schemas.openxmlformats.org/officeDocument/2006/relationships/image" Target="media/image115.png"/><Relationship Id="rId330" Type="http://schemas.openxmlformats.org/officeDocument/2006/relationships/image" Target="media/image287.png"/><Relationship Id="rId90" Type="http://schemas.openxmlformats.org/officeDocument/2006/relationships/image" Target="media/image64.png"/><Relationship Id="rId165" Type="http://schemas.openxmlformats.org/officeDocument/2006/relationships/image" Target="media/image136.png"/><Relationship Id="rId186" Type="http://schemas.openxmlformats.org/officeDocument/2006/relationships/image" Target="media/image154.png"/><Relationship Id="rId351" Type="http://schemas.openxmlformats.org/officeDocument/2006/relationships/image" Target="media/image307.png"/><Relationship Id="rId372" Type="http://schemas.openxmlformats.org/officeDocument/2006/relationships/image" Target="media/image328.png"/><Relationship Id="rId393" Type="http://schemas.openxmlformats.org/officeDocument/2006/relationships/image" Target="media/image350.png"/><Relationship Id="rId407" Type="http://schemas.openxmlformats.org/officeDocument/2006/relationships/image" Target="media/image368.png"/><Relationship Id="rId428" Type="http://schemas.openxmlformats.org/officeDocument/2006/relationships/image" Target="media/image383.png"/><Relationship Id="rId211" Type="http://schemas.openxmlformats.org/officeDocument/2006/relationships/image" Target="media/image176.png"/><Relationship Id="rId232" Type="http://schemas.openxmlformats.org/officeDocument/2006/relationships/image" Target="media/image197.png"/><Relationship Id="rId253" Type="http://schemas.openxmlformats.org/officeDocument/2006/relationships/image" Target="media/image215.png"/><Relationship Id="rId274" Type="http://schemas.openxmlformats.org/officeDocument/2006/relationships/image" Target="media/image233.png"/><Relationship Id="rId295" Type="http://schemas.openxmlformats.org/officeDocument/2006/relationships/image" Target="media/image252.png"/><Relationship Id="rId309" Type="http://schemas.openxmlformats.org/officeDocument/2006/relationships/image" Target="media/image264.png"/><Relationship Id="rId48" Type="http://schemas.openxmlformats.org/officeDocument/2006/relationships/hyperlink" Target="http://de.wikipedia.org/wiki/PDF" TargetMode="External"/><Relationship Id="rId69" Type="http://schemas.openxmlformats.org/officeDocument/2006/relationships/image" Target="media/image45.png"/><Relationship Id="rId113" Type="http://schemas.openxmlformats.org/officeDocument/2006/relationships/image" Target="media/image86.png"/><Relationship Id="rId134" Type="http://schemas.openxmlformats.org/officeDocument/2006/relationships/image" Target="media/image105.png"/><Relationship Id="rId320" Type="http://schemas.openxmlformats.org/officeDocument/2006/relationships/image" Target="media/image276.png"/><Relationship Id="rId80" Type="http://schemas.openxmlformats.org/officeDocument/2006/relationships/image" Target="media/image54.png"/><Relationship Id="rId155" Type="http://schemas.openxmlformats.org/officeDocument/2006/relationships/image" Target="media/image125.png"/><Relationship Id="rId176" Type="http://schemas.openxmlformats.org/officeDocument/2006/relationships/image" Target="media/image145.png"/><Relationship Id="rId197" Type="http://schemas.openxmlformats.org/officeDocument/2006/relationships/image" Target="media/image166.png"/><Relationship Id="rId341" Type="http://schemas.openxmlformats.org/officeDocument/2006/relationships/image" Target="media/image298.png"/><Relationship Id="rId362" Type="http://schemas.openxmlformats.org/officeDocument/2006/relationships/image" Target="media/image317.png"/><Relationship Id="rId383" Type="http://schemas.openxmlformats.org/officeDocument/2006/relationships/image" Target="media/image340.png"/><Relationship Id="rId418" Type="http://schemas.openxmlformats.org/officeDocument/2006/relationships/image" Target="media/image374.png"/><Relationship Id="rId201" Type="http://schemas.openxmlformats.org/officeDocument/2006/relationships/image" Target="media/image1670.png"/><Relationship Id="rId222" Type="http://schemas.openxmlformats.org/officeDocument/2006/relationships/image" Target="media/image188.png"/><Relationship Id="rId243" Type="http://schemas.openxmlformats.org/officeDocument/2006/relationships/image" Target="media/image207.png"/><Relationship Id="rId264" Type="http://schemas.openxmlformats.org/officeDocument/2006/relationships/image" Target="media/image224.png"/><Relationship Id="rId285" Type="http://schemas.openxmlformats.org/officeDocument/2006/relationships/image" Target="media/image245.png"/><Relationship Id="rId17" Type="http://schemas.openxmlformats.org/officeDocument/2006/relationships/image" Target="media/image3.png"/><Relationship Id="rId38" Type="http://schemas.openxmlformats.org/officeDocument/2006/relationships/image" Target="media/image16.png"/><Relationship Id="rId59" Type="http://schemas.openxmlformats.org/officeDocument/2006/relationships/image" Target="media/image36.png"/><Relationship Id="rId103" Type="http://schemas.openxmlformats.org/officeDocument/2006/relationships/image" Target="media/image74.png"/><Relationship Id="rId124" Type="http://schemas.openxmlformats.org/officeDocument/2006/relationships/image" Target="media/image94.png"/><Relationship Id="rId310" Type="http://schemas.openxmlformats.org/officeDocument/2006/relationships/image" Target="media/image273.png"/><Relationship Id="rId91" Type="http://schemas.openxmlformats.org/officeDocument/2006/relationships/image" Target="media/image65.png"/><Relationship Id="rId145" Type="http://schemas.openxmlformats.org/officeDocument/2006/relationships/image" Target="media/image116.png"/><Relationship Id="rId166" Type="http://schemas.openxmlformats.org/officeDocument/2006/relationships/image" Target="media/image134.png"/><Relationship Id="rId187" Type="http://schemas.openxmlformats.org/officeDocument/2006/relationships/image" Target="media/image156.png"/><Relationship Id="rId331" Type="http://schemas.openxmlformats.org/officeDocument/2006/relationships/image" Target="media/image288.png"/><Relationship Id="rId352" Type="http://schemas.openxmlformats.org/officeDocument/2006/relationships/image" Target="media/image308.png"/><Relationship Id="rId373" Type="http://schemas.openxmlformats.org/officeDocument/2006/relationships/image" Target="media/image330.png"/><Relationship Id="rId394" Type="http://schemas.openxmlformats.org/officeDocument/2006/relationships/image" Target="media/image351.png"/><Relationship Id="rId408" Type="http://schemas.openxmlformats.org/officeDocument/2006/relationships/image" Target="media/image364.png"/><Relationship Id="rId429" Type="http://schemas.openxmlformats.org/officeDocument/2006/relationships/header" Target="header4.xml"/><Relationship Id="rId1" Type="http://schemas.openxmlformats.org/officeDocument/2006/relationships/customXml" Target="../customXml/item1.xml"/><Relationship Id="rId212" Type="http://schemas.openxmlformats.org/officeDocument/2006/relationships/image" Target="media/image177.png"/><Relationship Id="rId233" Type="http://schemas.openxmlformats.org/officeDocument/2006/relationships/image" Target="media/image198.png"/><Relationship Id="rId254" Type="http://schemas.openxmlformats.org/officeDocument/2006/relationships/image" Target="media/image216.jpeg"/><Relationship Id="rId28" Type="http://schemas.openxmlformats.org/officeDocument/2006/relationships/image" Target="media/image84.png"/><Relationship Id="rId49" Type="http://schemas.openxmlformats.org/officeDocument/2006/relationships/image" Target="media/image26.png"/><Relationship Id="rId114" Type="http://schemas.openxmlformats.org/officeDocument/2006/relationships/image" Target="media/image86.jpeg"/><Relationship Id="rId275" Type="http://schemas.openxmlformats.org/officeDocument/2006/relationships/image" Target="media/image234.png"/><Relationship Id="rId296" Type="http://schemas.openxmlformats.org/officeDocument/2006/relationships/image" Target="media/image254.png"/><Relationship Id="rId300" Type="http://schemas.openxmlformats.org/officeDocument/2006/relationships/image" Target="media/image258.png"/><Relationship Id="rId60" Type="http://schemas.openxmlformats.org/officeDocument/2006/relationships/image" Target="media/image37.png"/><Relationship Id="rId81" Type="http://schemas.openxmlformats.org/officeDocument/2006/relationships/image" Target="media/image55.png"/><Relationship Id="rId135" Type="http://schemas.openxmlformats.org/officeDocument/2006/relationships/image" Target="media/image106.png"/><Relationship Id="rId156" Type="http://schemas.openxmlformats.org/officeDocument/2006/relationships/image" Target="media/image126.png"/><Relationship Id="rId177" Type="http://schemas.openxmlformats.org/officeDocument/2006/relationships/image" Target="media/image146.png"/><Relationship Id="rId198" Type="http://schemas.openxmlformats.org/officeDocument/2006/relationships/image" Target="media/image167.png"/><Relationship Id="rId321" Type="http://schemas.openxmlformats.org/officeDocument/2006/relationships/image" Target="media/image277.png"/><Relationship Id="rId342" Type="http://schemas.openxmlformats.org/officeDocument/2006/relationships/image" Target="media/image299.png"/><Relationship Id="rId363" Type="http://schemas.openxmlformats.org/officeDocument/2006/relationships/image" Target="media/image318.png"/><Relationship Id="rId384" Type="http://schemas.openxmlformats.org/officeDocument/2006/relationships/image" Target="media/image341.png"/><Relationship Id="rId419" Type="http://schemas.openxmlformats.org/officeDocument/2006/relationships/image" Target="media/image375.png"/><Relationship Id="rId202" Type="http://schemas.openxmlformats.org/officeDocument/2006/relationships/image" Target="media/image170.png"/><Relationship Id="rId244" Type="http://schemas.openxmlformats.org/officeDocument/2006/relationships/image" Target="media/image208.png"/><Relationship Id="rId430" Type="http://schemas.openxmlformats.org/officeDocument/2006/relationships/header" Target="header5.xml"/><Relationship Id="rId18" Type="http://schemas.openxmlformats.org/officeDocument/2006/relationships/image" Target="media/image4.png"/><Relationship Id="rId39" Type="http://schemas.openxmlformats.org/officeDocument/2006/relationships/image" Target="media/image18.png"/><Relationship Id="rId265" Type="http://schemas.openxmlformats.org/officeDocument/2006/relationships/image" Target="media/image226.png"/><Relationship Id="rId286" Type="http://schemas.openxmlformats.org/officeDocument/2006/relationships/image" Target="media/image246.png"/><Relationship Id="rId50" Type="http://schemas.openxmlformats.org/officeDocument/2006/relationships/image" Target="media/image27.png"/><Relationship Id="rId104" Type="http://schemas.openxmlformats.org/officeDocument/2006/relationships/image" Target="media/image76.png"/><Relationship Id="rId125" Type="http://schemas.openxmlformats.org/officeDocument/2006/relationships/image" Target="media/image96.png"/><Relationship Id="rId146" Type="http://schemas.openxmlformats.org/officeDocument/2006/relationships/image" Target="media/image117.png"/><Relationship Id="rId167" Type="http://schemas.openxmlformats.org/officeDocument/2006/relationships/image" Target="media/image135.png"/><Relationship Id="rId188" Type="http://schemas.openxmlformats.org/officeDocument/2006/relationships/image" Target="media/image157.png"/><Relationship Id="rId311" Type="http://schemas.openxmlformats.org/officeDocument/2006/relationships/image" Target="media/image265.png"/><Relationship Id="rId332" Type="http://schemas.openxmlformats.org/officeDocument/2006/relationships/image" Target="media/image289.png"/><Relationship Id="rId353" Type="http://schemas.openxmlformats.org/officeDocument/2006/relationships/image" Target="media/image310.png"/><Relationship Id="rId374" Type="http://schemas.openxmlformats.org/officeDocument/2006/relationships/image" Target="media/image331.png"/><Relationship Id="rId395" Type="http://schemas.openxmlformats.org/officeDocument/2006/relationships/image" Target="media/image352.png"/><Relationship Id="rId409" Type="http://schemas.openxmlformats.org/officeDocument/2006/relationships/image" Target="media/image365.png"/><Relationship Id="rId92" Type="http://schemas.openxmlformats.org/officeDocument/2006/relationships/image" Target="media/image66.png"/><Relationship Id="rId213" Type="http://schemas.openxmlformats.org/officeDocument/2006/relationships/image" Target="media/image178.png"/><Relationship Id="rId234" Type="http://schemas.openxmlformats.org/officeDocument/2006/relationships/image" Target="media/image199.png"/><Relationship Id="rId420" Type="http://schemas.openxmlformats.org/officeDocument/2006/relationships/image" Target="media/image381.png"/><Relationship Id="rId2" Type="http://schemas.openxmlformats.org/officeDocument/2006/relationships/customXml" Target="../customXml/item2.xml"/><Relationship Id="rId29" Type="http://schemas.openxmlformats.org/officeDocument/2006/relationships/image" Target="media/image9.png"/><Relationship Id="rId255" Type="http://schemas.openxmlformats.org/officeDocument/2006/relationships/image" Target="media/image217.png"/><Relationship Id="rId276" Type="http://schemas.openxmlformats.org/officeDocument/2006/relationships/image" Target="media/image235.png"/><Relationship Id="rId297" Type="http://schemas.openxmlformats.org/officeDocument/2006/relationships/image" Target="media/image255.png"/><Relationship Id="rId40" Type="http://schemas.openxmlformats.org/officeDocument/2006/relationships/image" Target="media/image19.png"/><Relationship Id="rId115" Type="http://schemas.openxmlformats.org/officeDocument/2006/relationships/image" Target="media/image87.png"/><Relationship Id="rId136" Type="http://schemas.openxmlformats.org/officeDocument/2006/relationships/image" Target="media/image107.png"/><Relationship Id="rId157" Type="http://schemas.openxmlformats.org/officeDocument/2006/relationships/image" Target="media/image127.png"/><Relationship Id="rId178" Type="http://schemas.openxmlformats.org/officeDocument/2006/relationships/image" Target="media/image147.png"/><Relationship Id="rId301" Type="http://schemas.openxmlformats.org/officeDocument/2006/relationships/hyperlink" Target="http://www.acdlabs.com/download/chemsk.html" TargetMode="External"/><Relationship Id="rId322" Type="http://schemas.openxmlformats.org/officeDocument/2006/relationships/image" Target="media/image283.png"/><Relationship Id="rId343" Type="http://schemas.openxmlformats.org/officeDocument/2006/relationships/image" Target="media/image300.png"/><Relationship Id="rId364" Type="http://schemas.openxmlformats.org/officeDocument/2006/relationships/image" Target="media/image326.png"/><Relationship Id="rId61" Type="http://schemas.openxmlformats.org/officeDocument/2006/relationships/image" Target="media/image38.png"/><Relationship Id="rId82" Type="http://schemas.openxmlformats.org/officeDocument/2006/relationships/image" Target="media/image56.png"/><Relationship Id="rId199" Type="http://schemas.openxmlformats.org/officeDocument/2006/relationships/image" Target="media/image168.png"/><Relationship Id="rId203" Type="http://schemas.openxmlformats.org/officeDocument/2006/relationships/image" Target="media/image171.png"/><Relationship Id="rId385" Type="http://schemas.openxmlformats.org/officeDocument/2006/relationships/image" Target="media/image342.png"/><Relationship Id="rId19" Type="http://schemas.openxmlformats.org/officeDocument/2006/relationships/image" Target="media/image5.png"/><Relationship Id="rId224" Type="http://schemas.openxmlformats.org/officeDocument/2006/relationships/image" Target="media/image193.png"/><Relationship Id="rId245" Type="http://schemas.openxmlformats.org/officeDocument/2006/relationships/image" Target="media/image209.png"/><Relationship Id="rId266" Type="http://schemas.openxmlformats.org/officeDocument/2006/relationships/image" Target="media/image227.png"/><Relationship Id="rId287" Type="http://schemas.openxmlformats.org/officeDocument/2006/relationships/image" Target="media/image253.png"/><Relationship Id="rId410" Type="http://schemas.openxmlformats.org/officeDocument/2006/relationships/image" Target="media/image366.png"/><Relationship Id="rId431" Type="http://schemas.openxmlformats.org/officeDocument/2006/relationships/fontTable" Target="fontTable.xml"/><Relationship Id="rId30" Type="http://schemas.openxmlformats.org/officeDocument/2006/relationships/image" Target="media/image10.png"/><Relationship Id="rId105" Type="http://schemas.openxmlformats.org/officeDocument/2006/relationships/image" Target="media/image77.png"/><Relationship Id="rId126" Type="http://schemas.openxmlformats.org/officeDocument/2006/relationships/image" Target="media/image98.png"/><Relationship Id="rId147" Type="http://schemas.openxmlformats.org/officeDocument/2006/relationships/image" Target="media/image118.png"/><Relationship Id="rId168" Type="http://schemas.openxmlformats.org/officeDocument/2006/relationships/image" Target="media/image137.png"/><Relationship Id="rId312" Type="http://schemas.openxmlformats.org/officeDocument/2006/relationships/image" Target="media/image266.png"/><Relationship Id="rId333" Type="http://schemas.openxmlformats.org/officeDocument/2006/relationships/image" Target="media/image290.png"/><Relationship Id="rId354" Type="http://schemas.openxmlformats.org/officeDocument/2006/relationships/image" Target="media/image311.png"/><Relationship Id="rId51" Type="http://schemas.openxmlformats.org/officeDocument/2006/relationships/image" Target="media/image29.png"/><Relationship Id="rId72" Type="http://schemas.openxmlformats.org/officeDocument/2006/relationships/image" Target="media/image47.png"/><Relationship Id="rId189" Type="http://schemas.openxmlformats.org/officeDocument/2006/relationships/image" Target="media/image158.png"/><Relationship Id="rId375" Type="http://schemas.openxmlformats.org/officeDocument/2006/relationships/image" Target="media/image332.png"/><Relationship Id="rId396" Type="http://schemas.openxmlformats.org/officeDocument/2006/relationships/image" Target="media/image353.png"/><Relationship Id="rId3" Type="http://schemas.openxmlformats.org/officeDocument/2006/relationships/numbering" Target="numbering.xml"/><Relationship Id="rId214" Type="http://schemas.openxmlformats.org/officeDocument/2006/relationships/image" Target="media/image180.png"/><Relationship Id="rId235" Type="http://schemas.openxmlformats.org/officeDocument/2006/relationships/image" Target="media/image200.png"/><Relationship Id="rId277" Type="http://schemas.openxmlformats.org/officeDocument/2006/relationships/image" Target="media/image243.png"/><Relationship Id="rId298" Type="http://schemas.openxmlformats.org/officeDocument/2006/relationships/image" Target="media/image256.png"/><Relationship Id="rId400" Type="http://schemas.openxmlformats.org/officeDocument/2006/relationships/image" Target="media/image356.png"/><Relationship Id="rId421" Type="http://schemas.openxmlformats.org/officeDocument/2006/relationships/image" Target="media/image376.png"/><Relationship Id="rId116" Type="http://schemas.openxmlformats.org/officeDocument/2006/relationships/image" Target="media/image880.png"/><Relationship Id="rId137" Type="http://schemas.openxmlformats.org/officeDocument/2006/relationships/image" Target="media/image108.png"/><Relationship Id="rId158" Type="http://schemas.openxmlformats.org/officeDocument/2006/relationships/image" Target="media/image128.png"/><Relationship Id="rId302" Type="http://schemas.openxmlformats.org/officeDocument/2006/relationships/image" Target="media/image259.png"/><Relationship Id="rId323" Type="http://schemas.openxmlformats.org/officeDocument/2006/relationships/image" Target="media/image279.png"/><Relationship Id="rId344" Type="http://schemas.openxmlformats.org/officeDocument/2006/relationships/image" Target="media/image301.png"/><Relationship Id="rId41" Type="http://schemas.openxmlformats.org/officeDocument/2006/relationships/image" Target="media/image20.png"/><Relationship Id="rId62" Type="http://schemas.openxmlformats.org/officeDocument/2006/relationships/image" Target="media/image39.png"/><Relationship Id="rId83" Type="http://schemas.openxmlformats.org/officeDocument/2006/relationships/image" Target="media/image58.png"/><Relationship Id="rId179" Type="http://schemas.openxmlformats.org/officeDocument/2006/relationships/image" Target="media/image148.png"/><Relationship Id="rId365" Type="http://schemas.openxmlformats.org/officeDocument/2006/relationships/image" Target="media/image320.png"/><Relationship Id="rId386" Type="http://schemas.openxmlformats.org/officeDocument/2006/relationships/image" Target="media/image343.png"/><Relationship Id="rId190" Type="http://schemas.openxmlformats.org/officeDocument/2006/relationships/image" Target="media/image159.png"/><Relationship Id="rId204" Type="http://schemas.openxmlformats.org/officeDocument/2006/relationships/image" Target="media/image172.png"/><Relationship Id="rId225" Type="http://schemas.openxmlformats.org/officeDocument/2006/relationships/image" Target="media/image189.png"/><Relationship Id="rId246" Type="http://schemas.openxmlformats.org/officeDocument/2006/relationships/hyperlink" Target="mk:@MSITStore:C:\Programme\Microsoft%20Office\OFFICE11\1031\wdmain11.chm::/html/wdconOverviewOfSectionsSectionBreaks1.htm" TargetMode="External"/><Relationship Id="rId267" Type="http://schemas.openxmlformats.org/officeDocument/2006/relationships/image" Target="media/image228.png"/><Relationship Id="rId288" Type="http://schemas.openxmlformats.org/officeDocument/2006/relationships/image" Target="media/image247.wmf"/><Relationship Id="rId411" Type="http://schemas.openxmlformats.org/officeDocument/2006/relationships/image" Target="media/image371.png"/><Relationship Id="rId432" Type="http://schemas.openxmlformats.org/officeDocument/2006/relationships/theme" Target="theme/theme1.xml"/><Relationship Id="rId106" Type="http://schemas.openxmlformats.org/officeDocument/2006/relationships/image" Target="media/image78.png"/><Relationship Id="rId127" Type="http://schemas.openxmlformats.org/officeDocument/2006/relationships/image" Target="media/image97.png"/><Relationship Id="rId313" Type="http://schemas.openxmlformats.org/officeDocument/2006/relationships/image" Target="media/image267.png"/><Relationship Id="rId10" Type="http://schemas.openxmlformats.org/officeDocument/2006/relationships/image" Target="media/image1.jpeg"/><Relationship Id="rId31" Type="http://schemas.openxmlformats.org/officeDocument/2006/relationships/image" Target="media/image11.png"/><Relationship Id="rId52" Type="http://schemas.openxmlformats.org/officeDocument/2006/relationships/image" Target="media/image28.png"/><Relationship Id="rId73" Type="http://schemas.openxmlformats.org/officeDocument/2006/relationships/image" Target="media/image46.png"/><Relationship Id="rId148" Type="http://schemas.openxmlformats.org/officeDocument/2006/relationships/image" Target="media/image119.png"/><Relationship Id="rId169" Type="http://schemas.openxmlformats.org/officeDocument/2006/relationships/image" Target="media/image140.png"/><Relationship Id="rId334" Type="http://schemas.openxmlformats.org/officeDocument/2006/relationships/image" Target="media/image291.png"/><Relationship Id="rId355" Type="http://schemas.openxmlformats.org/officeDocument/2006/relationships/image" Target="media/image312.png"/><Relationship Id="rId376" Type="http://schemas.openxmlformats.org/officeDocument/2006/relationships/image" Target="media/image333.png"/><Relationship Id="rId397" Type="http://schemas.openxmlformats.org/officeDocument/2006/relationships/image" Target="media/image354.png"/><Relationship Id="rId4" Type="http://schemas.openxmlformats.org/officeDocument/2006/relationships/styles" Target="styles.xml"/><Relationship Id="rId180" Type="http://schemas.openxmlformats.org/officeDocument/2006/relationships/image" Target="media/image150.png"/><Relationship Id="rId215" Type="http://schemas.openxmlformats.org/officeDocument/2006/relationships/image" Target="media/image181.png"/><Relationship Id="rId236" Type="http://schemas.openxmlformats.org/officeDocument/2006/relationships/image" Target="media/image2040.png"/><Relationship Id="rId257" Type="http://schemas.openxmlformats.org/officeDocument/2006/relationships/image" Target="media/image223.png"/><Relationship Id="rId278" Type="http://schemas.openxmlformats.org/officeDocument/2006/relationships/image" Target="media/image237.png"/><Relationship Id="rId401" Type="http://schemas.openxmlformats.org/officeDocument/2006/relationships/image" Target="media/image358.png"/><Relationship Id="rId422" Type="http://schemas.openxmlformats.org/officeDocument/2006/relationships/image" Target="media/image377.jpeg"/><Relationship Id="rId303" Type="http://schemas.openxmlformats.org/officeDocument/2006/relationships/image" Target="media/image260.png"/><Relationship Id="rId42" Type="http://schemas.openxmlformats.org/officeDocument/2006/relationships/image" Target="media/image21.png"/><Relationship Id="rId84" Type="http://schemas.openxmlformats.org/officeDocument/2006/relationships/image" Target="media/image57.png"/><Relationship Id="rId138" Type="http://schemas.openxmlformats.org/officeDocument/2006/relationships/image" Target="media/image109.png"/><Relationship Id="rId345" Type="http://schemas.openxmlformats.org/officeDocument/2006/relationships/image" Target="media/image302.png"/><Relationship Id="rId387" Type="http://schemas.openxmlformats.org/officeDocument/2006/relationships/image" Target="media/image344.png"/><Relationship Id="rId191" Type="http://schemas.openxmlformats.org/officeDocument/2006/relationships/image" Target="media/image160.png"/><Relationship Id="rId205" Type="http://schemas.openxmlformats.org/officeDocument/2006/relationships/image" Target="media/image173.png"/><Relationship Id="rId247" Type="http://schemas.openxmlformats.org/officeDocument/2006/relationships/hyperlink" Target="mk:@MSITStore:C:\Programme\Microsoft%20Office\OFFICE11\1031\wdmain11.chm::/html/wdconOverviewOfSectionsSectionBreaks1.htm" TargetMode="External"/><Relationship Id="rId412" Type="http://schemas.openxmlformats.org/officeDocument/2006/relationships/image" Target="media/image367.png"/><Relationship Id="rId107" Type="http://schemas.openxmlformats.org/officeDocument/2006/relationships/image" Target="media/image79.png"/><Relationship Id="rId289" Type="http://schemas.openxmlformats.org/officeDocument/2006/relationships/oleObject" Target="embeddings/oleObject1.bin"/><Relationship Id="rId11" Type="http://schemas.openxmlformats.org/officeDocument/2006/relationships/hyperlink" Target="http://www.ias.zhaw.ch" TargetMode="External"/><Relationship Id="rId53" Type="http://schemas.openxmlformats.org/officeDocument/2006/relationships/image" Target="media/image30.png"/><Relationship Id="rId149" Type="http://schemas.openxmlformats.org/officeDocument/2006/relationships/image" Target="media/image122.png"/><Relationship Id="rId314" Type="http://schemas.openxmlformats.org/officeDocument/2006/relationships/image" Target="media/image268.png"/><Relationship Id="rId356" Type="http://schemas.openxmlformats.org/officeDocument/2006/relationships/image" Target="media/image313.png"/><Relationship Id="rId398" Type="http://schemas.openxmlformats.org/officeDocument/2006/relationships/image" Target="media/image357.png"/><Relationship Id="rId95" Type="http://schemas.openxmlformats.org/officeDocument/2006/relationships/image" Target="media/image69.png"/><Relationship Id="rId160" Type="http://schemas.openxmlformats.org/officeDocument/2006/relationships/image" Target="media/image129.png"/><Relationship Id="rId216" Type="http://schemas.openxmlformats.org/officeDocument/2006/relationships/image" Target="media/image182.png"/><Relationship Id="rId423" Type="http://schemas.openxmlformats.org/officeDocument/2006/relationships/image" Target="media/image378.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mc\AppData\Local\Chemistry%20Add-in%20for%20Word\Chemistry%20Gallery\Chem4Word.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a:solidFill>
            <a:srgbClr val="FF00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ACBA75-735B-45F9-907F-C274D8F5DE21}">
  <ds:schemaRefs>
    <ds:schemaRef ds:uri="urn:schemas-microsoft-com.VSTO2008Demos.ControlsStorage"/>
  </ds:schemaRefs>
</ds:datastoreItem>
</file>

<file path=customXml/itemProps2.xml><?xml version="1.0" encoding="utf-8"?>
<ds:datastoreItem xmlns:ds="http://schemas.openxmlformats.org/officeDocument/2006/customXml" ds:itemID="{A6BD5E49-50F5-4518-8781-4028FF7F3D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Chem4Word.dotx</Template>
  <TotalTime>0</TotalTime>
  <Pages>140</Pages>
  <Words>19477</Words>
  <Characters>122706</Characters>
  <Application>Microsoft Office Word</Application>
  <DocSecurity>0</DocSecurity>
  <Lines>1022</Lines>
  <Paragraphs>283</Paragraphs>
  <ScaleCrop>false</ScaleCrop>
  <HeadingPairs>
    <vt:vector size="2" baseType="variant">
      <vt:variant>
        <vt:lpstr>Titel</vt:lpstr>
      </vt:variant>
      <vt:variant>
        <vt:i4>1</vt:i4>
      </vt:variant>
    </vt:vector>
  </HeadingPairs>
  <TitlesOfParts>
    <vt:vector size="1" baseType="lpstr">
      <vt:lpstr/>
    </vt:vector>
  </TitlesOfParts>
  <Company>ZHAW</Company>
  <LinksUpToDate>false</LinksUpToDate>
  <CharactersWithSpaces>141900</CharactersWithSpaces>
  <SharedDoc>false</SharedDoc>
  <HLinks>
    <vt:vector size="750" baseType="variant">
      <vt:variant>
        <vt:i4>6815862</vt:i4>
      </vt:variant>
      <vt:variant>
        <vt:i4>885</vt:i4>
      </vt:variant>
      <vt:variant>
        <vt:i4>0</vt:i4>
      </vt:variant>
      <vt:variant>
        <vt:i4>5</vt:i4>
      </vt:variant>
      <vt:variant>
        <vt:lpwstr>http://www.acdlabs.com/download/chemsk.html</vt:lpwstr>
      </vt:variant>
      <vt:variant>
        <vt:lpwstr/>
      </vt:variant>
      <vt:variant>
        <vt:i4>3604557</vt:i4>
      </vt:variant>
      <vt:variant>
        <vt:i4>870</vt:i4>
      </vt:variant>
      <vt:variant>
        <vt:i4>0</vt:i4>
      </vt:variant>
      <vt:variant>
        <vt:i4>5</vt:i4>
      </vt:variant>
      <vt:variant>
        <vt:lpwstr>mk:@MSITStore:C:\Programme\Microsoft%20Office\OFFICE11\1031\wdmain11.chm::/html/wdconOverviewOfSectionsSectionBreaks1.htm</vt:lpwstr>
      </vt:variant>
      <vt:variant>
        <vt:lpwstr>#</vt:lpwstr>
      </vt:variant>
      <vt:variant>
        <vt:i4>3604557</vt:i4>
      </vt:variant>
      <vt:variant>
        <vt:i4>867</vt:i4>
      </vt:variant>
      <vt:variant>
        <vt:i4>0</vt:i4>
      </vt:variant>
      <vt:variant>
        <vt:i4>5</vt:i4>
      </vt:variant>
      <vt:variant>
        <vt:lpwstr>mk:@MSITStore:C:\Programme\Microsoft%20Office\OFFICE11\1031\wdmain11.chm::/html/wdconOverviewOfSectionsSectionBreaks1.htm</vt:lpwstr>
      </vt:variant>
      <vt:variant>
        <vt:lpwstr>#</vt:lpwstr>
      </vt:variant>
      <vt:variant>
        <vt:i4>524378</vt:i4>
      </vt:variant>
      <vt:variant>
        <vt:i4>777</vt:i4>
      </vt:variant>
      <vt:variant>
        <vt:i4>0</vt:i4>
      </vt:variant>
      <vt:variant>
        <vt:i4>5</vt:i4>
      </vt:variant>
      <vt:variant>
        <vt:lpwstr>http://de.wikipedia.org/wiki/PDF</vt:lpwstr>
      </vt:variant>
      <vt:variant>
        <vt:lpwstr/>
      </vt:variant>
      <vt:variant>
        <vt:i4>3539066</vt:i4>
      </vt:variant>
      <vt:variant>
        <vt:i4>774</vt:i4>
      </vt:variant>
      <vt:variant>
        <vt:i4>0</vt:i4>
      </vt:variant>
      <vt:variant>
        <vt:i4>5</vt:i4>
      </vt:variant>
      <vt:variant>
        <vt:lpwstr>http://en.wikipedia.org/wiki/ZIP_file_format</vt:lpwstr>
      </vt:variant>
      <vt:variant>
        <vt:lpwstr/>
      </vt:variant>
      <vt:variant>
        <vt:i4>1835060</vt:i4>
      </vt:variant>
      <vt:variant>
        <vt:i4>698</vt:i4>
      </vt:variant>
      <vt:variant>
        <vt:i4>0</vt:i4>
      </vt:variant>
      <vt:variant>
        <vt:i4>5</vt:i4>
      </vt:variant>
      <vt:variant>
        <vt:lpwstr/>
      </vt:variant>
      <vt:variant>
        <vt:lpwstr>_Toc242066293</vt:lpwstr>
      </vt:variant>
      <vt:variant>
        <vt:i4>1835060</vt:i4>
      </vt:variant>
      <vt:variant>
        <vt:i4>692</vt:i4>
      </vt:variant>
      <vt:variant>
        <vt:i4>0</vt:i4>
      </vt:variant>
      <vt:variant>
        <vt:i4>5</vt:i4>
      </vt:variant>
      <vt:variant>
        <vt:lpwstr/>
      </vt:variant>
      <vt:variant>
        <vt:lpwstr>_Toc242066292</vt:lpwstr>
      </vt:variant>
      <vt:variant>
        <vt:i4>1835060</vt:i4>
      </vt:variant>
      <vt:variant>
        <vt:i4>686</vt:i4>
      </vt:variant>
      <vt:variant>
        <vt:i4>0</vt:i4>
      </vt:variant>
      <vt:variant>
        <vt:i4>5</vt:i4>
      </vt:variant>
      <vt:variant>
        <vt:lpwstr/>
      </vt:variant>
      <vt:variant>
        <vt:lpwstr>_Toc242066291</vt:lpwstr>
      </vt:variant>
      <vt:variant>
        <vt:i4>1835060</vt:i4>
      </vt:variant>
      <vt:variant>
        <vt:i4>680</vt:i4>
      </vt:variant>
      <vt:variant>
        <vt:i4>0</vt:i4>
      </vt:variant>
      <vt:variant>
        <vt:i4>5</vt:i4>
      </vt:variant>
      <vt:variant>
        <vt:lpwstr/>
      </vt:variant>
      <vt:variant>
        <vt:lpwstr>_Toc242066290</vt:lpwstr>
      </vt:variant>
      <vt:variant>
        <vt:i4>1900596</vt:i4>
      </vt:variant>
      <vt:variant>
        <vt:i4>674</vt:i4>
      </vt:variant>
      <vt:variant>
        <vt:i4>0</vt:i4>
      </vt:variant>
      <vt:variant>
        <vt:i4>5</vt:i4>
      </vt:variant>
      <vt:variant>
        <vt:lpwstr/>
      </vt:variant>
      <vt:variant>
        <vt:lpwstr>_Toc242066289</vt:lpwstr>
      </vt:variant>
      <vt:variant>
        <vt:i4>1900596</vt:i4>
      </vt:variant>
      <vt:variant>
        <vt:i4>668</vt:i4>
      </vt:variant>
      <vt:variant>
        <vt:i4>0</vt:i4>
      </vt:variant>
      <vt:variant>
        <vt:i4>5</vt:i4>
      </vt:variant>
      <vt:variant>
        <vt:lpwstr/>
      </vt:variant>
      <vt:variant>
        <vt:lpwstr>_Toc242066288</vt:lpwstr>
      </vt:variant>
      <vt:variant>
        <vt:i4>1900596</vt:i4>
      </vt:variant>
      <vt:variant>
        <vt:i4>662</vt:i4>
      </vt:variant>
      <vt:variant>
        <vt:i4>0</vt:i4>
      </vt:variant>
      <vt:variant>
        <vt:i4>5</vt:i4>
      </vt:variant>
      <vt:variant>
        <vt:lpwstr/>
      </vt:variant>
      <vt:variant>
        <vt:lpwstr>_Toc242066287</vt:lpwstr>
      </vt:variant>
      <vt:variant>
        <vt:i4>1900596</vt:i4>
      </vt:variant>
      <vt:variant>
        <vt:i4>656</vt:i4>
      </vt:variant>
      <vt:variant>
        <vt:i4>0</vt:i4>
      </vt:variant>
      <vt:variant>
        <vt:i4>5</vt:i4>
      </vt:variant>
      <vt:variant>
        <vt:lpwstr/>
      </vt:variant>
      <vt:variant>
        <vt:lpwstr>_Toc242066286</vt:lpwstr>
      </vt:variant>
      <vt:variant>
        <vt:i4>1900596</vt:i4>
      </vt:variant>
      <vt:variant>
        <vt:i4>650</vt:i4>
      </vt:variant>
      <vt:variant>
        <vt:i4>0</vt:i4>
      </vt:variant>
      <vt:variant>
        <vt:i4>5</vt:i4>
      </vt:variant>
      <vt:variant>
        <vt:lpwstr/>
      </vt:variant>
      <vt:variant>
        <vt:lpwstr>_Toc242066285</vt:lpwstr>
      </vt:variant>
      <vt:variant>
        <vt:i4>1900596</vt:i4>
      </vt:variant>
      <vt:variant>
        <vt:i4>644</vt:i4>
      </vt:variant>
      <vt:variant>
        <vt:i4>0</vt:i4>
      </vt:variant>
      <vt:variant>
        <vt:i4>5</vt:i4>
      </vt:variant>
      <vt:variant>
        <vt:lpwstr/>
      </vt:variant>
      <vt:variant>
        <vt:lpwstr>_Toc242066284</vt:lpwstr>
      </vt:variant>
      <vt:variant>
        <vt:i4>1900596</vt:i4>
      </vt:variant>
      <vt:variant>
        <vt:i4>638</vt:i4>
      </vt:variant>
      <vt:variant>
        <vt:i4>0</vt:i4>
      </vt:variant>
      <vt:variant>
        <vt:i4>5</vt:i4>
      </vt:variant>
      <vt:variant>
        <vt:lpwstr/>
      </vt:variant>
      <vt:variant>
        <vt:lpwstr>_Toc242066283</vt:lpwstr>
      </vt:variant>
      <vt:variant>
        <vt:i4>1900596</vt:i4>
      </vt:variant>
      <vt:variant>
        <vt:i4>632</vt:i4>
      </vt:variant>
      <vt:variant>
        <vt:i4>0</vt:i4>
      </vt:variant>
      <vt:variant>
        <vt:i4>5</vt:i4>
      </vt:variant>
      <vt:variant>
        <vt:lpwstr/>
      </vt:variant>
      <vt:variant>
        <vt:lpwstr>_Toc242066282</vt:lpwstr>
      </vt:variant>
      <vt:variant>
        <vt:i4>1900596</vt:i4>
      </vt:variant>
      <vt:variant>
        <vt:i4>626</vt:i4>
      </vt:variant>
      <vt:variant>
        <vt:i4>0</vt:i4>
      </vt:variant>
      <vt:variant>
        <vt:i4>5</vt:i4>
      </vt:variant>
      <vt:variant>
        <vt:lpwstr/>
      </vt:variant>
      <vt:variant>
        <vt:lpwstr>_Toc242066281</vt:lpwstr>
      </vt:variant>
      <vt:variant>
        <vt:i4>1900596</vt:i4>
      </vt:variant>
      <vt:variant>
        <vt:i4>620</vt:i4>
      </vt:variant>
      <vt:variant>
        <vt:i4>0</vt:i4>
      </vt:variant>
      <vt:variant>
        <vt:i4>5</vt:i4>
      </vt:variant>
      <vt:variant>
        <vt:lpwstr/>
      </vt:variant>
      <vt:variant>
        <vt:lpwstr>_Toc242066280</vt:lpwstr>
      </vt:variant>
      <vt:variant>
        <vt:i4>1179700</vt:i4>
      </vt:variant>
      <vt:variant>
        <vt:i4>614</vt:i4>
      </vt:variant>
      <vt:variant>
        <vt:i4>0</vt:i4>
      </vt:variant>
      <vt:variant>
        <vt:i4>5</vt:i4>
      </vt:variant>
      <vt:variant>
        <vt:lpwstr/>
      </vt:variant>
      <vt:variant>
        <vt:lpwstr>_Toc242066279</vt:lpwstr>
      </vt:variant>
      <vt:variant>
        <vt:i4>1179700</vt:i4>
      </vt:variant>
      <vt:variant>
        <vt:i4>608</vt:i4>
      </vt:variant>
      <vt:variant>
        <vt:i4>0</vt:i4>
      </vt:variant>
      <vt:variant>
        <vt:i4>5</vt:i4>
      </vt:variant>
      <vt:variant>
        <vt:lpwstr/>
      </vt:variant>
      <vt:variant>
        <vt:lpwstr>_Toc242066278</vt:lpwstr>
      </vt:variant>
      <vt:variant>
        <vt:i4>1179700</vt:i4>
      </vt:variant>
      <vt:variant>
        <vt:i4>602</vt:i4>
      </vt:variant>
      <vt:variant>
        <vt:i4>0</vt:i4>
      </vt:variant>
      <vt:variant>
        <vt:i4>5</vt:i4>
      </vt:variant>
      <vt:variant>
        <vt:lpwstr/>
      </vt:variant>
      <vt:variant>
        <vt:lpwstr>_Toc242066277</vt:lpwstr>
      </vt:variant>
      <vt:variant>
        <vt:i4>1179700</vt:i4>
      </vt:variant>
      <vt:variant>
        <vt:i4>596</vt:i4>
      </vt:variant>
      <vt:variant>
        <vt:i4>0</vt:i4>
      </vt:variant>
      <vt:variant>
        <vt:i4>5</vt:i4>
      </vt:variant>
      <vt:variant>
        <vt:lpwstr/>
      </vt:variant>
      <vt:variant>
        <vt:lpwstr>_Toc242066276</vt:lpwstr>
      </vt:variant>
      <vt:variant>
        <vt:i4>1179700</vt:i4>
      </vt:variant>
      <vt:variant>
        <vt:i4>590</vt:i4>
      </vt:variant>
      <vt:variant>
        <vt:i4>0</vt:i4>
      </vt:variant>
      <vt:variant>
        <vt:i4>5</vt:i4>
      </vt:variant>
      <vt:variant>
        <vt:lpwstr/>
      </vt:variant>
      <vt:variant>
        <vt:lpwstr>_Toc242066275</vt:lpwstr>
      </vt:variant>
      <vt:variant>
        <vt:i4>1179700</vt:i4>
      </vt:variant>
      <vt:variant>
        <vt:i4>584</vt:i4>
      </vt:variant>
      <vt:variant>
        <vt:i4>0</vt:i4>
      </vt:variant>
      <vt:variant>
        <vt:i4>5</vt:i4>
      </vt:variant>
      <vt:variant>
        <vt:lpwstr/>
      </vt:variant>
      <vt:variant>
        <vt:lpwstr>_Toc242066274</vt:lpwstr>
      </vt:variant>
      <vt:variant>
        <vt:i4>1179700</vt:i4>
      </vt:variant>
      <vt:variant>
        <vt:i4>578</vt:i4>
      </vt:variant>
      <vt:variant>
        <vt:i4>0</vt:i4>
      </vt:variant>
      <vt:variant>
        <vt:i4>5</vt:i4>
      </vt:variant>
      <vt:variant>
        <vt:lpwstr/>
      </vt:variant>
      <vt:variant>
        <vt:lpwstr>_Toc242066273</vt:lpwstr>
      </vt:variant>
      <vt:variant>
        <vt:i4>1179700</vt:i4>
      </vt:variant>
      <vt:variant>
        <vt:i4>572</vt:i4>
      </vt:variant>
      <vt:variant>
        <vt:i4>0</vt:i4>
      </vt:variant>
      <vt:variant>
        <vt:i4>5</vt:i4>
      </vt:variant>
      <vt:variant>
        <vt:lpwstr/>
      </vt:variant>
      <vt:variant>
        <vt:lpwstr>_Toc242066272</vt:lpwstr>
      </vt:variant>
      <vt:variant>
        <vt:i4>1179700</vt:i4>
      </vt:variant>
      <vt:variant>
        <vt:i4>566</vt:i4>
      </vt:variant>
      <vt:variant>
        <vt:i4>0</vt:i4>
      </vt:variant>
      <vt:variant>
        <vt:i4>5</vt:i4>
      </vt:variant>
      <vt:variant>
        <vt:lpwstr/>
      </vt:variant>
      <vt:variant>
        <vt:lpwstr>_Toc242066271</vt:lpwstr>
      </vt:variant>
      <vt:variant>
        <vt:i4>1179700</vt:i4>
      </vt:variant>
      <vt:variant>
        <vt:i4>560</vt:i4>
      </vt:variant>
      <vt:variant>
        <vt:i4>0</vt:i4>
      </vt:variant>
      <vt:variant>
        <vt:i4>5</vt:i4>
      </vt:variant>
      <vt:variant>
        <vt:lpwstr/>
      </vt:variant>
      <vt:variant>
        <vt:lpwstr>_Toc242066270</vt:lpwstr>
      </vt:variant>
      <vt:variant>
        <vt:i4>1245236</vt:i4>
      </vt:variant>
      <vt:variant>
        <vt:i4>554</vt:i4>
      </vt:variant>
      <vt:variant>
        <vt:i4>0</vt:i4>
      </vt:variant>
      <vt:variant>
        <vt:i4>5</vt:i4>
      </vt:variant>
      <vt:variant>
        <vt:lpwstr/>
      </vt:variant>
      <vt:variant>
        <vt:lpwstr>_Toc242066269</vt:lpwstr>
      </vt:variant>
      <vt:variant>
        <vt:i4>1245236</vt:i4>
      </vt:variant>
      <vt:variant>
        <vt:i4>548</vt:i4>
      </vt:variant>
      <vt:variant>
        <vt:i4>0</vt:i4>
      </vt:variant>
      <vt:variant>
        <vt:i4>5</vt:i4>
      </vt:variant>
      <vt:variant>
        <vt:lpwstr/>
      </vt:variant>
      <vt:variant>
        <vt:lpwstr>_Toc242066268</vt:lpwstr>
      </vt:variant>
      <vt:variant>
        <vt:i4>1245236</vt:i4>
      </vt:variant>
      <vt:variant>
        <vt:i4>542</vt:i4>
      </vt:variant>
      <vt:variant>
        <vt:i4>0</vt:i4>
      </vt:variant>
      <vt:variant>
        <vt:i4>5</vt:i4>
      </vt:variant>
      <vt:variant>
        <vt:lpwstr/>
      </vt:variant>
      <vt:variant>
        <vt:lpwstr>_Toc242066267</vt:lpwstr>
      </vt:variant>
      <vt:variant>
        <vt:i4>1245236</vt:i4>
      </vt:variant>
      <vt:variant>
        <vt:i4>536</vt:i4>
      </vt:variant>
      <vt:variant>
        <vt:i4>0</vt:i4>
      </vt:variant>
      <vt:variant>
        <vt:i4>5</vt:i4>
      </vt:variant>
      <vt:variant>
        <vt:lpwstr/>
      </vt:variant>
      <vt:variant>
        <vt:lpwstr>_Toc242066266</vt:lpwstr>
      </vt:variant>
      <vt:variant>
        <vt:i4>1245236</vt:i4>
      </vt:variant>
      <vt:variant>
        <vt:i4>530</vt:i4>
      </vt:variant>
      <vt:variant>
        <vt:i4>0</vt:i4>
      </vt:variant>
      <vt:variant>
        <vt:i4>5</vt:i4>
      </vt:variant>
      <vt:variant>
        <vt:lpwstr/>
      </vt:variant>
      <vt:variant>
        <vt:lpwstr>_Toc242066265</vt:lpwstr>
      </vt:variant>
      <vt:variant>
        <vt:i4>1245236</vt:i4>
      </vt:variant>
      <vt:variant>
        <vt:i4>524</vt:i4>
      </vt:variant>
      <vt:variant>
        <vt:i4>0</vt:i4>
      </vt:variant>
      <vt:variant>
        <vt:i4>5</vt:i4>
      </vt:variant>
      <vt:variant>
        <vt:lpwstr/>
      </vt:variant>
      <vt:variant>
        <vt:lpwstr>_Toc242066264</vt:lpwstr>
      </vt:variant>
      <vt:variant>
        <vt:i4>1245236</vt:i4>
      </vt:variant>
      <vt:variant>
        <vt:i4>518</vt:i4>
      </vt:variant>
      <vt:variant>
        <vt:i4>0</vt:i4>
      </vt:variant>
      <vt:variant>
        <vt:i4>5</vt:i4>
      </vt:variant>
      <vt:variant>
        <vt:lpwstr/>
      </vt:variant>
      <vt:variant>
        <vt:lpwstr>_Toc242066263</vt:lpwstr>
      </vt:variant>
      <vt:variant>
        <vt:i4>1245236</vt:i4>
      </vt:variant>
      <vt:variant>
        <vt:i4>512</vt:i4>
      </vt:variant>
      <vt:variant>
        <vt:i4>0</vt:i4>
      </vt:variant>
      <vt:variant>
        <vt:i4>5</vt:i4>
      </vt:variant>
      <vt:variant>
        <vt:lpwstr/>
      </vt:variant>
      <vt:variant>
        <vt:lpwstr>_Toc242066262</vt:lpwstr>
      </vt:variant>
      <vt:variant>
        <vt:i4>1245236</vt:i4>
      </vt:variant>
      <vt:variant>
        <vt:i4>506</vt:i4>
      </vt:variant>
      <vt:variant>
        <vt:i4>0</vt:i4>
      </vt:variant>
      <vt:variant>
        <vt:i4>5</vt:i4>
      </vt:variant>
      <vt:variant>
        <vt:lpwstr/>
      </vt:variant>
      <vt:variant>
        <vt:lpwstr>_Toc242066261</vt:lpwstr>
      </vt:variant>
      <vt:variant>
        <vt:i4>1245236</vt:i4>
      </vt:variant>
      <vt:variant>
        <vt:i4>500</vt:i4>
      </vt:variant>
      <vt:variant>
        <vt:i4>0</vt:i4>
      </vt:variant>
      <vt:variant>
        <vt:i4>5</vt:i4>
      </vt:variant>
      <vt:variant>
        <vt:lpwstr/>
      </vt:variant>
      <vt:variant>
        <vt:lpwstr>_Toc242066260</vt:lpwstr>
      </vt:variant>
      <vt:variant>
        <vt:i4>1048628</vt:i4>
      </vt:variant>
      <vt:variant>
        <vt:i4>494</vt:i4>
      </vt:variant>
      <vt:variant>
        <vt:i4>0</vt:i4>
      </vt:variant>
      <vt:variant>
        <vt:i4>5</vt:i4>
      </vt:variant>
      <vt:variant>
        <vt:lpwstr/>
      </vt:variant>
      <vt:variant>
        <vt:lpwstr>_Toc242066259</vt:lpwstr>
      </vt:variant>
      <vt:variant>
        <vt:i4>1048628</vt:i4>
      </vt:variant>
      <vt:variant>
        <vt:i4>488</vt:i4>
      </vt:variant>
      <vt:variant>
        <vt:i4>0</vt:i4>
      </vt:variant>
      <vt:variant>
        <vt:i4>5</vt:i4>
      </vt:variant>
      <vt:variant>
        <vt:lpwstr/>
      </vt:variant>
      <vt:variant>
        <vt:lpwstr>_Toc242066258</vt:lpwstr>
      </vt:variant>
      <vt:variant>
        <vt:i4>1048628</vt:i4>
      </vt:variant>
      <vt:variant>
        <vt:i4>482</vt:i4>
      </vt:variant>
      <vt:variant>
        <vt:i4>0</vt:i4>
      </vt:variant>
      <vt:variant>
        <vt:i4>5</vt:i4>
      </vt:variant>
      <vt:variant>
        <vt:lpwstr/>
      </vt:variant>
      <vt:variant>
        <vt:lpwstr>_Toc242066257</vt:lpwstr>
      </vt:variant>
      <vt:variant>
        <vt:i4>1048628</vt:i4>
      </vt:variant>
      <vt:variant>
        <vt:i4>476</vt:i4>
      </vt:variant>
      <vt:variant>
        <vt:i4>0</vt:i4>
      </vt:variant>
      <vt:variant>
        <vt:i4>5</vt:i4>
      </vt:variant>
      <vt:variant>
        <vt:lpwstr/>
      </vt:variant>
      <vt:variant>
        <vt:lpwstr>_Toc242066256</vt:lpwstr>
      </vt:variant>
      <vt:variant>
        <vt:i4>1048628</vt:i4>
      </vt:variant>
      <vt:variant>
        <vt:i4>470</vt:i4>
      </vt:variant>
      <vt:variant>
        <vt:i4>0</vt:i4>
      </vt:variant>
      <vt:variant>
        <vt:i4>5</vt:i4>
      </vt:variant>
      <vt:variant>
        <vt:lpwstr/>
      </vt:variant>
      <vt:variant>
        <vt:lpwstr>_Toc242066255</vt:lpwstr>
      </vt:variant>
      <vt:variant>
        <vt:i4>1048628</vt:i4>
      </vt:variant>
      <vt:variant>
        <vt:i4>464</vt:i4>
      </vt:variant>
      <vt:variant>
        <vt:i4>0</vt:i4>
      </vt:variant>
      <vt:variant>
        <vt:i4>5</vt:i4>
      </vt:variant>
      <vt:variant>
        <vt:lpwstr/>
      </vt:variant>
      <vt:variant>
        <vt:lpwstr>_Toc242066254</vt:lpwstr>
      </vt:variant>
      <vt:variant>
        <vt:i4>1048628</vt:i4>
      </vt:variant>
      <vt:variant>
        <vt:i4>458</vt:i4>
      </vt:variant>
      <vt:variant>
        <vt:i4>0</vt:i4>
      </vt:variant>
      <vt:variant>
        <vt:i4>5</vt:i4>
      </vt:variant>
      <vt:variant>
        <vt:lpwstr/>
      </vt:variant>
      <vt:variant>
        <vt:lpwstr>_Toc242066253</vt:lpwstr>
      </vt:variant>
      <vt:variant>
        <vt:i4>1048628</vt:i4>
      </vt:variant>
      <vt:variant>
        <vt:i4>452</vt:i4>
      </vt:variant>
      <vt:variant>
        <vt:i4>0</vt:i4>
      </vt:variant>
      <vt:variant>
        <vt:i4>5</vt:i4>
      </vt:variant>
      <vt:variant>
        <vt:lpwstr/>
      </vt:variant>
      <vt:variant>
        <vt:lpwstr>_Toc242066252</vt:lpwstr>
      </vt:variant>
      <vt:variant>
        <vt:i4>1048628</vt:i4>
      </vt:variant>
      <vt:variant>
        <vt:i4>446</vt:i4>
      </vt:variant>
      <vt:variant>
        <vt:i4>0</vt:i4>
      </vt:variant>
      <vt:variant>
        <vt:i4>5</vt:i4>
      </vt:variant>
      <vt:variant>
        <vt:lpwstr/>
      </vt:variant>
      <vt:variant>
        <vt:lpwstr>_Toc242066251</vt:lpwstr>
      </vt:variant>
      <vt:variant>
        <vt:i4>1048628</vt:i4>
      </vt:variant>
      <vt:variant>
        <vt:i4>440</vt:i4>
      </vt:variant>
      <vt:variant>
        <vt:i4>0</vt:i4>
      </vt:variant>
      <vt:variant>
        <vt:i4>5</vt:i4>
      </vt:variant>
      <vt:variant>
        <vt:lpwstr/>
      </vt:variant>
      <vt:variant>
        <vt:lpwstr>_Toc242066250</vt:lpwstr>
      </vt:variant>
      <vt:variant>
        <vt:i4>1114164</vt:i4>
      </vt:variant>
      <vt:variant>
        <vt:i4>434</vt:i4>
      </vt:variant>
      <vt:variant>
        <vt:i4>0</vt:i4>
      </vt:variant>
      <vt:variant>
        <vt:i4>5</vt:i4>
      </vt:variant>
      <vt:variant>
        <vt:lpwstr/>
      </vt:variant>
      <vt:variant>
        <vt:lpwstr>_Toc242066249</vt:lpwstr>
      </vt:variant>
      <vt:variant>
        <vt:i4>1114164</vt:i4>
      </vt:variant>
      <vt:variant>
        <vt:i4>428</vt:i4>
      </vt:variant>
      <vt:variant>
        <vt:i4>0</vt:i4>
      </vt:variant>
      <vt:variant>
        <vt:i4>5</vt:i4>
      </vt:variant>
      <vt:variant>
        <vt:lpwstr/>
      </vt:variant>
      <vt:variant>
        <vt:lpwstr>_Toc242066248</vt:lpwstr>
      </vt:variant>
      <vt:variant>
        <vt:i4>1114164</vt:i4>
      </vt:variant>
      <vt:variant>
        <vt:i4>422</vt:i4>
      </vt:variant>
      <vt:variant>
        <vt:i4>0</vt:i4>
      </vt:variant>
      <vt:variant>
        <vt:i4>5</vt:i4>
      </vt:variant>
      <vt:variant>
        <vt:lpwstr/>
      </vt:variant>
      <vt:variant>
        <vt:lpwstr>_Toc242066247</vt:lpwstr>
      </vt:variant>
      <vt:variant>
        <vt:i4>1114164</vt:i4>
      </vt:variant>
      <vt:variant>
        <vt:i4>416</vt:i4>
      </vt:variant>
      <vt:variant>
        <vt:i4>0</vt:i4>
      </vt:variant>
      <vt:variant>
        <vt:i4>5</vt:i4>
      </vt:variant>
      <vt:variant>
        <vt:lpwstr/>
      </vt:variant>
      <vt:variant>
        <vt:lpwstr>_Toc242066246</vt:lpwstr>
      </vt:variant>
      <vt:variant>
        <vt:i4>1114164</vt:i4>
      </vt:variant>
      <vt:variant>
        <vt:i4>410</vt:i4>
      </vt:variant>
      <vt:variant>
        <vt:i4>0</vt:i4>
      </vt:variant>
      <vt:variant>
        <vt:i4>5</vt:i4>
      </vt:variant>
      <vt:variant>
        <vt:lpwstr/>
      </vt:variant>
      <vt:variant>
        <vt:lpwstr>_Toc242066245</vt:lpwstr>
      </vt:variant>
      <vt:variant>
        <vt:i4>1114164</vt:i4>
      </vt:variant>
      <vt:variant>
        <vt:i4>404</vt:i4>
      </vt:variant>
      <vt:variant>
        <vt:i4>0</vt:i4>
      </vt:variant>
      <vt:variant>
        <vt:i4>5</vt:i4>
      </vt:variant>
      <vt:variant>
        <vt:lpwstr/>
      </vt:variant>
      <vt:variant>
        <vt:lpwstr>_Toc242066244</vt:lpwstr>
      </vt:variant>
      <vt:variant>
        <vt:i4>1114164</vt:i4>
      </vt:variant>
      <vt:variant>
        <vt:i4>398</vt:i4>
      </vt:variant>
      <vt:variant>
        <vt:i4>0</vt:i4>
      </vt:variant>
      <vt:variant>
        <vt:i4>5</vt:i4>
      </vt:variant>
      <vt:variant>
        <vt:lpwstr/>
      </vt:variant>
      <vt:variant>
        <vt:lpwstr>_Toc242066243</vt:lpwstr>
      </vt:variant>
      <vt:variant>
        <vt:i4>1114164</vt:i4>
      </vt:variant>
      <vt:variant>
        <vt:i4>392</vt:i4>
      </vt:variant>
      <vt:variant>
        <vt:i4>0</vt:i4>
      </vt:variant>
      <vt:variant>
        <vt:i4>5</vt:i4>
      </vt:variant>
      <vt:variant>
        <vt:lpwstr/>
      </vt:variant>
      <vt:variant>
        <vt:lpwstr>_Toc242066242</vt:lpwstr>
      </vt:variant>
      <vt:variant>
        <vt:i4>1114164</vt:i4>
      </vt:variant>
      <vt:variant>
        <vt:i4>386</vt:i4>
      </vt:variant>
      <vt:variant>
        <vt:i4>0</vt:i4>
      </vt:variant>
      <vt:variant>
        <vt:i4>5</vt:i4>
      </vt:variant>
      <vt:variant>
        <vt:lpwstr/>
      </vt:variant>
      <vt:variant>
        <vt:lpwstr>_Toc242066241</vt:lpwstr>
      </vt:variant>
      <vt:variant>
        <vt:i4>1114164</vt:i4>
      </vt:variant>
      <vt:variant>
        <vt:i4>380</vt:i4>
      </vt:variant>
      <vt:variant>
        <vt:i4>0</vt:i4>
      </vt:variant>
      <vt:variant>
        <vt:i4>5</vt:i4>
      </vt:variant>
      <vt:variant>
        <vt:lpwstr/>
      </vt:variant>
      <vt:variant>
        <vt:lpwstr>_Toc242066240</vt:lpwstr>
      </vt:variant>
      <vt:variant>
        <vt:i4>1441844</vt:i4>
      </vt:variant>
      <vt:variant>
        <vt:i4>374</vt:i4>
      </vt:variant>
      <vt:variant>
        <vt:i4>0</vt:i4>
      </vt:variant>
      <vt:variant>
        <vt:i4>5</vt:i4>
      </vt:variant>
      <vt:variant>
        <vt:lpwstr/>
      </vt:variant>
      <vt:variant>
        <vt:lpwstr>_Toc242066239</vt:lpwstr>
      </vt:variant>
      <vt:variant>
        <vt:i4>1441844</vt:i4>
      </vt:variant>
      <vt:variant>
        <vt:i4>368</vt:i4>
      </vt:variant>
      <vt:variant>
        <vt:i4>0</vt:i4>
      </vt:variant>
      <vt:variant>
        <vt:i4>5</vt:i4>
      </vt:variant>
      <vt:variant>
        <vt:lpwstr/>
      </vt:variant>
      <vt:variant>
        <vt:lpwstr>_Toc242066238</vt:lpwstr>
      </vt:variant>
      <vt:variant>
        <vt:i4>1441844</vt:i4>
      </vt:variant>
      <vt:variant>
        <vt:i4>362</vt:i4>
      </vt:variant>
      <vt:variant>
        <vt:i4>0</vt:i4>
      </vt:variant>
      <vt:variant>
        <vt:i4>5</vt:i4>
      </vt:variant>
      <vt:variant>
        <vt:lpwstr/>
      </vt:variant>
      <vt:variant>
        <vt:lpwstr>_Toc242066237</vt:lpwstr>
      </vt:variant>
      <vt:variant>
        <vt:i4>1441844</vt:i4>
      </vt:variant>
      <vt:variant>
        <vt:i4>356</vt:i4>
      </vt:variant>
      <vt:variant>
        <vt:i4>0</vt:i4>
      </vt:variant>
      <vt:variant>
        <vt:i4>5</vt:i4>
      </vt:variant>
      <vt:variant>
        <vt:lpwstr/>
      </vt:variant>
      <vt:variant>
        <vt:lpwstr>_Toc242066236</vt:lpwstr>
      </vt:variant>
      <vt:variant>
        <vt:i4>1441844</vt:i4>
      </vt:variant>
      <vt:variant>
        <vt:i4>350</vt:i4>
      </vt:variant>
      <vt:variant>
        <vt:i4>0</vt:i4>
      </vt:variant>
      <vt:variant>
        <vt:i4>5</vt:i4>
      </vt:variant>
      <vt:variant>
        <vt:lpwstr/>
      </vt:variant>
      <vt:variant>
        <vt:lpwstr>_Toc242066235</vt:lpwstr>
      </vt:variant>
      <vt:variant>
        <vt:i4>1441844</vt:i4>
      </vt:variant>
      <vt:variant>
        <vt:i4>344</vt:i4>
      </vt:variant>
      <vt:variant>
        <vt:i4>0</vt:i4>
      </vt:variant>
      <vt:variant>
        <vt:i4>5</vt:i4>
      </vt:variant>
      <vt:variant>
        <vt:lpwstr/>
      </vt:variant>
      <vt:variant>
        <vt:lpwstr>_Toc242066234</vt:lpwstr>
      </vt:variant>
      <vt:variant>
        <vt:i4>1441844</vt:i4>
      </vt:variant>
      <vt:variant>
        <vt:i4>338</vt:i4>
      </vt:variant>
      <vt:variant>
        <vt:i4>0</vt:i4>
      </vt:variant>
      <vt:variant>
        <vt:i4>5</vt:i4>
      </vt:variant>
      <vt:variant>
        <vt:lpwstr/>
      </vt:variant>
      <vt:variant>
        <vt:lpwstr>_Toc242066233</vt:lpwstr>
      </vt:variant>
      <vt:variant>
        <vt:i4>1441844</vt:i4>
      </vt:variant>
      <vt:variant>
        <vt:i4>332</vt:i4>
      </vt:variant>
      <vt:variant>
        <vt:i4>0</vt:i4>
      </vt:variant>
      <vt:variant>
        <vt:i4>5</vt:i4>
      </vt:variant>
      <vt:variant>
        <vt:lpwstr/>
      </vt:variant>
      <vt:variant>
        <vt:lpwstr>_Toc242066232</vt:lpwstr>
      </vt:variant>
      <vt:variant>
        <vt:i4>1441844</vt:i4>
      </vt:variant>
      <vt:variant>
        <vt:i4>326</vt:i4>
      </vt:variant>
      <vt:variant>
        <vt:i4>0</vt:i4>
      </vt:variant>
      <vt:variant>
        <vt:i4>5</vt:i4>
      </vt:variant>
      <vt:variant>
        <vt:lpwstr/>
      </vt:variant>
      <vt:variant>
        <vt:lpwstr>_Toc242066231</vt:lpwstr>
      </vt:variant>
      <vt:variant>
        <vt:i4>1441844</vt:i4>
      </vt:variant>
      <vt:variant>
        <vt:i4>320</vt:i4>
      </vt:variant>
      <vt:variant>
        <vt:i4>0</vt:i4>
      </vt:variant>
      <vt:variant>
        <vt:i4>5</vt:i4>
      </vt:variant>
      <vt:variant>
        <vt:lpwstr/>
      </vt:variant>
      <vt:variant>
        <vt:lpwstr>_Toc242066230</vt:lpwstr>
      </vt:variant>
      <vt:variant>
        <vt:i4>1507380</vt:i4>
      </vt:variant>
      <vt:variant>
        <vt:i4>314</vt:i4>
      </vt:variant>
      <vt:variant>
        <vt:i4>0</vt:i4>
      </vt:variant>
      <vt:variant>
        <vt:i4>5</vt:i4>
      </vt:variant>
      <vt:variant>
        <vt:lpwstr/>
      </vt:variant>
      <vt:variant>
        <vt:lpwstr>_Toc242066229</vt:lpwstr>
      </vt:variant>
      <vt:variant>
        <vt:i4>1507380</vt:i4>
      </vt:variant>
      <vt:variant>
        <vt:i4>308</vt:i4>
      </vt:variant>
      <vt:variant>
        <vt:i4>0</vt:i4>
      </vt:variant>
      <vt:variant>
        <vt:i4>5</vt:i4>
      </vt:variant>
      <vt:variant>
        <vt:lpwstr/>
      </vt:variant>
      <vt:variant>
        <vt:lpwstr>_Toc242066228</vt:lpwstr>
      </vt:variant>
      <vt:variant>
        <vt:i4>1507380</vt:i4>
      </vt:variant>
      <vt:variant>
        <vt:i4>302</vt:i4>
      </vt:variant>
      <vt:variant>
        <vt:i4>0</vt:i4>
      </vt:variant>
      <vt:variant>
        <vt:i4>5</vt:i4>
      </vt:variant>
      <vt:variant>
        <vt:lpwstr/>
      </vt:variant>
      <vt:variant>
        <vt:lpwstr>_Toc242066227</vt:lpwstr>
      </vt:variant>
      <vt:variant>
        <vt:i4>1507380</vt:i4>
      </vt:variant>
      <vt:variant>
        <vt:i4>296</vt:i4>
      </vt:variant>
      <vt:variant>
        <vt:i4>0</vt:i4>
      </vt:variant>
      <vt:variant>
        <vt:i4>5</vt:i4>
      </vt:variant>
      <vt:variant>
        <vt:lpwstr/>
      </vt:variant>
      <vt:variant>
        <vt:lpwstr>_Toc242066226</vt:lpwstr>
      </vt:variant>
      <vt:variant>
        <vt:i4>1507380</vt:i4>
      </vt:variant>
      <vt:variant>
        <vt:i4>290</vt:i4>
      </vt:variant>
      <vt:variant>
        <vt:i4>0</vt:i4>
      </vt:variant>
      <vt:variant>
        <vt:i4>5</vt:i4>
      </vt:variant>
      <vt:variant>
        <vt:lpwstr/>
      </vt:variant>
      <vt:variant>
        <vt:lpwstr>_Toc242066225</vt:lpwstr>
      </vt:variant>
      <vt:variant>
        <vt:i4>1507380</vt:i4>
      </vt:variant>
      <vt:variant>
        <vt:i4>284</vt:i4>
      </vt:variant>
      <vt:variant>
        <vt:i4>0</vt:i4>
      </vt:variant>
      <vt:variant>
        <vt:i4>5</vt:i4>
      </vt:variant>
      <vt:variant>
        <vt:lpwstr/>
      </vt:variant>
      <vt:variant>
        <vt:lpwstr>_Toc242066224</vt:lpwstr>
      </vt:variant>
      <vt:variant>
        <vt:i4>1507380</vt:i4>
      </vt:variant>
      <vt:variant>
        <vt:i4>278</vt:i4>
      </vt:variant>
      <vt:variant>
        <vt:i4>0</vt:i4>
      </vt:variant>
      <vt:variant>
        <vt:i4>5</vt:i4>
      </vt:variant>
      <vt:variant>
        <vt:lpwstr/>
      </vt:variant>
      <vt:variant>
        <vt:lpwstr>_Toc242066223</vt:lpwstr>
      </vt:variant>
      <vt:variant>
        <vt:i4>1507380</vt:i4>
      </vt:variant>
      <vt:variant>
        <vt:i4>272</vt:i4>
      </vt:variant>
      <vt:variant>
        <vt:i4>0</vt:i4>
      </vt:variant>
      <vt:variant>
        <vt:i4>5</vt:i4>
      </vt:variant>
      <vt:variant>
        <vt:lpwstr/>
      </vt:variant>
      <vt:variant>
        <vt:lpwstr>_Toc242066222</vt:lpwstr>
      </vt:variant>
      <vt:variant>
        <vt:i4>1507380</vt:i4>
      </vt:variant>
      <vt:variant>
        <vt:i4>266</vt:i4>
      </vt:variant>
      <vt:variant>
        <vt:i4>0</vt:i4>
      </vt:variant>
      <vt:variant>
        <vt:i4>5</vt:i4>
      </vt:variant>
      <vt:variant>
        <vt:lpwstr/>
      </vt:variant>
      <vt:variant>
        <vt:lpwstr>_Toc242066221</vt:lpwstr>
      </vt:variant>
      <vt:variant>
        <vt:i4>1507380</vt:i4>
      </vt:variant>
      <vt:variant>
        <vt:i4>260</vt:i4>
      </vt:variant>
      <vt:variant>
        <vt:i4>0</vt:i4>
      </vt:variant>
      <vt:variant>
        <vt:i4>5</vt:i4>
      </vt:variant>
      <vt:variant>
        <vt:lpwstr/>
      </vt:variant>
      <vt:variant>
        <vt:lpwstr>_Toc242066220</vt:lpwstr>
      </vt:variant>
      <vt:variant>
        <vt:i4>1310772</vt:i4>
      </vt:variant>
      <vt:variant>
        <vt:i4>254</vt:i4>
      </vt:variant>
      <vt:variant>
        <vt:i4>0</vt:i4>
      </vt:variant>
      <vt:variant>
        <vt:i4>5</vt:i4>
      </vt:variant>
      <vt:variant>
        <vt:lpwstr/>
      </vt:variant>
      <vt:variant>
        <vt:lpwstr>_Toc242066219</vt:lpwstr>
      </vt:variant>
      <vt:variant>
        <vt:i4>1310772</vt:i4>
      </vt:variant>
      <vt:variant>
        <vt:i4>248</vt:i4>
      </vt:variant>
      <vt:variant>
        <vt:i4>0</vt:i4>
      </vt:variant>
      <vt:variant>
        <vt:i4>5</vt:i4>
      </vt:variant>
      <vt:variant>
        <vt:lpwstr/>
      </vt:variant>
      <vt:variant>
        <vt:lpwstr>_Toc242066218</vt:lpwstr>
      </vt:variant>
      <vt:variant>
        <vt:i4>1310772</vt:i4>
      </vt:variant>
      <vt:variant>
        <vt:i4>242</vt:i4>
      </vt:variant>
      <vt:variant>
        <vt:i4>0</vt:i4>
      </vt:variant>
      <vt:variant>
        <vt:i4>5</vt:i4>
      </vt:variant>
      <vt:variant>
        <vt:lpwstr/>
      </vt:variant>
      <vt:variant>
        <vt:lpwstr>_Toc242066217</vt:lpwstr>
      </vt:variant>
      <vt:variant>
        <vt:i4>1310772</vt:i4>
      </vt:variant>
      <vt:variant>
        <vt:i4>236</vt:i4>
      </vt:variant>
      <vt:variant>
        <vt:i4>0</vt:i4>
      </vt:variant>
      <vt:variant>
        <vt:i4>5</vt:i4>
      </vt:variant>
      <vt:variant>
        <vt:lpwstr/>
      </vt:variant>
      <vt:variant>
        <vt:lpwstr>_Toc242066216</vt:lpwstr>
      </vt:variant>
      <vt:variant>
        <vt:i4>1310772</vt:i4>
      </vt:variant>
      <vt:variant>
        <vt:i4>230</vt:i4>
      </vt:variant>
      <vt:variant>
        <vt:i4>0</vt:i4>
      </vt:variant>
      <vt:variant>
        <vt:i4>5</vt:i4>
      </vt:variant>
      <vt:variant>
        <vt:lpwstr/>
      </vt:variant>
      <vt:variant>
        <vt:lpwstr>_Toc242066215</vt:lpwstr>
      </vt:variant>
      <vt:variant>
        <vt:i4>1310772</vt:i4>
      </vt:variant>
      <vt:variant>
        <vt:i4>224</vt:i4>
      </vt:variant>
      <vt:variant>
        <vt:i4>0</vt:i4>
      </vt:variant>
      <vt:variant>
        <vt:i4>5</vt:i4>
      </vt:variant>
      <vt:variant>
        <vt:lpwstr/>
      </vt:variant>
      <vt:variant>
        <vt:lpwstr>_Toc242066214</vt:lpwstr>
      </vt:variant>
      <vt:variant>
        <vt:i4>1310772</vt:i4>
      </vt:variant>
      <vt:variant>
        <vt:i4>218</vt:i4>
      </vt:variant>
      <vt:variant>
        <vt:i4>0</vt:i4>
      </vt:variant>
      <vt:variant>
        <vt:i4>5</vt:i4>
      </vt:variant>
      <vt:variant>
        <vt:lpwstr/>
      </vt:variant>
      <vt:variant>
        <vt:lpwstr>_Toc242066213</vt:lpwstr>
      </vt:variant>
      <vt:variant>
        <vt:i4>1310772</vt:i4>
      </vt:variant>
      <vt:variant>
        <vt:i4>212</vt:i4>
      </vt:variant>
      <vt:variant>
        <vt:i4>0</vt:i4>
      </vt:variant>
      <vt:variant>
        <vt:i4>5</vt:i4>
      </vt:variant>
      <vt:variant>
        <vt:lpwstr/>
      </vt:variant>
      <vt:variant>
        <vt:lpwstr>_Toc242066212</vt:lpwstr>
      </vt:variant>
      <vt:variant>
        <vt:i4>1310772</vt:i4>
      </vt:variant>
      <vt:variant>
        <vt:i4>206</vt:i4>
      </vt:variant>
      <vt:variant>
        <vt:i4>0</vt:i4>
      </vt:variant>
      <vt:variant>
        <vt:i4>5</vt:i4>
      </vt:variant>
      <vt:variant>
        <vt:lpwstr/>
      </vt:variant>
      <vt:variant>
        <vt:lpwstr>_Toc242066211</vt:lpwstr>
      </vt:variant>
      <vt:variant>
        <vt:i4>1310772</vt:i4>
      </vt:variant>
      <vt:variant>
        <vt:i4>200</vt:i4>
      </vt:variant>
      <vt:variant>
        <vt:i4>0</vt:i4>
      </vt:variant>
      <vt:variant>
        <vt:i4>5</vt:i4>
      </vt:variant>
      <vt:variant>
        <vt:lpwstr/>
      </vt:variant>
      <vt:variant>
        <vt:lpwstr>_Toc242066210</vt:lpwstr>
      </vt:variant>
      <vt:variant>
        <vt:i4>1376308</vt:i4>
      </vt:variant>
      <vt:variant>
        <vt:i4>194</vt:i4>
      </vt:variant>
      <vt:variant>
        <vt:i4>0</vt:i4>
      </vt:variant>
      <vt:variant>
        <vt:i4>5</vt:i4>
      </vt:variant>
      <vt:variant>
        <vt:lpwstr/>
      </vt:variant>
      <vt:variant>
        <vt:lpwstr>_Toc242066209</vt:lpwstr>
      </vt:variant>
      <vt:variant>
        <vt:i4>1376308</vt:i4>
      </vt:variant>
      <vt:variant>
        <vt:i4>188</vt:i4>
      </vt:variant>
      <vt:variant>
        <vt:i4>0</vt:i4>
      </vt:variant>
      <vt:variant>
        <vt:i4>5</vt:i4>
      </vt:variant>
      <vt:variant>
        <vt:lpwstr/>
      </vt:variant>
      <vt:variant>
        <vt:lpwstr>_Toc242066208</vt:lpwstr>
      </vt:variant>
      <vt:variant>
        <vt:i4>1376308</vt:i4>
      </vt:variant>
      <vt:variant>
        <vt:i4>182</vt:i4>
      </vt:variant>
      <vt:variant>
        <vt:i4>0</vt:i4>
      </vt:variant>
      <vt:variant>
        <vt:i4>5</vt:i4>
      </vt:variant>
      <vt:variant>
        <vt:lpwstr/>
      </vt:variant>
      <vt:variant>
        <vt:lpwstr>_Toc242066207</vt:lpwstr>
      </vt:variant>
      <vt:variant>
        <vt:i4>1376308</vt:i4>
      </vt:variant>
      <vt:variant>
        <vt:i4>176</vt:i4>
      </vt:variant>
      <vt:variant>
        <vt:i4>0</vt:i4>
      </vt:variant>
      <vt:variant>
        <vt:i4>5</vt:i4>
      </vt:variant>
      <vt:variant>
        <vt:lpwstr/>
      </vt:variant>
      <vt:variant>
        <vt:lpwstr>_Toc242066206</vt:lpwstr>
      </vt:variant>
      <vt:variant>
        <vt:i4>1376308</vt:i4>
      </vt:variant>
      <vt:variant>
        <vt:i4>170</vt:i4>
      </vt:variant>
      <vt:variant>
        <vt:i4>0</vt:i4>
      </vt:variant>
      <vt:variant>
        <vt:i4>5</vt:i4>
      </vt:variant>
      <vt:variant>
        <vt:lpwstr/>
      </vt:variant>
      <vt:variant>
        <vt:lpwstr>_Toc242066205</vt:lpwstr>
      </vt:variant>
      <vt:variant>
        <vt:i4>1376308</vt:i4>
      </vt:variant>
      <vt:variant>
        <vt:i4>164</vt:i4>
      </vt:variant>
      <vt:variant>
        <vt:i4>0</vt:i4>
      </vt:variant>
      <vt:variant>
        <vt:i4>5</vt:i4>
      </vt:variant>
      <vt:variant>
        <vt:lpwstr/>
      </vt:variant>
      <vt:variant>
        <vt:lpwstr>_Toc242066204</vt:lpwstr>
      </vt:variant>
      <vt:variant>
        <vt:i4>1376308</vt:i4>
      </vt:variant>
      <vt:variant>
        <vt:i4>158</vt:i4>
      </vt:variant>
      <vt:variant>
        <vt:i4>0</vt:i4>
      </vt:variant>
      <vt:variant>
        <vt:i4>5</vt:i4>
      </vt:variant>
      <vt:variant>
        <vt:lpwstr/>
      </vt:variant>
      <vt:variant>
        <vt:lpwstr>_Toc242066203</vt:lpwstr>
      </vt:variant>
      <vt:variant>
        <vt:i4>1376308</vt:i4>
      </vt:variant>
      <vt:variant>
        <vt:i4>152</vt:i4>
      </vt:variant>
      <vt:variant>
        <vt:i4>0</vt:i4>
      </vt:variant>
      <vt:variant>
        <vt:i4>5</vt:i4>
      </vt:variant>
      <vt:variant>
        <vt:lpwstr/>
      </vt:variant>
      <vt:variant>
        <vt:lpwstr>_Toc242066202</vt:lpwstr>
      </vt:variant>
      <vt:variant>
        <vt:i4>1376308</vt:i4>
      </vt:variant>
      <vt:variant>
        <vt:i4>146</vt:i4>
      </vt:variant>
      <vt:variant>
        <vt:i4>0</vt:i4>
      </vt:variant>
      <vt:variant>
        <vt:i4>5</vt:i4>
      </vt:variant>
      <vt:variant>
        <vt:lpwstr/>
      </vt:variant>
      <vt:variant>
        <vt:lpwstr>_Toc242066201</vt:lpwstr>
      </vt:variant>
      <vt:variant>
        <vt:i4>1376308</vt:i4>
      </vt:variant>
      <vt:variant>
        <vt:i4>140</vt:i4>
      </vt:variant>
      <vt:variant>
        <vt:i4>0</vt:i4>
      </vt:variant>
      <vt:variant>
        <vt:i4>5</vt:i4>
      </vt:variant>
      <vt:variant>
        <vt:lpwstr/>
      </vt:variant>
      <vt:variant>
        <vt:lpwstr>_Toc242066200</vt:lpwstr>
      </vt:variant>
      <vt:variant>
        <vt:i4>1835063</vt:i4>
      </vt:variant>
      <vt:variant>
        <vt:i4>134</vt:i4>
      </vt:variant>
      <vt:variant>
        <vt:i4>0</vt:i4>
      </vt:variant>
      <vt:variant>
        <vt:i4>5</vt:i4>
      </vt:variant>
      <vt:variant>
        <vt:lpwstr/>
      </vt:variant>
      <vt:variant>
        <vt:lpwstr>_Toc242066199</vt:lpwstr>
      </vt:variant>
      <vt:variant>
        <vt:i4>1835063</vt:i4>
      </vt:variant>
      <vt:variant>
        <vt:i4>128</vt:i4>
      </vt:variant>
      <vt:variant>
        <vt:i4>0</vt:i4>
      </vt:variant>
      <vt:variant>
        <vt:i4>5</vt:i4>
      </vt:variant>
      <vt:variant>
        <vt:lpwstr/>
      </vt:variant>
      <vt:variant>
        <vt:lpwstr>_Toc242066198</vt:lpwstr>
      </vt:variant>
      <vt:variant>
        <vt:i4>1835063</vt:i4>
      </vt:variant>
      <vt:variant>
        <vt:i4>122</vt:i4>
      </vt:variant>
      <vt:variant>
        <vt:i4>0</vt:i4>
      </vt:variant>
      <vt:variant>
        <vt:i4>5</vt:i4>
      </vt:variant>
      <vt:variant>
        <vt:lpwstr/>
      </vt:variant>
      <vt:variant>
        <vt:lpwstr>_Toc242066197</vt:lpwstr>
      </vt:variant>
      <vt:variant>
        <vt:i4>1835063</vt:i4>
      </vt:variant>
      <vt:variant>
        <vt:i4>113</vt:i4>
      </vt:variant>
      <vt:variant>
        <vt:i4>0</vt:i4>
      </vt:variant>
      <vt:variant>
        <vt:i4>5</vt:i4>
      </vt:variant>
      <vt:variant>
        <vt:lpwstr/>
      </vt:variant>
      <vt:variant>
        <vt:lpwstr>_Toc242066196</vt:lpwstr>
      </vt:variant>
      <vt:variant>
        <vt:i4>1835063</vt:i4>
      </vt:variant>
      <vt:variant>
        <vt:i4>107</vt:i4>
      </vt:variant>
      <vt:variant>
        <vt:i4>0</vt:i4>
      </vt:variant>
      <vt:variant>
        <vt:i4>5</vt:i4>
      </vt:variant>
      <vt:variant>
        <vt:lpwstr/>
      </vt:variant>
      <vt:variant>
        <vt:lpwstr>_Toc242066195</vt:lpwstr>
      </vt:variant>
      <vt:variant>
        <vt:i4>1835063</vt:i4>
      </vt:variant>
      <vt:variant>
        <vt:i4>101</vt:i4>
      </vt:variant>
      <vt:variant>
        <vt:i4>0</vt:i4>
      </vt:variant>
      <vt:variant>
        <vt:i4>5</vt:i4>
      </vt:variant>
      <vt:variant>
        <vt:lpwstr/>
      </vt:variant>
      <vt:variant>
        <vt:lpwstr>_Toc242066194</vt:lpwstr>
      </vt:variant>
      <vt:variant>
        <vt:i4>1835063</vt:i4>
      </vt:variant>
      <vt:variant>
        <vt:i4>95</vt:i4>
      </vt:variant>
      <vt:variant>
        <vt:i4>0</vt:i4>
      </vt:variant>
      <vt:variant>
        <vt:i4>5</vt:i4>
      </vt:variant>
      <vt:variant>
        <vt:lpwstr/>
      </vt:variant>
      <vt:variant>
        <vt:lpwstr>_Toc242066193</vt:lpwstr>
      </vt:variant>
      <vt:variant>
        <vt:i4>1835063</vt:i4>
      </vt:variant>
      <vt:variant>
        <vt:i4>89</vt:i4>
      </vt:variant>
      <vt:variant>
        <vt:i4>0</vt:i4>
      </vt:variant>
      <vt:variant>
        <vt:i4>5</vt:i4>
      </vt:variant>
      <vt:variant>
        <vt:lpwstr/>
      </vt:variant>
      <vt:variant>
        <vt:lpwstr>_Toc242066192</vt:lpwstr>
      </vt:variant>
      <vt:variant>
        <vt:i4>1835063</vt:i4>
      </vt:variant>
      <vt:variant>
        <vt:i4>83</vt:i4>
      </vt:variant>
      <vt:variant>
        <vt:i4>0</vt:i4>
      </vt:variant>
      <vt:variant>
        <vt:i4>5</vt:i4>
      </vt:variant>
      <vt:variant>
        <vt:lpwstr/>
      </vt:variant>
      <vt:variant>
        <vt:lpwstr>_Toc242066191</vt:lpwstr>
      </vt:variant>
      <vt:variant>
        <vt:i4>1835063</vt:i4>
      </vt:variant>
      <vt:variant>
        <vt:i4>77</vt:i4>
      </vt:variant>
      <vt:variant>
        <vt:i4>0</vt:i4>
      </vt:variant>
      <vt:variant>
        <vt:i4>5</vt:i4>
      </vt:variant>
      <vt:variant>
        <vt:lpwstr/>
      </vt:variant>
      <vt:variant>
        <vt:lpwstr>_Toc242066190</vt:lpwstr>
      </vt:variant>
      <vt:variant>
        <vt:i4>1900599</vt:i4>
      </vt:variant>
      <vt:variant>
        <vt:i4>71</vt:i4>
      </vt:variant>
      <vt:variant>
        <vt:i4>0</vt:i4>
      </vt:variant>
      <vt:variant>
        <vt:i4>5</vt:i4>
      </vt:variant>
      <vt:variant>
        <vt:lpwstr/>
      </vt:variant>
      <vt:variant>
        <vt:lpwstr>_Toc242066189</vt:lpwstr>
      </vt:variant>
      <vt:variant>
        <vt:i4>1900599</vt:i4>
      </vt:variant>
      <vt:variant>
        <vt:i4>65</vt:i4>
      </vt:variant>
      <vt:variant>
        <vt:i4>0</vt:i4>
      </vt:variant>
      <vt:variant>
        <vt:i4>5</vt:i4>
      </vt:variant>
      <vt:variant>
        <vt:lpwstr/>
      </vt:variant>
      <vt:variant>
        <vt:lpwstr>_Toc242066188</vt:lpwstr>
      </vt:variant>
      <vt:variant>
        <vt:i4>1900599</vt:i4>
      </vt:variant>
      <vt:variant>
        <vt:i4>59</vt:i4>
      </vt:variant>
      <vt:variant>
        <vt:i4>0</vt:i4>
      </vt:variant>
      <vt:variant>
        <vt:i4>5</vt:i4>
      </vt:variant>
      <vt:variant>
        <vt:lpwstr/>
      </vt:variant>
      <vt:variant>
        <vt:lpwstr>_Toc242066187</vt:lpwstr>
      </vt:variant>
      <vt:variant>
        <vt:i4>1900599</vt:i4>
      </vt:variant>
      <vt:variant>
        <vt:i4>53</vt:i4>
      </vt:variant>
      <vt:variant>
        <vt:i4>0</vt:i4>
      </vt:variant>
      <vt:variant>
        <vt:i4>5</vt:i4>
      </vt:variant>
      <vt:variant>
        <vt:lpwstr/>
      </vt:variant>
      <vt:variant>
        <vt:lpwstr>_Toc242066186</vt:lpwstr>
      </vt:variant>
      <vt:variant>
        <vt:i4>1900599</vt:i4>
      </vt:variant>
      <vt:variant>
        <vt:i4>47</vt:i4>
      </vt:variant>
      <vt:variant>
        <vt:i4>0</vt:i4>
      </vt:variant>
      <vt:variant>
        <vt:i4>5</vt:i4>
      </vt:variant>
      <vt:variant>
        <vt:lpwstr/>
      </vt:variant>
      <vt:variant>
        <vt:lpwstr>_Toc242066185</vt:lpwstr>
      </vt:variant>
      <vt:variant>
        <vt:i4>1900599</vt:i4>
      </vt:variant>
      <vt:variant>
        <vt:i4>41</vt:i4>
      </vt:variant>
      <vt:variant>
        <vt:i4>0</vt:i4>
      </vt:variant>
      <vt:variant>
        <vt:i4>5</vt:i4>
      </vt:variant>
      <vt:variant>
        <vt:lpwstr/>
      </vt:variant>
      <vt:variant>
        <vt:lpwstr>_Toc242066184</vt:lpwstr>
      </vt:variant>
      <vt:variant>
        <vt:i4>1900599</vt:i4>
      </vt:variant>
      <vt:variant>
        <vt:i4>35</vt:i4>
      </vt:variant>
      <vt:variant>
        <vt:i4>0</vt:i4>
      </vt:variant>
      <vt:variant>
        <vt:i4>5</vt:i4>
      </vt:variant>
      <vt:variant>
        <vt:lpwstr/>
      </vt:variant>
      <vt:variant>
        <vt:lpwstr>_Toc242066183</vt:lpwstr>
      </vt:variant>
      <vt:variant>
        <vt:i4>1900599</vt:i4>
      </vt:variant>
      <vt:variant>
        <vt:i4>29</vt:i4>
      </vt:variant>
      <vt:variant>
        <vt:i4>0</vt:i4>
      </vt:variant>
      <vt:variant>
        <vt:i4>5</vt:i4>
      </vt:variant>
      <vt:variant>
        <vt:lpwstr/>
      </vt:variant>
      <vt:variant>
        <vt:lpwstr>_Toc242066182</vt:lpwstr>
      </vt:variant>
      <vt:variant>
        <vt:i4>1900599</vt:i4>
      </vt:variant>
      <vt:variant>
        <vt:i4>23</vt:i4>
      </vt:variant>
      <vt:variant>
        <vt:i4>0</vt:i4>
      </vt:variant>
      <vt:variant>
        <vt:i4>5</vt:i4>
      </vt:variant>
      <vt:variant>
        <vt:lpwstr/>
      </vt:variant>
      <vt:variant>
        <vt:lpwstr>_Toc242066181</vt:lpwstr>
      </vt:variant>
      <vt:variant>
        <vt:i4>852056</vt:i4>
      </vt:variant>
      <vt:variant>
        <vt:i4>18</vt:i4>
      </vt:variant>
      <vt:variant>
        <vt:i4>0</vt:i4>
      </vt:variant>
      <vt:variant>
        <vt:i4>5</vt:i4>
      </vt:variant>
      <vt:variant>
        <vt:lpwstr>http://acdlabs.com/resources/freeware/chemsketch/</vt:lpwstr>
      </vt:variant>
      <vt:variant>
        <vt:lpwstr/>
      </vt:variant>
      <vt:variant>
        <vt:i4>5242884</vt:i4>
      </vt:variant>
      <vt:variant>
        <vt:i4>15</vt:i4>
      </vt:variant>
      <vt:variant>
        <vt:i4>0</vt:i4>
      </vt:variant>
      <vt:variant>
        <vt:i4>5</vt:i4>
      </vt:variant>
      <vt:variant>
        <vt:lpwstr>http://www.zipgenius.com/</vt:lpwstr>
      </vt:variant>
      <vt:variant>
        <vt:lpwstr/>
      </vt:variant>
      <vt:variant>
        <vt:i4>3539066</vt:i4>
      </vt:variant>
      <vt:variant>
        <vt:i4>12</vt:i4>
      </vt:variant>
      <vt:variant>
        <vt:i4>0</vt:i4>
      </vt:variant>
      <vt:variant>
        <vt:i4>5</vt:i4>
      </vt:variant>
      <vt:variant>
        <vt:lpwstr>http://en.wikipedia.org/wiki/ZIP_file_format</vt:lpwstr>
      </vt:variant>
      <vt:variant>
        <vt:lpwstr/>
      </vt:variant>
      <vt:variant>
        <vt:i4>4587597</vt:i4>
      </vt:variant>
      <vt:variant>
        <vt:i4>9</vt:i4>
      </vt:variant>
      <vt:variant>
        <vt:i4>0</vt:i4>
      </vt:variant>
      <vt:variant>
        <vt:i4>5</vt:i4>
      </vt:variant>
      <vt:variant>
        <vt:lpwstr>http://www.pdfforge.org/</vt:lpwstr>
      </vt:variant>
      <vt:variant>
        <vt:lpwstr/>
      </vt:variant>
      <vt:variant>
        <vt:i4>524378</vt:i4>
      </vt:variant>
      <vt:variant>
        <vt:i4>6</vt:i4>
      </vt:variant>
      <vt:variant>
        <vt:i4>0</vt:i4>
      </vt:variant>
      <vt:variant>
        <vt:i4>5</vt:i4>
      </vt:variant>
      <vt:variant>
        <vt:lpwstr>http://de.wikipedia.org/wiki/PDF</vt:lpwstr>
      </vt:variant>
      <vt:variant>
        <vt:lpwstr/>
      </vt:variant>
      <vt:variant>
        <vt:i4>6619263</vt:i4>
      </vt:variant>
      <vt:variant>
        <vt:i4>3</vt:i4>
      </vt:variant>
      <vt:variant>
        <vt:i4>0</vt:i4>
      </vt:variant>
      <vt:variant>
        <vt:i4>5</vt:i4>
      </vt:variant>
      <vt:variant>
        <vt:lpwstr>http://www.xsimulation.ch/</vt:lpwstr>
      </vt:variant>
      <vt:variant>
        <vt:lpwstr/>
      </vt:variant>
      <vt:variant>
        <vt:i4>131114</vt:i4>
      </vt:variant>
      <vt:variant>
        <vt:i4>0</vt:i4>
      </vt:variant>
      <vt:variant>
        <vt:i4>0</vt:i4>
      </vt:variant>
      <vt:variant>
        <vt:i4>5</vt:i4>
      </vt:variant>
      <vt:variant>
        <vt:lpwstr>mailto:info@xSimulation.ch</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Res Hotz</dc:creator>
  <cp:lastModifiedBy>Schmucki Claudia (scmc)</cp:lastModifiedBy>
  <cp:revision>64</cp:revision>
  <cp:lastPrinted>2012-06-27T08:37:00Z</cp:lastPrinted>
  <dcterms:created xsi:type="dcterms:W3CDTF">2011-07-06T06:51:00Z</dcterms:created>
  <dcterms:modified xsi:type="dcterms:W3CDTF">2012-06-27T08:38:00Z</dcterms:modified>
</cp:coreProperties>
</file>